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3e81" w14:paraId="9983e81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1123A8">
        <w:t>1029</w:t>
      </w:r>
      <w:r w:rsidR="001B2F83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1123A8">
        <w:t xml:space="preserve">STIPAN PROMET društvo s ograničenom odgovornošću za trgovinu i usluge, </w:t>
      </w:r>
      <w:r w:rsidR="00DB20D0">
        <w:t>MBS: 080496896,  OIB: 80506106506</w:t>
      </w:r>
      <w:r w:rsidR="000D23F2">
        <w:t xml:space="preserve">, </w:t>
      </w:r>
      <w:r>
        <w:t xml:space="preserve"> dana </w:t>
      </w:r>
      <w:r w:rsidR="001B2F83">
        <w:t>01</w:t>
      </w:r>
      <w:r w:rsidR="00902821">
        <w:t>.</w:t>
      </w:r>
      <w:r w:rsidR="00CF2893">
        <w:t xml:space="preserve"> </w:t>
      </w:r>
      <w:r w:rsidR="001B2F83">
        <w:t>prosinca</w:t>
      </w:r>
      <w:r w:rsidR="001416CB">
        <w:t xml:space="preserve">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7179A6" w:rsidR="007179A6" w:rsidRPr="00DB20D0">
      <w:pPr>
        <w:pStyle w:val="Tijeloteksta"/>
        <w:numPr>
          <w:ilvl w:val="0"/>
          <w:numId w:val="6"/>
        </w:numPr>
        <w:rPr>
          <w:bCs/>
        </w:rPr>
      </w:pPr>
      <w:r w:rsidRPr="00DB20D0">
        <w:rPr>
          <w:bCs/>
        </w:rPr>
        <w:t xml:space="preserve">Otvara se </w:t>
      </w:r>
      <w:r w:rsidR="00FD0F74" w:rsidRPr="00DB20D0">
        <w:rPr>
          <w:bCs/>
        </w:rPr>
        <w:t xml:space="preserve">skraćeni </w:t>
      </w:r>
      <w:r w:rsidRPr="00DB20D0">
        <w:rPr>
          <w:bCs/>
        </w:rPr>
        <w:t xml:space="preserve">stečajni postupak nad dužnikom </w:t>
      </w:r>
      <w:r w:rsidR="00DB20D0">
        <w:t>STIPAN PROMET društvo s ograničenom odgovornošću za trgovinu i usluge, MBS: 080496896,  OIB: 80506106506</w:t>
      </w:r>
    </w:p>
    <w:p w:rsidRDefault="00DB20D0" w:rsidP="00DB20D0" w:rsidR="00DB20D0" w:rsidRPr="00DB20D0">
      <w:pPr>
        <w:pStyle w:val="Tijeloteksta"/>
        <w:ind w:left="1065"/>
        <w:rPr>
          <w:bCs/>
        </w:rPr>
      </w:pPr>
    </w:p>
    <w:p w:rsidRDefault="0057324F" w:rsidP="00DB20D0" w:rsidR="00DB20D0" w:rsidRPr="00B03FBD">
      <w:pPr>
        <w:pStyle w:val="Odlomakpopisa"/>
        <w:numPr>
          <w:ilvl w:val="0"/>
          <w:numId w:val="6"/>
        </w:numPr>
        <w:tabs>
          <w:tab w:pos="6195" w:val="left"/>
        </w:tabs>
        <w:jc w:val="both"/>
      </w:pPr>
      <w:r>
        <w:t>Za stečajnog upravitelja imenuje se</w:t>
      </w:r>
      <w:r w:rsidR="00585728">
        <w:t xml:space="preserve"> </w:t>
      </w:r>
      <w:r w:rsidR="00DB20D0" w:rsidRPr="00B03FBD">
        <w:t>David Jakovljević, Sesvete, Kašinska 7, OIB</w:t>
      </w:r>
      <w:r w:rsidR="00DB20D0">
        <w:t>:</w:t>
      </w:r>
      <w:r w:rsidR="00DB20D0" w:rsidRPr="00B03FBD">
        <w:t xml:space="preserve"> 63014812654</w:t>
      </w:r>
    </w:p>
    <w:p w:rsidRDefault="001416CB" w:rsidP="00DB20D0" w:rsidR="001416CB" w:rsidRPr="000D23F2">
      <w:pPr>
        <w:ind w:left="705"/>
        <w:jc w:val="both"/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DB20D0">
        <w:t>STIPAN PROMET društvo s ograničenom odgovornošću za trgovinu i usluge, MBS: 080496896,  OIB: 80506106506.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DB20D0">
        <w:rPr>
          <w:bCs/>
        </w:rPr>
        <w:t>04</w:t>
      </w:r>
      <w:r w:rsidRPr="00F877AB">
        <w:rPr>
          <w:bCs/>
        </w:rPr>
        <w:t xml:space="preserve">. </w:t>
      </w:r>
      <w:r w:rsidR="00DB20D0">
        <w:rPr>
          <w:bCs/>
        </w:rPr>
        <w:t>svib</w:t>
      </w:r>
      <w:r w:rsidR="00A26DDB">
        <w:rPr>
          <w:bCs/>
        </w:rPr>
        <w:t>n</w:t>
      </w:r>
      <w:r w:rsidR="00373D6B">
        <w:rPr>
          <w:bCs/>
        </w:rPr>
        <w:t>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DB20D0">
        <w:rPr>
          <w:bCs/>
        </w:rPr>
        <w:t>2474</w:t>
      </w:r>
      <w:r w:rsidRPr="00F877AB">
        <w:rPr>
          <w:bCs/>
        </w:rPr>
        <w:t xml:space="preserve"> od </w:t>
      </w:r>
      <w:r w:rsidR="00DB20D0">
        <w:rPr>
          <w:bCs/>
        </w:rPr>
        <w:t>03</w:t>
      </w:r>
      <w:r w:rsidR="001416CB">
        <w:rPr>
          <w:bCs/>
        </w:rPr>
        <w:t xml:space="preserve">. </w:t>
      </w:r>
      <w:r w:rsidR="00DB20D0">
        <w:rPr>
          <w:bCs/>
        </w:rPr>
        <w:t>svibnja</w:t>
      </w:r>
      <w:r w:rsidRPr="00F877AB">
        <w:rPr>
          <w:bCs/>
        </w:rPr>
        <w:t xml:space="preserve"> 2017. nad stečajnim dužnikom </w:t>
      </w:r>
      <w:r w:rsidR="00DB20D0">
        <w:t>STIPAN PROMET društvo s ograničenom odgovornošću za trgovinu i usluge, MBS: 080496896,  OIB: 80506106506.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9F0A65">
        <w:rPr>
          <w:bCs/>
        </w:rPr>
        <w:t>1</w:t>
      </w:r>
      <w:r w:rsidR="00A26DDB">
        <w:rPr>
          <w:bCs/>
        </w:rPr>
        <w:t>0</w:t>
      </w:r>
      <w:r w:rsidR="00DB20D0">
        <w:rPr>
          <w:bCs/>
        </w:rPr>
        <w:t>29</w:t>
      </w:r>
      <w:r w:rsidR="001B2F83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DB20D0">
        <w:t>2</w:t>
      </w:r>
      <w:r w:rsidR="00A26DDB">
        <w:t>1</w:t>
      </w:r>
      <w:r w:rsidR="006704D6">
        <w:t xml:space="preserve">. </w:t>
      </w:r>
      <w:r w:rsidR="00DB20D0">
        <w:t>rujna</w:t>
      </w:r>
      <w:r w:rsidR="009F0A65">
        <w:t xml:space="preserve"> 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A26DDB">
        <w:t>1</w:t>
      </w:r>
      <w:r w:rsidR="00DB20D0">
        <w:t>029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1B2F83">
        <w:t>01</w:t>
      </w:r>
      <w:r w:rsidR="00205A1F">
        <w:t xml:space="preserve">. </w:t>
      </w:r>
      <w:r w:rsidR="001B2F83">
        <w:t>prosinc</w:t>
      </w:r>
      <w:r w:rsidR="001416CB">
        <w:t>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B2F83">
        <w:t>22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2926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94CEE"/>
    <w:rsid w:val="000D0569"/>
    <w:rsid w:val="000D23F2"/>
    <w:rsid w:val="000E762A"/>
    <w:rsid w:val="000F5A9A"/>
    <w:rsid w:val="00102060"/>
    <w:rsid w:val="00102927"/>
    <w:rsid w:val="001123A8"/>
    <w:rsid w:val="001416CB"/>
    <w:rsid w:val="001437B2"/>
    <w:rsid w:val="0015367E"/>
    <w:rsid w:val="00155DC1"/>
    <w:rsid w:val="00172559"/>
    <w:rsid w:val="00173F18"/>
    <w:rsid w:val="001B2F83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11F1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60F1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179A6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19A0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20DF"/>
    <w:rsid w:val="009A412B"/>
    <w:rsid w:val="009B40D7"/>
    <w:rsid w:val="009B46D8"/>
    <w:rsid w:val="009C670C"/>
    <w:rsid w:val="009D2F35"/>
    <w:rsid w:val="009E5D6D"/>
    <w:rsid w:val="009F0A65"/>
    <w:rsid w:val="00A07CA2"/>
    <w:rsid w:val="00A247C1"/>
    <w:rsid w:val="00A26DDB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76235"/>
    <w:rsid w:val="00C85BE9"/>
    <w:rsid w:val="00CA01EF"/>
    <w:rsid w:val="00CA4D65"/>
    <w:rsid w:val="00CB2926"/>
    <w:rsid w:val="00CB3530"/>
    <w:rsid w:val="00CB64EA"/>
    <w:rsid w:val="00CE060E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0D0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2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9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9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9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9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2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9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9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9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9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St-1029/2017</izvorni_sadrzaj>
    <derivirana_varijabla naziv="DomainObject.Predmet.OznakaBroj_1">St-1029/2017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STIPAN PROMET d.o.o.</izvorni_sadrzaj>
    <derivirana_varijabla naziv="DomainObject.Predmet.ProtustrankaFormated_1">  STIPAN PROMET d.o.o.</derivirana_varijabla>
  </DomainObject.Predmet.ProtustrankaFormated>
  <DomainObject.Predmet.ProtustrankaFormatedOIB>
    <izvorni_sadrzaj>  STIPAN PROMET d.o.o., OIB 80506106506</izvorni_sadrzaj>
    <derivirana_varijabla naziv="DomainObject.Predmet.ProtustrankaFormatedOIB_1">  STIPAN PROMET d.o.o., OIB 80506106506</derivirana_varijabla>
  </DomainObject.Predmet.ProtustrankaFormatedOIB>
  <DomainObject.Predmet.ProtustrankaFormatedWithAdress>
    <izvorni_sadrzaj> STIPAN PROMET d.o.o., Vatrogasna 7, 10410 Vukovina</izvorni_sadrzaj>
    <derivirana_varijabla naziv="DomainObject.Predmet.ProtustrankaFormatedWithAdress_1"> STIPAN PROMET d.o.o., Vatrogasna 7, 10410 Vukovina</derivirana_varijabla>
  </DomainObject.Predmet.ProtustrankaFormatedWithAdress>
  <DomainObject.Predmet.ProtustrankaFormatedWithAdressOIB>
    <izvorni_sadrzaj> STIPAN PROMET d.o.o., OIB 80506106506, Vatrogasna 7, 10410 Vukovina</izvorni_sadrzaj>
    <derivirana_varijabla naziv="DomainObject.Predmet.ProtustrankaFormatedWithAdressOIB_1"> STIPAN PROMET d.o.o., OIB 80506106506, Vatrogasna 7, 10410 Vukovina</derivirana_varijabla>
  </DomainObject.Predmet.ProtustrankaFormatedWithAdressOIB>
  <DomainObject.Predmet.ProtustrankaWithAdress>
    <izvorni_sadrzaj>STIPAN PROMET d.o.o. Vatrogasna 7, 10410 Vukovina</izvorni_sadrzaj>
    <derivirana_varijabla naziv="DomainObject.Predmet.ProtustrankaWithAdress_1">STIPAN PROMET d.o.o. Vatrogasna 7, 10410 Vukovina</derivirana_varijabla>
  </DomainObject.Predmet.ProtustrankaWithAdress>
  <DomainObject.Predmet.ProtustrankaWithAdressOIB>
    <izvorni_sadrzaj>STIPAN PROMET d.o.o., OIB 80506106506, Vatrogasna 7, 10410 Vukovina</izvorni_sadrzaj>
    <derivirana_varijabla naziv="DomainObject.Predmet.ProtustrankaWithAdressOIB_1">STIPAN PROMET d.o.o., OIB 80506106506, Vatrogasna 7, 10410 Vukovina</derivirana_varijabla>
  </DomainObject.Predmet.ProtustrankaWithAdressOIB>
  <DomainObject.Predmet.ProtustrankaNazivFormated>
    <izvorni_sadrzaj>STIPAN PROMET d.o.o.</izvorni_sadrzaj>
    <derivirana_varijabla naziv="DomainObject.Predmet.ProtustrankaNazivFormated_1">STIPAN PROMET d.o.o.</derivirana_varijabla>
  </DomainObject.Predmet.ProtustrankaNazivFormated>
  <DomainObject.Predmet.ProtustrankaNazivFormatedOIB>
    <izvorni_sadrzaj>STIPAN PROMET d.o.o., OIB 80506106506</izvorni_sadrzaj>
    <derivirana_varijabla naziv="DomainObject.Predmet.ProtustrankaNazivFormatedOIB_1">STIPAN PROMET d.o.o., OIB 80506106506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STIPAN PROMET d.o.o.</item>
    </izvorni_sadrzaj>
    <derivirana_varijabla naziv="DomainObject.Predmet.ProtuStrankaListFormated_1">
      <item>STIPAN PROMET d.o.o.</item>
    </derivirana_varijabla>
  </DomainObject.Predmet.ProtuStrankaListFormated>
  <DomainObject.Predmet.ProtuStrankaListFormatedOIB>
    <izvorni_sadrzaj>
      <item>STIPAN PROMET d.o.o., OIB 80506106506</item>
    </izvorni_sadrzaj>
    <derivirana_varijabla naziv="DomainObject.Predmet.ProtuStrankaListFormatedOIB_1">
      <item>STIPAN PROMET d.o.o., OIB 80506106506</item>
    </derivirana_varijabla>
  </DomainObject.Predmet.ProtuStrankaListFormatedOIB>
  <DomainObject.Predmet.ProtuStrankaListFormatedWithAdress>
    <izvorni_sadrzaj>
      <item>STIPAN PROMET d.o.o., Vatrogasna 7, 10410 Vukovina</item>
    </izvorni_sadrzaj>
    <derivirana_varijabla naziv="DomainObject.Predmet.ProtuStrankaListFormatedWithAdress_1">
      <item>STIPAN PROMET d.o.o., Vatrogasna 7, 10410 Vukovina</item>
    </derivirana_varijabla>
  </DomainObject.Predmet.ProtuStrankaListFormatedWithAdress>
  <DomainObject.Predmet.ProtuStrankaListFormatedWithAdressOIB>
    <izvorni_sadrzaj>
      <item>STIPAN PROMET d.o.o., OIB 80506106506, Vatrogasna 7, 10410 Vukovina</item>
    </izvorni_sadrzaj>
    <derivirana_varijabla naziv="DomainObject.Predmet.ProtuStrankaListFormatedWithAdressOIB_1">
      <item>STIPAN PROMET d.o.o., OIB 80506106506, Vatrogasna 7, 10410 Vukovina</item>
    </derivirana_varijabla>
  </DomainObject.Predmet.ProtuStrankaListFormatedWithAdressOIB>
  <DomainObject.Predmet.ProtuStrankaListNazivFormated>
    <izvorni_sadrzaj>
      <item>STIPAN PROMET d.o.o.</item>
    </izvorni_sadrzaj>
    <derivirana_varijabla naziv="DomainObject.Predmet.ProtuStrankaListNazivFormated_1">
      <item>STIPAN PROMET d.o.o.</item>
    </derivirana_varijabla>
  </DomainObject.Predmet.ProtuStrankaListNazivFormated>
  <DomainObject.Predmet.ProtuStrankaListNazivFormatedOIB>
    <izvorni_sadrzaj>
      <item>STIPAN PROMET d.o.o., OIB 80506106506</item>
    </izvorni_sadrzaj>
    <derivirana_varijabla naziv="DomainObject.Predmet.ProtuStrankaListNazivFormatedOIB_1">
      <item>STIPAN PROMET d.o.o., OIB 80506106506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STIPAN PROMET d.o.o.</izvorni_sadrzaj>
    <derivirana_varijabla naziv="DomainObject.Predmet.ProtustrankaIDrugi_1">STIPAN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STIPAN PROMET d.o.o., OIB 80506106506, Vatrogasna 7, 10410 Vukovina</izvorni_sadrzaj>
    <derivirana_varijabla naziv="DomainObject.Predmet.ProtustrankaIDrugiAdressOIB_1">STIPAN PROMET d.o.o., OIB 80506106506, Vatrogasna 7,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STIPAN PROMET d.o.o.</item>
      <item>FINA Regionalni centar Zagreb</item>
    </izvorni_sadrzaj>
    <derivirana_varijabla naziv="DomainObject.Predmet.SudioniciListNaziv_1">
      <item>STIPAN PROMET d.o.o.</item>
      <item>FINA Regionalni centar Zagreb</item>
    </derivirana_varijabla>
  </DomainObject.Predmet.SudioniciListNaziv>
  <DomainObject.Predmet.SudioniciListAdressOIB>
    <izvorni_sadrzaj>
      <item>STIPAN PROMET d.o.o., OIB 80506106506, Vatrogasna 7,10410 Vukovina</item>
      <item>FINA Regionalni centar Zagreb, OIB 85821130368, Trg svibanjskih žrtava 1995. br. 1,10000 Zagreb</item>
    </izvorni_sadrzaj>
    <derivirana_varijabla naziv="DomainObject.Predmet.SudioniciListAdressOIB_1">
      <item>STIPAN PROMET d.o.o., OIB 80506106506, Vatrogasna 7,10410 Vukovina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80506106506</item>
      <item>, OIB 85821130368</item>
    </izvorni_sadrzaj>
    <derivirana_varijabla naziv="DomainObject.Predmet.SudioniciListNazivOIB_1">
      <item>, OIB 80506106506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06E39A-EFBF-424B-9F32-99C7AA3192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3143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2017-12-01T08:47:00Z</dcterms:created>
  <dc:creator>Korisnik</dc:creator>
  <cp:lastModifiedBy>Gordana Harc</cp:lastModifiedBy>
  <cp:lastPrinted>2017-12-01T08:47:00Z</cp:lastPrinted>
  <dcterms:modified xmlns:xsi="http://www.w3.org/2001/XMLSchema-instance" xsi:type="dcterms:W3CDTF">2017-12-01T09:00:00Z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