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2416" w14:paraId="2572416" w:rsidRDefault="00800C53" w:rsidP="00800C53" w:rsidR="00800C53" w:rsidRPr="00065C86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B508BD">
        <w:t>731</w:t>
      </w:r>
      <w:r w:rsidR="00A73D9A" w:rsidRPr="00065C86">
        <w:t>/</w:t>
      </w:r>
      <w:r w:rsidR="00065C86" w:rsidRPr="00065C86">
        <w:t>2016-6</w:t>
      </w:r>
      <w:r w:rsidR="00A23970">
        <w:t>1</w:t>
      </w:r>
    </w:p>
    <w:p w:rsidRDefault="00290A67" w:rsidP="00290A67" w:rsidR="00290A67" w:rsidRPr="00065C86">
      <w:pPr>
        <w:jc w:val="center"/>
      </w:pPr>
    </w:p>
    <w:p w:rsidRDefault="0065719A" w:rsidP="00C435A4" w:rsidR="0065719A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23970" w:rsidP="00A23970" w:rsidR="00A23970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23970" w:rsidP="00A23970" w:rsidR="00A23970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23970" w:rsidP="00A23970" w:rsidR="00A23970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23970" w:rsidP="00A23970" w:rsidR="00C435A4" w:rsidRPr="00065C86">
      <w:pPr>
        <w:ind w:hanging="2552" w:left="2552"/>
        <w:rPr>
          <w:bCs/>
        </w:rPr>
      </w:pPr>
      <w:r>
        <w:t xml:space="preserve">        23000 Zadar</w:t>
      </w: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B508BD">
        <w:rPr>
          <w:rFonts w:cs="Times New Roman" w:hAnsi="Times New Roman" w:ascii="Times New Roman"/>
          <w:sz w:val="24"/>
        </w:rPr>
        <w:t>PROKROM KTM</w:t>
      </w:r>
      <w:r w:rsidR="00065C86" w:rsidRPr="00065C86">
        <w:rPr>
          <w:rFonts w:cs="Times New Roman" w:hAnsi="Times New Roman" w:ascii="Times New Roman"/>
          <w:sz w:val="24"/>
        </w:rPr>
        <w:t xml:space="preserve"> d.o.o. </w:t>
      </w:r>
      <w:r w:rsidR="00B508BD">
        <w:rPr>
          <w:rFonts w:cs="Times New Roman" w:hAnsi="Times New Roman" w:ascii="Times New Roman"/>
          <w:sz w:val="24"/>
        </w:rPr>
        <w:t>Zadar, Nikole Tesle bb</w:t>
      </w:r>
      <w:r w:rsidR="00065C86" w:rsidRPr="00065C86">
        <w:rPr>
          <w:rFonts w:cs="Times New Roman" w:hAnsi="Times New Roman" w:ascii="Times New Roman"/>
          <w:sz w:val="24"/>
        </w:rPr>
        <w:t xml:space="preserve">, OIB: </w:t>
      </w:r>
      <w:r w:rsidR="00B508BD">
        <w:rPr>
          <w:rFonts w:cs="Times New Roman" w:hAnsi="Times New Roman" w:ascii="Times New Roman"/>
          <w:sz w:val="24"/>
        </w:rPr>
        <w:t>02287556671</w:t>
      </w:r>
      <w:r w:rsidR="00065C86" w:rsidRPr="00065C86">
        <w:rPr>
          <w:rFonts w:cs="Times New Roman" w:hAnsi="Times New Roman" w:ascii="Times New Roman"/>
          <w:sz w:val="24"/>
        </w:rPr>
        <w:t xml:space="preserve">, zastupanom po stečajnom upravitelju </w:t>
      </w:r>
      <w:r w:rsidR="00B508BD">
        <w:rPr>
          <w:rFonts w:cs="Times New Roman" w:hAnsi="Times New Roman" w:ascii="Times New Roman"/>
          <w:sz w:val="24"/>
        </w:rPr>
        <w:t>Antunu Kovačeviću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A23970">
        <w:rPr>
          <w:rFonts w:cs="Times New Roman" w:hAnsi="Times New Roman" w:ascii="Times New Roman"/>
          <w:sz w:val="24"/>
        </w:rPr>
        <w:t>30</w:t>
      </w:r>
      <w:r w:rsidR="00A12432">
        <w:rPr>
          <w:rFonts w:cs="Times New Roman" w:hAnsi="Times New Roman" w:ascii="Times New Roman"/>
          <w:sz w:val="24"/>
        </w:rPr>
        <w:t>.</w:t>
      </w:r>
      <w:r w:rsidR="0011177D">
        <w:rPr>
          <w:rFonts w:cs="Times New Roman" w:hAnsi="Times New Roman" w:ascii="Times New Roman"/>
          <w:sz w:val="24"/>
        </w:rPr>
        <w:t xml:space="preserve"> </w:t>
      </w:r>
      <w:r w:rsidR="00B508BD">
        <w:rPr>
          <w:rFonts w:cs="Times New Roman" w:hAnsi="Times New Roman" w:ascii="Times New Roman"/>
          <w:sz w:val="24"/>
        </w:rPr>
        <w:t>listopada</w:t>
      </w:r>
      <w:r w:rsidR="00F9750E" w:rsidRPr="00065C86">
        <w:rPr>
          <w:rFonts w:cs="Times New Roman" w:hAnsi="Times New Roman" w:ascii="Times New Roman"/>
          <w:sz w:val="24"/>
        </w:rPr>
        <w:t xml:space="preserve"> 2017.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B508BD" w:rsidRPr="00B508BD">
        <w:rPr>
          <w:rFonts w:cs="Times New Roman" w:hAnsi="Times New Roman" w:ascii="Times New Roman"/>
          <w:sz w:val="24"/>
          <w:szCs w:val="24"/>
        </w:rPr>
        <w:t>PROKROM KTM d.o.o. Zadar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065C86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čest. zem. </w:t>
      </w:r>
      <w:r w:rsidR="00B508BD">
        <w:rPr>
          <w:rFonts w:cs="Times New Roman" w:hAnsi="Times New Roman" w:ascii="Times New Roman"/>
          <w:sz w:val="24"/>
          <w:szCs w:val="24"/>
        </w:rPr>
        <w:t>3281/13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zk. ul. </w:t>
      </w:r>
      <w:r w:rsidR="00B508BD">
        <w:rPr>
          <w:rFonts w:cs="Times New Roman" w:hAnsi="Times New Roman" w:ascii="Times New Roman"/>
          <w:sz w:val="24"/>
          <w:szCs w:val="24"/>
        </w:rPr>
        <w:t>10824</w:t>
      </w:r>
      <w:r w:rsidRPr="00065C86">
        <w:rPr>
          <w:rFonts w:cs="Times New Roman" w:hAnsi="Times New Roman" w:ascii="Times New Roman"/>
          <w:sz w:val="24"/>
          <w:szCs w:val="24"/>
        </w:rPr>
        <w:t xml:space="preserve">, k.o. </w:t>
      </w:r>
      <w:r w:rsidR="00B508BD"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 xml:space="preserve">, površine </w:t>
      </w:r>
      <w:r w:rsidR="00B508BD">
        <w:rPr>
          <w:rFonts w:cs="Times New Roman" w:hAnsi="Times New Roman" w:ascii="Times New Roman"/>
          <w:sz w:val="24"/>
          <w:szCs w:val="24"/>
        </w:rPr>
        <w:t>1534</w:t>
      </w:r>
      <w:r w:rsidRPr="00065C86">
        <w:rPr>
          <w:rFonts w:cs="Times New Roman" w:hAnsi="Times New Roman" w:ascii="Times New Roman"/>
          <w:sz w:val="24"/>
          <w:szCs w:val="24"/>
        </w:rPr>
        <w:t xml:space="preserve"> m2, u naravi </w:t>
      </w:r>
      <w:r w:rsidR="00B508BD">
        <w:rPr>
          <w:rFonts w:cs="Times New Roman" w:hAnsi="Times New Roman" w:ascii="Times New Roman"/>
          <w:sz w:val="24"/>
          <w:szCs w:val="24"/>
        </w:rPr>
        <w:t>industrijsko dvorište, zgrada, industrijska zgrada i pomoćni objekt</w:t>
      </w:r>
      <w:r w:rsidRPr="00065C86">
        <w:rPr>
          <w:rFonts w:cs="Times New Roman" w:hAnsi="Times New Roman" w:ascii="Times New Roman"/>
          <w:sz w:val="24"/>
          <w:szCs w:val="24"/>
        </w:rPr>
        <w:t xml:space="preserve"> dosuđuje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se kupcu </w:t>
      </w:r>
      <w:r w:rsidR="00B508BD">
        <w:rPr>
          <w:rFonts w:cs="Times New Roman" w:hAnsi="Times New Roman" w:ascii="Times New Roman"/>
          <w:sz w:val="24"/>
          <w:szCs w:val="24"/>
        </w:rPr>
        <w:t>IVANI JURJEVIĆ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B508BD">
        <w:rPr>
          <w:rFonts w:cs="Times New Roman" w:hAnsi="Times New Roman" w:ascii="Times New Roman"/>
          <w:sz w:val="24"/>
          <w:szCs w:val="24"/>
        </w:rPr>
        <w:t>Zaton 29B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B508BD">
        <w:rPr>
          <w:rFonts w:cs="Times New Roman" w:hAnsi="Times New Roman" w:ascii="Times New Roman"/>
          <w:sz w:val="24"/>
          <w:szCs w:val="24"/>
        </w:rPr>
        <w:t>Zaton Obrovački</w:t>
      </w:r>
      <w:r w:rsidRPr="00065C86">
        <w:rPr>
          <w:rFonts w:cs="Times New Roman" w:hAnsi="Times New Roman" w:ascii="Times New Roman"/>
          <w:sz w:val="24"/>
          <w:szCs w:val="24"/>
        </w:rPr>
        <w:t>, OIB:</w:t>
      </w:r>
      <w:r w:rsidR="00B508BD">
        <w:rPr>
          <w:rFonts w:cs="Times New Roman" w:hAnsi="Times New Roman" w:ascii="Times New Roman"/>
          <w:sz w:val="24"/>
          <w:szCs w:val="24"/>
        </w:rPr>
        <w:t>69675680265</w:t>
      </w:r>
      <w:r w:rsidR="00F9750E" w:rsidRPr="00065C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A3781D" w:rsidP="00F9750E" w:rsidR="00A3781D" w:rsidRPr="00065C86">
      <w:pPr>
        <w:jc w:val="both"/>
      </w:pPr>
    </w:p>
    <w:p w:rsidRDefault="00F9750E" w:rsidP="00F9750E" w:rsidR="00F9750E" w:rsidRPr="00CA77F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B508BD" w:rsidRPr="00B508BD">
        <w:rPr>
          <w:rFonts w:cs="Times New Roman" w:hAnsi="Times New Roman" w:ascii="Times New Roman"/>
          <w:sz w:val="24"/>
          <w:szCs w:val="24"/>
        </w:rPr>
        <w:t>IVANI JURJEVIĆ, Zaton 29B, Zaton Obrovački, OIB:69675680265</w:t>
      </w:r>
      <w:r w:rsidRPr="00065C86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</w:t>
      </w:r>
      <w:r w:rsidRPr="00A12432">
        <w:rPr>
          <w:rFonts w:cs="Times New Roman" w:hAnsi="Times New Roman" w:ascii="Times New Roman"/>
          <w:sz w:val="24"/>
          <w:szCs w:val="24"/>
        </w:rPr>
        <w:t xml:space="preserve">od </w:t>
      </w:r>
      <w:r w:rsidR="00A12432" w:rsidRPr="00A12432">
        <w:rPr>
          <w:rFonts w:cs="Times New Roman" w:hAnsi="Times New Roman" w:ascii="Times New Roman"/>
          <w:sz w:val="24"/>
          <w:szCs w:val="24"/>
        </w:rPr>
        <w:t>645</w:t>
      </w:r>
      <w:r w:rsidR="00065C86" w:rsidRPr="00A12432">
        <w:rPr>
          <w:rFonts w:cs="Times New Roman" w:hAnsi="Times New Roman" w:ascii="Times New Roman"/>
          <w:sz w:val="24"/>
          <w:szCs w:val="24"/>
        </w:rPr>
        <w:t>.</w:t>
      </w:r>
      <w:r w:rsidR="00A12432" w:rsidRPr="00A12432">
        <w:rPr>
          <w:rFonts w:cs="Times New Roman" w:hAnsi="Times New Roman" w:ascii="Times New Roman"/>
          <w:sz w:val="24"/>
          <w:szCs w:val="24"/>
        </w:rPr>
        <w:t>000</w:t>
      </w:r>
      <w:r w:rsidR="00065C86" w:rsidRPr="00A12432">
        <w:rPr>
          <w:rFonts w:cs="Times New Roman" w:hAnsi="Times New Roman" w:ascii="Times New Roman"/>
          <w:sz w:val="24"/>
          <w:szCs w:val="24"/>
        </w:rPr>
        <w:t xml:space="preserve">,00 </w:t>
      </w:r>
      <w:r w:rsidRPr="00A12432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</w:t>
      </w:r>
      <w:r w:rsidRPr="00CA77FA">
        <w:rPr>
          <w:rFonts w:cs="Times New Roman" w:hAnsi="Times New Roman" w:ascii="Times New Roman"/>
          <w:sz w:val="24"/>
          <w:szCs w:val="24"/>
        </w:rPr>
        <w:t xml:space="preserve">model: HR11, pod poziv na broj (PNB) kao podatak prvi (P1) treba upisati broj </w:t>
      </w:r>
      <w:r w:rsidR="00CA77FA" w:rsidRPr="00CA77FA">
        <w:rPr>
          <w:rFonts w:cs="Times New Roman" w:hAnsi="Times New Roman" w:ascii="Times New Roman"/>
          <w:sz w:val="24"/>
          <w:szCs w:val="24"/>
        </w:rPr>
        <w:t>39845</w:t>
      </w:r>
      <w:r w:rsidRPr="00CA77FA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CA77FA">
        <w:rPr>
          <w:rFonts w:cs="Times New Roman" w:hAnsi="Times New Roman" w:ascii="Times New Roman"/>
          <w:sz w:val="24"/>
          <w:szCs w:val="24"/>
        </w:rPr>
        <w:t>(</w:t>
      </w:r>
      <w:r w:rsidRPr="00CA77FA">
        <w:rPr>
          <w:rFonts w:cs="Times New Roman" w:hAnsi="Times New Roman" w:ascii="Times New Roman"/>
          <w:sz w:val="24"/>
          <w:szCs w:val="24"/>
        </w:rPr>
        <w:t>P2</w:t>
      </w:r>
      <w:r w:rsidR="008D2FCF" w:rsidRPr="00CA77FA">
        <w:rPr>
          <w:rFonts w:cs="Times New Roman" w:hAnsi="Times New Roman" w:ascii="Times New Roman"/>
          <w:sz w:val="24"/>
          <w:szCs w:val="24"/>
        </w:rPr>
        <w:t xml:space="preserve">) </w:t>
      </w:r>
      <w:r w:rsidR="00CA77FA" w:rsidRPr="00CA77FA">
        <w:rPr>
          <w:rFonts w:cs="Times New Roman" w:hAnsi="Times New Roman" w:ascii="Times New Roman"/>
          <w:sz w:val="24"/>
          <w:szCs w:val="24"/>
        </w:rPr>
        <w:t>8443</w:t>
      </w:r>
      <w:r w:rsidRPr="00CA77FA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065C8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 w:rsidRPr="00065C8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065C8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</w:t>
      </w:r>
      <w:r w:rsidRPr="00065C86">
        <w:rPr>
          <w:rFonts w:cs="Times New Roman" w:hAnsi="Times New Roman" w:ascii="Times New Roman"/>
          <w:sz w:val="24"/>
          <w:szCs w:val="24"/>
        </w:rPr>
        <w:lastRenderedPageBreak/>
        <w:t>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2C3F1F">
        <w:t>5</w:t>
      </w:r>
      <w:r w:rsidR="00065C86" w:rsidRPr="00065C86">
        <w:t xml:space="preserve">.  </w:t>
      </w:r>
      <w:r w:rsidR="002C3F1F">
        <w:t>listopada</w:t>
      </w:r>
      <w:r w:rsidR="00065C86" w:rsidRPr="00065C86">
        <w:t xml:space="preserve"> </w:t>
      </w:r>
      <w:r w:rsidRPr="00065C86">
        <w:t xml:space="preserve">2017. izvještaj o provedenoj elektroničkoj javnoj dražbi (identifikator nadmetanja </w:t>
      </w:r>
      <w:r w:rsidR="002C3F1F">
        <w:t>3984</w:t>
      </w:r>
      <w:r w:rsidRPr="00065C86">
        <w:t xml:space="preserve">) od </w:t>
      </w:r>
      <w:r w:rsidR="002C3F1F">
        <w:t>5</w:t>
      </w:r>
      <w:r w:rsidR="00065C86" w:rsidRPr="00065C86">
        <w:t xml:space="preserve">. srpnja </w:t>
      </w:r>
      <w:r w:rsidR="002C3F1F">
        <w:t>2017., Klasa: O/110-10/17</w:t>
      </w:r>
      <w:r w:rsidRPr="00065C86">
        <w:t>-01/</w:t>
      </w:r>
      <w:r w:rsidR="002C3F1F">
        <w:t>212</w:t>
      </w:r>
      <w:r w:rsidRPr="00065C86">
        <w:t>, Ur. br.: 04-09-17-</w:t>
      </w:r>
      <w:r w:rsidR="002C3F1F">
        <w:t>25</w:t>
      </w:r>
      <w:r w:rsidRPr="00065C86">
        <w:t xml:space="preserve">, kojim je obavijestila sud da je za nekretninu iz toč. I. izreke ovog rješenja o dosudi nadmetanje završeno </w:t>
      </w:r>
      <w:r w:rsidR="002C3F1F">
        <w:t>2</w:t>
      </w:r>
      <w:r w:rsidR="00065C86" w:rsidRPr="00065C86">
        <w:t xml:space="preserve">. </w:t>
      </w:r>
      <w:r w:rsidR="002C3F1F">
        <w:t>listopada</w:t>
      </w:r>
      <w:r w:rsidR="008B41CC" w:rsidRPr="00065C86">
        <w:t xml:space="preserve"> 2017</w:t>
      </w:r>
      <w:r w:rsidRPr="00065C86">
        <w:t xml:space="preserve">. i da je najvišu ponudu na elektroničkoj javnoj dražbi za kupnju istih </w:t>
      </w:r>
      <w:r w:rsidR="002C3F1F">
        <w:t>dala</w:t>
      </w:r>
      <w:r w:rsidRPr="00065C86">
        <w:t xml:space="preserve"> </w:t>
      </w:r>
      <w:r w:rsidR="002C3F1F" w:rsidRPr="002C3F1F">
        <w:t>IVAN</w:t>
      </w:r>
      <w:r w:rsidR="002C3F1F">
        <w:t>A</w:t>
      </w:r>
      <w:r w:rsidR="002C3F1F" w:rsidRPr="002C3F1F">
        <w:t xml:space="preserve"> JURJEVIĆ, Zaton 29B, Zaton Obrovački, OIB:69675680265</w:t>
      </w:r>
      <w:r w:rsidRPr="00065C86">
        <w:t xml:space="preserve">, u iznosu od </w:t>
      </w:r>
      <w:r w:rsidR="002C3F1F">
        <w:t>805</w:t>
      </w:r>
      <w:r w:rsidR="008D2FCF" w:rsidRPr="00065C86">
        <w:t>.</w:t>
      </w:r>
      <w:r w:rsidR="002C3F1F">
        <w:t>000</w:t>
      </w:r>
      <w:r w:rsidR="008D2FCF" w:rsidRPr="00065C86">
        <w:t>,00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065C8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A23970">
        <w:rPr>
          <w:rFonts w:cs="Times New Roman" w:hAnsi="Times New Roman" w:ascii="Times New Roman"/>
          <w:sz w:val="24"/>
        </w:rPr>
        <w:t>30</w:t>
      </w:r>
      <w:r w:rsidR="00A12432">
        <w:rPr>
          <w:rFonts w:cs="Times New Roman" w:hAnsi="Times New Roman" w:ascii="Times New Roman"/>
          <w:sz w:val="24"/>
        </w:rPr>
        <w:t>.</w:t>
      </w:r>
      <w:r w:rsidR="0011177D">
        <w:rPr>
          <w:rFonts w:cs="Times New Roman" w:hAnsi="Times New Roman" w:ascii="Times New Roman"/>
          <w:sz w:val="24"/>
        </w:rPr>
        <w:t xml:space="preserve"> </w:t>
      </w:r>
      <w:r w:rsidR="002C3F1F">
        <w:rPr>
          <w:rFonts w:cs="Times New Roman" w:hAnsi="Times New Roman" w:ascii="Times New Roman"/>
          <w:sz w:val="24"/>
        </w:rPr>
        <w:t>listopada</w:t>
      </w:r>
      <w:r w:rsidRPr="00065C86">
        <w:rPr>
          <w:rFonts w:cs="Times New Roman" w:hAnsi="Times New Roman" w:ascii="Times New Roman"/>
          <w:sz w:val="24"/>
        </w:rPr>
        <w:t xml:space="preserve"> 2017.</w:t>
      </w:r>
    </w:p>
    <w:p w:rsidRDefault="00773F9C" w:rsidP="00773F9C" w:rsidR="00773F9C"/>
    <w:p w:rsidRDefault="00773F9C" w:rsidP="00773F9C" w:rsidR="00773F9C"/>
    <w:p w:rsidRDefault="00773F9C" w:rsidP="00773F9C" w:rsidR="00773F9C">
      <w:r>
        <w:t>za točnost otpravka – ovlaštena službenica                                                  sutkinja</w:t>
      </w:r>
    </w:p>
    <w:p w:rsidRDefault="00773F9C" w:rsidP="00773F9C" w:rsidR="00773F9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773F9C" w:rsidP="00773F9C" w:rsidR="00773F9C"/>
    <w:p w:rsidRDefault="00773F9C" w:rsidP="00773F9C" w:rsidR="00773F9C"/>
    <w:p w:rsidRDefault="00F9750E" w:rsidP="00773F9C" w:rsidR="00F9750E" w:rsidRPr="00065C86">
      <w:pPr>
        <w:pStyle w:val="Tijeloteksta2"/>
        <w:ind w:left="6372"/>
        <w:jc w:val="right"/>
      </w:pPr>
    </w:p>
    <w:p w:rsidRDefault="00A23970" w:rsidP="00F9750E" w:rsidR="00F9750E" w:rsidRPr="00065C86">
      <w:pPr>
        <w:jc w:val="both"/>
      </w:pPr>
      <w:r>
        <w:t>Pouka o pravnom lijeku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A23970" w:rsidP="00A23970" w:rsidR="00A23970" w:rsidRPr="006E2E98">
      <w:r w:rsidRPr="006E2E98">
        <w:t>DNA:</w:t>
      </w:r>
    </w:p>
    <w:p w:rsidRDefault="00A23970" w:rsidP="00A23970" w:rsidR="00A23970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A23970" w:rsidP="00A23970" w:rsidR="00A23970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A23970" w:rsidP="00A23970" w:rsidR="00A23970" w:rsidRPr="00065C86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A23970" w:rsidP="00A23970" w:rsidR="00A23970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Pr="00B508BD">
        <w:rPr>
          <w:rFonts w:cs="Times New Roman" w:hAnsi="Times New Roman" w:ascii="Times New Roman"/>
          <w:sz w:val="24"/>
          <w:szCs w:val="24"/>
        </w:rPr>
        <w:t>IVANI JURJEVIĆ, Zaton 29B, Zaton Obrovački</w:t>
      </w:r>
    </w:p>
    <w:p w:rsidRDefault="00A23970" w:rsidP="00A23970" w:rsidR="00A2397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Zadru, ZK odjel</w:t>
      </w:r>
    </w:p>
    <w:p w:rsidRDefault="00A23970" w:rsidP="00A23970" w:rsidR="00A2397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A23970" w:rsidP="00A23970" w:rsidR="00F9750E" w:rsidRPr="00773F9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sectPr w:rsidSect="00F23DBF" w:rsidR="00F9750E" w:rsidRPr="00773F9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</w:t>
    </w:r>
    <w:r w:rsidR="00A23970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 w:rsidR="00B508BD">
      <w:t>731</w:t>
    </w:r>
    <w:r w:rsidR="00F9750E">
      <w:t>/2016</w:t>
    </w:r>
    <w:r w:rsidR="009331D7">
      <w:t>-</w:t>
    </w:r>
    <w:r w:rsidR="00A23970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D4069"/>
    <w:rsid w:val="000E565B"/>
    <w:rsid w:val="0011177D"/>
    <w:rsid w:val="001A2DD1"/>
    <w:rsid w:val="00287BDF"/>
    <w:rsid w:val="002904C2"/>
    <w:rsid w:val="00290A67"/>
    <w:rsid w:val="002A0DB5"/>
    <w:rsid w:val="002C3F1F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73F9C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12432"/>
    <w:rsid w:val="00A23970"/>
    <w:rsid w:val="00A241EB"/>
    <w:rsid w:val="00A3781D"/>
    <w:rsid w:val="00A651E4"/>
    <w:rsid w:val="00A73D9A"/>
    <w:rsid w:val="00A97BCD"/>
    <w:rsid w:val="00AF4DFF"/>
    <w:rsid w:val="00B2720C"/>
    <w:rsid w:val="00B508BD"/>
    <w:rsid w:val="00B509C8"/>
    <w:rsid w:val="00C435A4"/>
    <w:rsid w:val="00C54B29"/>
    <w:rsid w:val="00CA183F"/>
    <w:rsid w:val="00CA77FA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2397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2397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757</properties:Words>
  <properties:Characters>3950</properties:Characters>
  <properties:Lines>99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2017-10-12T12:34:00Z</dcterms:created>
  <dc:creator>Administrator</dc:creator>
  <cp:lastModifiedBy>Martina Kalmeta</cp:lastModifiedBy>
  <cp:lastPrinted>2017-10-30T12:08:00Z</cp:lastPrinted>
  <dcterms:modified xmlns:xsi="http://www.w3.org/2001/XMLSchema-instance" xsi:type="dcterms:W3CDTF">2017-10-30T12:12:00Z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