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51a9" w14:paraId="72f51a9" w:rsidRDefault="00F53C5E" w:rsidP="003E79A0" w:rsidR="00064577" w:rsidRPr="00FC23A4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Posl.br.7.St.28/2015</w:t>
      </w:r>
    </w:p>
    <w:p w:rsidRDefault="003A6E92" w:rsidR="003E79A0" w:rsidRPr="00FC23A4">
      <w:pPr>
        <w:ind w:firstLine="708" w:left="708"/>
        <w:rPr>
          <w:color w:val="000000"/>
        </w:rPr>
      </w:pPr>
      <w:r w:rsidRPr="00FC23A4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9A0" w:rsidR="003E79A0" w:rsidRPr="00FC23A4">
      <w:pPr>
        <w:ind w:firstLine="708" w:left="708"/>
        <w:rPr>
          <w:color w:val="000000"/>
        </w:rPr>
      </w:pPr>
    </w:p>
    <w:p w:rsidRDefault="003E79A0" w:rsidR="003E79A0" w:rsidRPr="00FC23A4">
      <w:pPr>
        <w:rPr>
          <w:b/>
        </w:rPr>
      </w:pPr>
      <w:r w:rsidRPr="00FC23A4">
        <w:rPr>
          <w:color w:val="000000"/>
        </w:rPr>
        <w:t xml:space="preserve">        </w:t>
      </w:r>
      <w:r w:rsidRPr="00FC23A4">
        <w:rPr>
          <w:b/>
        </w:rPr>
        <w:t>REPUBLIKA HRVATSKA</w:t>
      </w:r>
    </w:p>
    <w:p w:rsidRDefault="003E79A0" w:rsidR="003E79A0" w:rsidRPr="00FC23A4">
      <w:pPr>
        <w:rPr>
          <w:b/>
        </w:rPr>
      </w:pPr>
      <w:r w:rsidRPr="00FC23A4">
        <w:rPr>
          <w:b/>
        </w:rPr>
        <w:t xml:space="preserve">     TRGOVAČKI SUD U SPLITU</w:t>
      </w:r>
    </w:p>
    <w:p w:rsidRDefault="003E79A0" w:rsidR="003E79A0" w:rsidRPr="00FC23A4">
      <w:pPr>
        <w:rPr>
          <w:b/>
        </w:rPr>
      </w:pPr>
      <w:r w:rsidRPr="00FC23A4">
        <w:rPr>
          <w:b/>
        </w:rPr>
        <w:t>STALNA SLUŽBA U DUBROVNIKU</w:t>
      </w:r>
    </w:p>
    <w:p w:rsidRDefault="003E79A0" w:rsidR="003E79A0" w:rsidRPr="00FC23A4">
      <w:pPr>
        <w:rPr>
          <w:b/>
        </w:rPr>
      </w:pPr>
      <w:r w:rsidRPr="00FC23A4">
        <w:rPr>
          <w:b/>
        </w:rPr>
        <w:t xml:space="preserve">    Dr. Ante Starčevića 23, Dubrovnik</w:t>
      </w:r>
    </w:p>
    <w:p w:rsidRDefault="003E79A0" w:rsidR="003E79A0" w:rsidRPr="00FC23A4">
      <w:pPr>
        <w:jc w:val="both"/>
        <w:rPr>
          <w:b/>
        </w:rPr>
      </w:pPr>
    </w:p>
    <w:p w:rsidRDefault="003E79A0" w:rsidR="00064577" w:rsidRPr="00FC23A4">
      <w:r w:rsidRPr="00FC23A4">
        <w:t xml:space="preserve"> </w:t>
      </w:r>
    </w:p>
    <w:p w:rsidRDefault="00064577" w:rsidP="00064577" w:rsidR="00064577" w:rsidRPr="00FC23A4">
      <w:pPr>
        <w:jc w:val="right"/>
        <w:rPr>
          <w:b/>
        </w:rPr>
      </w:pPr>
    </w:p>
    <w:p w:rsidRDefault="00FA251E" w:rsidP="00FA251E" w:rsidR="00064577" w:rsidRPr="00FC23A4">
      <w:pPr>
        <w:jc w:val="center"/>
        <w:rPr>
          <w:b/>
        </w:rPr>
      </w:pPr>
      <w:r w:rsidRPr="00FC23A4">
        <w:rPr>
          <w:b/>
        </w:rPr>
        <w:t>R E P U B L I K A  H R V A T S K A</w:t>
      </w:r>
    </w:p>
    <w:p w:rsidRDefault="00064577" w:rsidP="00064577" w:rsidR="00064577" w:rsidRPr="00FC23A4">
      <w:pPr>
        <w:jc w:val="center"/>
        <w:rPr>
          <w:b/>
        </w:rPr>
      </w:pPr>
      <w:r w:rsidRPr="00FC23A4">
        <w:rPr>
          <w:b/>
        </w:rPr>
        <w:t>Z A K L J U Č A K</w:t>
      </w:r>
    </w:p>
    <w:p w:rsidRDefault="00F70E7F" w:rsidP="00F70E7F" w:rsidR="00F70E7F" w:rsidRPr="00FC23A4">
      <w:pPr>
        <w:jc w:val="right"/>
        <w:rPr>
          <w:b/>
        </w:rPr>
      </w:pPr>
    </w:p>
    <w:p w:rsidRDefault="00F70E7F" w:rsidP="00F70E7F" w:rsidR="00F70E7F" w:rsidRPr="00FC23A4">
      <w:pPr>
        <w:jc w:val="both"/>
      </w:pPr>
    </w:p>
    <w:p w:rsidRDefault="00FC23A4" w:rsidP="00FC23A4" w:rsidR="00FC23A4" w:rsidRPr="00FC23A4">
      <w:pPr>
        <w:ind w:firstLine="720"/>
        <w:jc w:val="both"/>
      </w:pPr>
      <w:r w:rsidRPr="00FC23A4">
        <w:t xml:space="preserve">Trgovački sud u Splitu, Stalna služba u Dubrovniku, po sucu tog suda Diani Butigan Granić, u stečajnom postupku nad dužnikom </w:t>
      </w:r>
      <w:r w:rsidR="00F53C5E">
        <w:t>MILJANOVIĆ d.o.o.</w:t>
      </w:r>
      <w:r w:rsidR="00E80879">
        <w:t xml:space="preserve"> u stečaju, </w:t>
      </w:r>
      <w:proofErr w:type="spellStart"/>
      <w:r w:rsidR="00F53C5E">
        <w:t>Čilipi</w:t>
      </w:r>
      <w:proofErr w:type="spellEnd"/>
      <w:r w:rsidR="00F53C5E">
        <w:t xml:space="preserve">, </w:t>
      </w:r>
      <w:proofErr w:type="spellStart"/>
      <w:r w:rsidR="00F53C5E">
        <w:t>Čilipi</w:t>
      </w:r>
      <w:proofErr w:type="spellEnd"/>
      <w:r w:rsidR="00F53C5E">
        <w:t xml:space="preserve"> 11, OIB: 46935364276, </w:t>
      </w:r>
      <w:r w:rsidRPr="00FC23A4">
        <w:t xml:space="preserve">zastupanog po stečajnom upravitelju </w:t>
      </w:r>
      <w:r w:rsidR="00F53C5E">
        <w:t xml:space="preserve">Vlahu </w:t>
      </w:r>
      <w:proofErr w:type="spellStart"/>
      <w:r w:rsidR="00F53C5E">
        <w:t>Monkoviću</w:t>
      </w:r>
      <w:proofErr w:type="spellEnd"/>
      <w:r w:rsidR="00F53C5E">
        <w:t xml:space="preserve">, </w:t>
      </w:r>
      <w:r>
        <w:t xml:space="preserve"> iz </w:t>
      </w:r>
      <w:r w:rsidR="00F53C5E">
        <w:t>Cavtata</w:t>
      </w:r>
      <w:r>
        <w:t>, dana 1</w:t>
      </w:r>
      <w:r w:rsidR="00F53C5E">
        <w:t>1</w:t>
      </w:r>
      <w:r>
        <w:t>. rujna 2015</w:t>
      </w:r>
      <w:r w:rsidRPr="00FC23A4">
        <w:t xml:space="preserve">. godine </w:t>
      </w:r>
    </w:p>
    <w:p w:rsidRDefault="00FC23A4" w:rsidP="00FC23A4" w:rsidR="00FC23A4" w:rsidRPr="00FC23A4">
      <w:pPr>
        <w:ind w:firstLine="720"/>
        <w:jc w:val="both"/>
      </w:pPr>
    </w:p>
    <w:p w:rsidRDefault="00FC23A4" w:rsidP="00FC23A4" w:rsidR="00FC23A4" w:rsidRPr="00FC23A4">
      <w:pPr>
        <w:ind w:firstLine="720"/>
        <w:jc w:val="both"/>
      </w:pPr>
    </w:p>
    <w:p w:rsidRDefault="00064577" w:rsidP="00064577" w:rsidR="00064577" w:rsidRPr="00FC23A4">
      <w:pPr>
        <w:jc w:val="both"/>
      </w:pPr>
    </w:p>
    <w:p w:rsidRDefault="00064577" w:rsidP="00064577" w:rsidR="00064577" w:rsidRPr="00FC23A4">
      <w:pPr>
        <w:jc w:val="center"/>
        <w:rPr>
          <w:b/>
        </w:rPr>
      </w:pPr>
      <w:r w:rsidRPr="00FC23A4">
        <w:rPr>
          <w:b/>
        </w:rPr>
        <w:t>z a k l j u č i o    j e</w:t>
      </w:r>
    </w:p>
    <w:p w:rsidRDefault="00064577" w:rsidP="00064577" w:rsidR="00064577" w:rsidRPr="00FC23A4">
      <w:pPr>
        <w:jc w:val="center"/>
        <w:rPr>
          <w:b/>
        </w:rPr>
      </w:pPr>
    </w:p>
    <w:p w:rsidRDefault="00064577" w:rsidP="00064577" w:rsidR="00064577" w:rsidRPr="00FC23A4">
      <w:pPr>
        <w:jc w:val="center"/>
        <w:rPr>
          <w:b/>
        </w:rPr>
      </w:pPr>
    </w:p>
    <w:p w:rsidRDefault="00064577" w:rsidP="00064577" w:rsidR="00064577" w:rsidRPr="00FC23A4">
      <w:pPr>
        <w:jc w:val="both"/>
      </w:pPr>
      <w:r w:rsidRPr="00FC23A4">
        <w:tab/>
        <w:t xml:space="preserve">Saziva se skupština vjerovnika za dan </w:t>
      </w:r>
      <w:r w:rsidR="00F53C5E">
        <w:rPr>
          <w:b/>
        </w:rPr>
        <w:t xml:space="preserve">14. </w:t>
      </w:r>
      <w:r w:rsidR="00FC23A4">
        <w:rPr>
          <w:b/>
        </w:rPr>
        <w:t xml:space="preserve"> listopada </w:t>
      </w:r>
      <w:r w:rsidR="00211AF8" w:rsidRPr="00FC23A4">
        <w:rPr>
          <w:b/>
        </w:rPr>
        <w:t>201</w:t>
      </w:r>
      <w:r w:rsidR="002F65C7" w:rsidRPr="00FC23A4">
        <w:rPr>
          <w:b/>
        </w:rPr>
        <w:t>5</w:t>
      </w:r>
      <w:r w:rsidRPr="00FC23A4">
        <w:rPr>
          <w:b/>
        </w:rPr>
        <w:t>.</w:t>
      </w:r>
      <w:r w:rsidR="00F70E7F" w:rsidRPr="00FC23A4">
        <w:rPr>
          <w:b/>
        </w:rPr>
        <w:t xml:space="preserve"> </w:t>
      </w:r>
      <w:r w:rsidRPr="00FC23A4">
        <w:rPr>
          <w:b/>
        </w:rPr>
        <w:t xml:space="preserve">godine u </w:t>
      </w:r>
      <w:r w:rsidR="00F53C5E">
        <w:rPr>
          <w:b/>
        </w:rPr>
        <w:t>09,00</w:t>
      </w:r>
      <w:r w:rsidRPr="00FC23A4">
        <w:rPr>
          <w:b/>
        </w:rPr>
        <w:t xml:space="preserve"> sati </w:t>
      </w:r>
      <w:r w:rsidRPr="00FC23A4">
        <w:t xml:space="preserve">u prostorijama Trgovačkog suda u </w:t>
      </w:r>
      <w:r w:rsidR="00DA640A" w:rsidRPr="00FC23A4">
        <w:t xml:space="preserve">Splitu, Stalna služba u Dubrovniku, Dr. Ante Starčevića 23, </w:t>
      </w:r>
      <w:r w:rsidRPr="00FC23A4">
        <w:t>radi pribavljanja mišljenja o obustavi i zaključenju stečajnog postupka po čl.203. Stečajnog zakona (NN 44/96, 29/99, 129/00, 123/03, 197/03 i 82/06 dalje u tekstu: SZ)</w:t>
      </w:r>
      <w:r w:rsidR="00F70E7F" w:rsidRPr="00FC23A4">
        <w:t xml:space="preserve"> i donošenja drugih odluka od važnosti za tijek stečajnog postupka.</w:t>
      </w:r>
    </w:p>
    <w:p w:rsidRDefault="00064577" w:rsidP="00064577" w:rsidR="00064577" w:rsidRPr="00FC23A4">
      <w:pPr>
        <w:jc w:val="both"/>
      </w:pPr>
    </w:p>
    <w:p w:rsidRDefault="00064577" w:rsidP="00064577" w:rsidR="00064577" w:rsidRPr="00FC23A4">
      <w:pPr>
        <w:jc w:val="both"/>
      </w:pPr>
    </w:p>
    <w:p w:rsidRDefault="00064577" w:rsidP="00064577" w:rsidR="00064577" w:rsidRPr="00FC23A4">
      <w:pPr>
        <w:jc w:val="center"/>
        <w:rPr>
          <w:b/>
        </w:rPr>
      </w:pPr>
      <w:r w:rsidRPr="00FC23A4">
        <w:rPr>
          <w:b/>
        </w:rPr>
        <w:t xml:space="preserve">U Dubrovniku, </w:t>
      </w:r>
      <w:r w:rsidR="003678B9" w:rsidRPr="00FC23A4">
        <w:rPr>
          <w:b/>
        </w:rPr>
        <w:t>1</w:t>
      </w:r>
      <w:r w:rsidR="00F53C5E">
        <w:rPr>
          <w:b/>
        </w:rPr>
        <w:t>1</w:t>
      </w:r>
      <w:r w:rsidR="00FC23A4">
        <w:rPr>
          <w:b/>
        </w:rPr>
        <w:t>. rujna</w:t>
      </w:r>
      <w:r w:rsidR="003678B9" w:rsidRPr="00FC23A4">
        <w:rPr>
          <w:b/>
        </w:rPr>
        <w:t xml:space="preserve"> 2015</w:t>
      </w:r>
      <w:r w:rsidR="00211AF8" w:rsidRPr="00FC23A4">
        <w:rPr>
          <w:b/>
        </w:rPr>
        <w:t>. godine</w:t>
      </w:r>
    </w:p>
    <w:p w:rsidRDefault="00064577" w:rsidP="00064577" w:rsidR="00064577" w:rsidRPr="00FC23A4">
      <w:pPr>
        <w:jc w:val="center"/>
        <w:rPr>
          <w:b/>
        </w:rPr>
      </w:pPr>
    </w:p>
    <w:p w:rsidRDefault="00064577" w:rsidP="00064577" w:rsidR="00064577" w:rsidRPr="00FC23A4">
      <w:pPr>
        <w:jc w:val="center"/>
        <w:rPr>
          <w:b/>
        </w:rPr>
      </w:pPr>
    </w:p>
    <w:p w:rsidRDefault="007B1782" w:rsidP="00064577" w:rsidR="00064577" w:rsidRPr="00FC23A4">
      <w:pPr>
        <w:jc w:val="both"/>
        <w:rPr>
          <w:b/>
        </w:rPr>
      </w:pP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="00064577" w:rsidRPr="00FC23A4">
        <w:rPr>
          <w:b/>
        </w:rPr>
        <w:t>Stečajni sudac:</w:t>
      </w:r>
    </w:p>
    <w:p w:rsidRDefault="00064577" w:rsidP="00064577" w:rsidR="00064577" w:rsidRPr="00FC23A4">
      <w:pPr>
        <w:jc w:val="both"/>
        <w:rPr>
          <w:b/>
        </w:rPr>
      </w:pPr>
    </w:p>
    <w:p w:rsidRDefault="007B1782" w:rsidP="00064577" w:rsidR="00064577" w:rsidRPr="00FC23A4">
      <w:pPr>
        <w:jc w:val="both"/>
        <w:rPr>
          <w:b/>
        </w:rPr>
      </w:pP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="00211AF8" w:rsidRPr="00FC23A4">
        <w:rPr>
          <w:b/>
        </w:rPr>
        <w:t>Diana Butigan Granić</w:t>
      </w:r>
      <w:r w:rsidR="00943718">
        <w:rPr>
          <w:b/>
        </w:rPr>
        <w:t xml:space="preserve">, v.r. </w:t>
      </w:r>
    </w:p>
    <w:p w:rsidRDefault="009E3FD9" w:rsidP="00064577" w:rsidR="009E3FD9" w:rsidRPr="00FC23A4">
      <w:pPr>
        <w:jc w:val="both"/>
        <w:rPr>
          <w:b/>
        </w:rPr>
      </w:pPr>
    </w:p>
    <w:p w:rsidRDefault="00064577" w:rsidP="00064577" w:rsidR="00064577" w:rsidRPr="00FC23A4">
      <w:pPr>
        <w:jc w:val="both"/>
        <w:rPr>
          <w:b/>
        </w:rPr>
      </w:pPr>
    </w:p>
    <w:p w:rsidRDefault="00064577" w:rsidP="00064577" w:rsidR="00064577" w:rsidRPr="00FC23A4">
      <w:pPr>
        <w:jc w:val="both"/>
        <w:rPr>
          <w:b/>
        </w:rPr>
      </w:pPr>
      <w:r w:rsidRPr="00FC23A4">
        <w:rPr>
          <w:b/>
        </w:rPr>
        <w:t>PRAVNA POUKA</w:t>
      </w:r>
    </w:p>
    <w:p w:rsidRDefault="00064577" w:rsidP="00064577" w:rsidR="00064577" w:rsidRPr="00FC23A4">
      <w:pPr>
        <w:jc w:val="both"/>
      </w:pPr>
      <w:r w:rsidRPr="00FC23A4">
        <w:t>Protiv ovog zaključka nije dopuštena žalba.</w:t>
      </w:r>
    </w:p>
    <w:p w:rsidRDefault="00064577" w:rsidP="00064577" w:rsidR="00064577" w:rsidRPr="00FC23A4">
      <w:pPr>
        <w:jc w:val="both"/>
      </w:pPr>
    </w:p>
    <w:p w:rsidRDefault="00064577" w:rsidP="00064577" w:rsidR="00064577" w:rsidRPr="00FC23A4">
      <w:pPr>
        <w:jc w:val="both"/>
        <w:rPr>
          <w:b/>
        </w:rPr>
      </w:pPr>
      <w:r w:rsidRPr="00FC23A4">
        <w:rPr>
          <w:b/>
        </w:rPr>
        <w:t>DN-a:</w:t>
      </w:r>
    </w:p>
    <w:p w:rsidRDefault="00F70E7F" w:rsidP="00064577" w:rsidR="00064577" w:rsidRPr="00FC23A4">
      <w:pPr>
        <w:numPr>
          <w:ilvl w:val="0"/>
          <w:numId w:val="1"/>
        </w:numPr>
        <w:jc w:val="both"/>
      </w:pPr>
      <w:r w:rsidRPr="00FC23A4">
        <w:t>stečajnom</w:t>
      </w:r>
      <w:r w:rsidR="00064577" w:rsidRPr="00FC23A4">
        <w:t xml:space="preserve"> upravitelj</w:t>
      </w:r>
      <w:r w:rsidRPr="00FC23A4">
        <w:t>u</w:t>
      </w:r>
    </w:p>
    <w:p w:rsidRDefault="00064577" w:rsidP="00064577" w:rsidR="00064577" w:rsidRPr="00FC23A4">
      <w:pPr>
        <w:numPr>
          <w:ilvl w:val="0"/>
          <w:numId w:val="1"/>
        </w:numPr>
        <w:jc w:val="both"/>
      </w:pPr>
      <w:r w:rsidRPr="00FC23A4">
        <w:t>oglasna plo</w:t>
      </w:r>
      <w:r w:rsidR="00310C6E" w:rsidRPr="00FC23A4">
        <w:t>ča suda</w:t>
      </w:r>
    </w:p>
    <w:p w:rsidRDefault="00310C6E" w:rsidP="00FC23A4" w:rsidR="00DA640A" w:rsidRPr="00FC23A4">
      <w:pPr>
        <w:numPr>
          <w:ilvl w:val="0"/>
          <w:numId w:val="1"/>
        </w:numPr>
        <w:jc w:val="both"/>
      </w:pPr>
      <w:r w:rsidRPr="00FC23A4">
        <w:t>VTS RH web stečaj</w:t>
      </w:r>
    </w:p>
    <w:sectPr w:rsidSect="00871BAD" w:rsidR="00DA640A" w:rsidRPr="00FC23A4">
      <w:pgSz w:h="16838" w:w="11906"/>
      <w:pgMar w:gutter="0" w:footer="720" w:header="720" w:left="1797" w:bottom="1440" w:right="1797" w:top="144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BF2E6E"/>
    <w:multiLevelType w:val="hybridMultilevel"/>
    <w:tmpl w:val="299461A6"/>
    <w:lvl w:tplc="6CCE95E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577"/>
    <w:rsid w:val="000030D0"/>
    <w:rsid w:val="00030DA3"/>
    <w:rsid w:val="00042680"/>
    <w:rsid w:val="00064577"/>
    <w:rsid w:val="00130BC5"/>
    <w:rsid w:val="001F31AE"/>
    <w:rsid w:val="00211AF8"/>
    <w:rsid w:val="002F65C7"/>
    <w:rsid w:val="00310C6E"/>
    <w:rsid w:val="00354355"/>
    <w:rsid w:val="003678B9"/>
    <w:rsid w:val="003A6E92"/>
    <w:rsid w:val="003B1E9E"/>
    <w:rsid w:val="003E79A0"/>
    <w:rsid w:val="00437DC8"/>
    <w:rsid w:val="004435C0"/>
    <w:rsid w:val="004A5052"/>
    <w:rsid w:val="004D2708"/>
    <w:rsid w:val="005334B7"/>
    <w:rsid w:val="00584ADA"/>
    <w:rsid w:val="006E5771"/>
    <w:rsid w:val="0078125F"/>
    <w:rsid w:val="007B1782"/>
    <w:rsid w:val="007B6140"/>
    <w:rsid w:val="007F4A46"/>
    <w:rsid w:val="00871BAD"/>
    <w:rsid w:val="008D3262"/>
    <w:rsid w:val="009154DF"/>
    <w:rsid w:val="00943718"/>
    <w:rsid w:val="009530CB"/>
    <w:rsid w:val="009A2F41"/>
    <w:rsid w:val="009E3FD9"/>
    <w:rsid w:val="00A3790D"/>
    <w:rsid w:val="00A50ED1"/>
    <w:rsid w:val="00A87FC5"/>
    <w:rsid w:val="00AC2766"/>
    <w:rsid w:val="00AD0F77"/>
    <w:rsid w:val="00C91378"/>
    <w:rsid w:val="00CD40C1"/>
    <w:rsid w:val="00CD7839"/>
    <w:rsid w:val="00D11E3E"/>
    <w:rsid w:val="00DA640A"/>
    <w:rsid w:val="00DD1B2C"/>
    <w:rsid w:val="00E80879"/>
    <w:rsid w:val="00EB1293"/>
    <w:rsid w:val="00F1646D"/>
    <w:rsid w:val="00F24F37"/>
    <w:rsid w:val="00F252EF"/>
    <w:rsid w:val="00F53C5E"/>
    <w:rsid w:val="00F70E7F"/>
    <w:rsid w:val="00FA251E"/>
    <w:rsid w:val="00FC23A4"/>
    <w:rsid w:val="00FE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B178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26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68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68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68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68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B178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26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68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68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68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68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St-28/2015-25</izvorni_sadrzaj>
    <derivirana_varijabla naziv="DomainObject.Oznaka_1">St-28/2015-25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Miljanović d.o.o. za trgovinu</izvorni_sadrzaj>
    <derivirana_varijabla naziv="DomainObject.Predmet.StrankaFormated_1">  Miljanović d.o.o. za trgovinu</derivirana_varijabla>
  </DomainObject.Predmet.StrankaFormated>
  <DomainObject.Predmet.StrankaFormatedOIB>
    <izvorni_sadrzaj>  Miljanović d.o.o. za trgovinu, OIB 46935364276</izvorni_sadrzaj>
    <derivirana_varijabla naziv="DomainObject.Predmet.StrankaFormatedOIB_1">  Miljanović d.o.o. za trgovinu, OIB 46935364276</derivirana_varijabla>
  </DomainObject.Predmet.StrankaFormatedOIB>
  <DomainObject.Predmet.StrankaFormatedWithAdress>
    <izvorni_sadrzaj> Miljanović d.o.o. za trgovinu, Čilipi 11, 20215 Čilipi</izvorni_sadrzaj>
    <derivirana_varijabla naziv="DomainObject.Predmet.StrankaFormatedWithAdress_1"> Miljanović d.o.o. za trgovinu, Čilipi 11, 20215 Čilipi</derivirana_varijabla>
  </DomainObject.Predmet.StrankaFormatedWithAdress>
  <DomainObject.Predmet.StrankaFormatedWithAdressOIB>
    <izvorni_sadrzaj> Miljanović d.o.o. za trgovinu, OIB 46935364276, Čilipi 11, 20215 Čilipi</izvorni_sadrzaj>
    <derivirana_varijabla naziv="DomainObject.Predmet.StrankaFormatedWithAdressOIB_1"> Miljanović d.o.o. za trgovinu, OIB 46935364276, Čilipi 11, 20215 Čilipi</derivirana_varijabla>
  </DomainObject.Predmet.StrankaFormatedWithAdressOIB>
  <DomainObject.Predmet.StrankaWithAdress>
    <izvorni_sadrzaj>Miljanović d.o.o. za trgovinu Čilipi 11,20215 Čilipi</izvorni_sadrzaj>
    <derivirana_varijabla naziv="DomainObject.Predmet.StrankaWithAdress_1">Miljanović d.o.o. za trgovinu Čilipi 11,20215 Čilipi</derivirana_varijabla>
  </DomainObject.Predmet.StrankaWithAdress>
  <DomainObject.Predmet.StrankaWithAdressOIB>
    <izvorni_sadrzaj>Miljanović d.o.o. za trgovinu, OIB 46935364276, Čilipi 11,20215 Čilipi</izvorni_sadrzaj>
    <derivirana_varijabla naziv="DomainObject.Predmet.StrankaWithAdressOIB_1">Miljanović d.o.o. za trgovinu, OIB 46935364276, Čilipi 11,20215 Čilipi</derivirana_varijabla>
  </DomainObject.Predmet.StrankaWithAdressOIB>
  <DomainObject.Predmet.StrankaNazivFormated>
    <izvorni_sadrzaj>Miljanović d.o.o. za trgovinu</izvorni_sadrzaj>
    <derivirana_varijabla naziv="DomainObject.Predmet.StrankaNazivFormated_1">Miljanović d.o.o. za trgovinu</derivirana_varijabla>
  </DomainObject.Predmet.StrankaNazivFormated>
  <DomainObject.Predmet.StrankaNazivFormatedOIB>
    <izvorni_sadrzaj>Miljanović d.o.o. za trgovinu, OIB 46935364276</izvorni_sadrzaj>
    <derivirana_varijabla naziv="DomainObject.Predmet.StrankaNazivFormatedOIB_1">Miljanović d.o.o. za trgovinu, OIB 46935364276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Miljanović d.o.o. za trgovinu</item>
    </izvorni_sadrzaj>
    <derivirana_varijabla naziv="DomainObject.Predmet.StrankaListFormated_1">
      <item>Miljanović d.o.o. za trgovinu</item>
    </derivirana_varijabla>
  </DomainObject.Predmet.StrankaListFormated>
  <DomainObject.Predmet.StrankaListFormatedOIB>
    <izvorni_sadrzaj>
      <item>Miljanović d.o.o. za trgovinu, OIB 46935364276</item>
    </izvorni_sadrzaj>
    <derivirana_varijabla naziv="DomainObject.Predmet.StrankaListFormatedOIB_1">
      <item>Miljanović d.o.o. za trgovinu, OIB 46935364276</item>
    </derivirana_varijabla>
  </DomainObject.Predmet.StrankaListFormatedOIB>
  <DomainObject.Predmet.StrankaListFormatedWithAdress>
    <izvorni_sadrzaj>
      <item>Miljanović d.o.o. za trgovinu, Čilipi 11, 20215 Čilipi</item>
    </izvorni_sadrzaj>
    <derivirana_varijabla naziv="DomainObject.Predmet.StrankaListFormatedWithAdress_1">
      <item>Miljanović d.o.o. za trgovinu, Čilipi 11, 20215 Čilipi</item>
    </derivirana_varijabla>
  </DomainObject.Predmet.StrankaListFormatedWithAdress>
  <DomainObject.Predmet.StrankaListFormatedWithAdressOIB>
    <izvorni_sadrzaj>
      <item>Miljanović d.o.o. za trgovinu, OIB 46935364276, Čilipi 11, 20215 Čilipi</item>
    </izvorni_sadrzaj>
    <derivirana_varijabla naziv="DomainObject.Predmet.StrankaListFormatedWithAdressOIB_1">
      <item>Miljanović d.o.o. za trgovinu, OIB 46935364276, Čilipi 11, 20215 Čilipi</item>
    </derivirana_varijabla>
  </DomainObject.Predmet.StrankaListFormatedWithAdressOIB>
  <DomainObject.Predmet.StrankaListNazivFormated>
    <izvorni_sadrzaj>
      <item>Miljanović d.o.o. za trgovinu</item>
    </izvorni_sadrzaj>
    <derivirana_varijabla naziv="DomainObject.Predmet.StrankaListNazivFormated_1">
      <item>Miljanović d.o.o. za trgovinu</item>
    </derivirana_varijabla>
  </DomainObject.Predmet.StrankaListNazivFormated>
  <DomainObject.Predmet.StrankaListNazivFormatedOIB>
    <izvorni_sadrzaj>
      <item>Miljanović d.o.o. za trgovinu, OIB 46935364276</item>
    </izvorni_sadrzaj>
    <derivirana_varijabla naziv="DomainObject.Predmet.StrankaListNazivFormatedOIB_1">
      <item>Miljanović d.o.o. za trgovinu, OIB 46935364276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Vlaho Monković</item>
    </izvorni_sadrzaj>
    <derivirana_varijabla naziv="DomainObject.Predmet.OstaliListFormated_1">
      <item>Vlaho Monković</item>
    </derivirana_varijabla>
  </DomainObject.Predmet.OstaliListFormated>
  <DomainObject.Predmet.OstaliListFormatedOIB>
    <izvorni_sadrzaj>
      <item>Vlaho Monković, OIB 72627093549</item>
    </izvorni_sadrzaj>
    <derivirana_varijabla naziv="DomainObject.Predmet.OstaliListFormatedOIB_1">
      <item>Vlaho Monković, OIB 72627093549</item>
    </derivirana_varijabla>
  </DomainObject.Predmet.OstaliListFormatedOIB>
  <DomainObject.Predmet.OstaliListFormatedWithAdress>
    <izvorni_sadrzaj>
      <item>Vlaho Monković, Tomislava Macana 6, 20207 Mlini</item>
    </izvorni_sadrzaj>
    <derivirana_varijabla naziv="DomainObject.Predmet.OstaliListFormatedWithAdress_1">
      <item>Vlaho Monković, Tomislava Macana 6, 20207 Mlini</item>
    </derivirana_varijabla>
  </DomainObject.Predmet.OstaliListFormatedWithAdress>
  <DomainObject.Predmet.OstaliListFormatedWithAdressOIB>
    <izvorni_sadrzaj>
      <item>Vlaho Monković, OIB 72627093549, Tomislava Macana 6, 20207 Mlini</item>
    </izvorni_sadrzaj>
    <derivirana_varijabla naziv="DomainObject.Predmet.OstaliListFormatedWithAdressOIB_1">
      <item>Vlaho Monković, OIB 72627093549, Tomislava Macana 6, 20207 Mlini</item>
    </derivirana_varijabla>
  </DomainObject.Predmet.OstaliListFormatedWithAdressOIB>
  <DomainObject.Predmet.OstaliListNazivFormated>
    <izvorni_sadrzaj>
      <item>Vlaho Monković</item>
    </izvorni_sadrzaj>
    <derivirana_varijabla naziv="DomainObject.Predmet.OstaliListNazivFormated_1">
      <item>Vlaho Monković</item>
    </derivirana_varijabla>
  </DomainObject.Predmet.OstaliListNazivFormated>
  <DomainObject.Predmet.OstaliListNazivFormatedOIB>
    <izvorni_sadrzaj>
      <item>Vlaho Monković, OIB 72627093549</item>
    </izvorni_sadrzaj>
    <derivirana_varijabla naziv="DomainObject.Predmet.OstaliListNazivFormatedOIB_1">
      <item>Vlaho Monković,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>St-28/2015-25</izvorni_sadrzaj>
    <derivirana_varijabla naziv="DomainObject.PoslovniBrojDokumenta_1">St-28/2015-25</derivirana_varijabla>
  </DomainObject.PoslovniBrojDokumenta>
  <DomainObject.Predmet.StrankaIDrugi>
    <izvorni_sadrzaj>Miljanović d.o.o. za trgovinu</izvorni_sadrzaj>
    <derivirana_varijabla naziv="DomainObject.Predmet.StrankaIDrugi_1">Miljanović d.o.o. za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Miljanović d.o.o. za trgovinu, OIB 46935364276, Čilipi 11, 20215 Čilipi</izvorni_sadrzaj>
    <derivirana_varijabla naziv="DomainObject.Predmet.StrankaIDrugiAdressOIB_1">Miljanović d.o.o. za trgovinu, OIB 46935364276, Čilipi 11, 20215 Čilipi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Miljanović d.o.o. za trgovinu</item>
      <item>Vlaho Monković</item>
    </izvorni_sadrzaj>
    <derivirana_varijabla naziv="DomainObject.Predmet.SudioniciListNaziv_1">
      <item>Miljanović d.o.o. za trgovinu</item>
      <item>Vlaho Monković</item>
    </derivirana_varijabla>
  </DomainObject.Predmet.SudioniciListNaziv>
  <DomainObject.Predmet.SudioniciListAdressOIB>
    <izvorni_sadrzaj>
      <item>Miljanović d.o.o. za trgovinu, OIB 46935364276, Čilipi 11,20215 Čilipi</item>
      <item>Vlaho Monković, OIB 72627093549, Tomislava Macana 6,20207 Mlini</item>
    </izvorni_sadrzaj>
    <derivirana_varijabla naziv="DomainObject.Predmet.SudioniciListAdressOIB_1">
      <item>Miljanović d.o.o. za trgovinu, OIB 46935364276, Čilipi 11,20215 Čilipi</item>
      <item>Vlaho Monković, OIB 72627093549, Tomislava Macana 6,20207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46935364276</item>
      <item>, OIB 72627093549</item>
    </izvorni_sadrzaj>
    <derivirana_varijabla naziv="DomainObject.Predmet.SudioniciListNazivOIB_1">
      <item>, OIB 46935364276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907</properties:Characters>
  <properties:Lines>46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1119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2015-09-10T13:00:00Z</dcterms:created>
  <dc:creator>Mara Marčinko</dc:creator>
  <cp:lastModifiedBy>Mara Marčinko</cp:lastModifiedBy>
  <cp:lastPrinted>2015-09-11T06:55:00Z</cp:lastPrinted>
  <dcterms:modified xmlns:xsi="http://www.w3.org/2001/XMLSchema-instance" xsi:type="dcterms:W3CDTF">2015-09-11T06:55:00Z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St-28/2015-25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