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e6e9" w14:paraId="702e6e9" w:rsidRDefault="003D5508" w:rsidP="003D5508" w:rsidR="003D550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St-473/2015-5</w:t>
      </w:r>
    </w:p>
    <w:p w:rsidRDefault="003D5508" w:rsidP="003D5508" w:rsidR="003D550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D5508" w:rsidP="003D5508" w:rsidR="003D550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D5508" w:rsidP="003D5508" w:rsidR="003D550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D5508" w:rsidP="003D5508" w:rsidR="003D550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NANA ZADRUGA za </w:t>
      </w:r>
      <w:proofErr w:type="spellStart"/>
      <w:r>
        <w:t>udomiteljstvo</w:t>
      </w:r>
      <w:proofErr w:type="spellEnd"/>
      <w:r>
        <w:t xml:space="preserve"> i usluge, OIB: 99779187265, sa sjedištem u Koprivnička 37, 48000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>, dana 26. siječnja 2016. godine</w:t>
      </w:r>
    </w:p>
    <w:p w:rsidRDefault="003D5508" w:rsidP="003D5508" w:rsidR="003D5508">
      <w:pPr>
        <w:jc w:val="both"/>
      </w:pPr>
    </w:p>
    <w:p w:rsidRDefault="003D5508" w:rsidP="003D5508" w:rsidR="003D550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NANA ZADRUGA za </w:t>
      </w:r>
      <w:proofErr w:type="spellStart"/>
      <w:r>
        <w:t>udomiteljstvo</w:t>
      </w:r>
      <w:proofErr w:type="spellEnd"/>
      <w:r>
        <w:t xml:space="preserve"> i usluge, OIB: 99779187265, sa sjedištem u Koprivnička 37, 48000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rPr>
          <w:szCs w:val="24"/>
        </w:rPr>
        <w:t>, s danom 26. siječnja 2016. u 14,00 sati.</w:t>
      </w:r>
    </w:p>
    <w:p w:rsidRDefault="003D5508" w:rsidP="003D5508" w:rsidR="003D5508">
      <w:pPr>
        <w:jc w:val="both"/>
        <w:rPr>
          <w:szCs w:val="24"/>
        </w:rPr>
      </w:pPr>
    </w:p>
    <w:p w:rsidRDefault="003D5508" w:rsidP="003D5508" w:rsidR="003D550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NANA ZADRUGA za </w:t>
      </w:r>
      <w:proofErr w:type="spellStart"/>
      <w:r>
        <w:t>udomiteljstvo</w:t>
      </w:r>
      <w:proofErr w:type="spellEnd"/>
      <w:r>
        <w:t xml:space="preserve"> i usluge, OIB: 99779187265, sa sjedištem u Koprivnička 37, 48000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>.</w:t>
      </w:r>
    </w:p>
    <w:p w:rsidRDefault="003D5508" w:rsidP="003D5508" w:rsidR="003D5508">
      <w:pPr>
        <w:jc w:val="both"/>
      </w:pPr>
    </w:p>
    <w:p w:rsidRDefault="003D5508" w:rsidP="003D5508" w:rsidR="003D5508">
      <w:pPr>
        <w:jc w:val="both"/>
      </w:pPr>
      <w:r>
        <w:tab/>
        <w:t xml:space="preserve">III Za stečajnog upravitelja imenuje se </w:t>
      </w:r>
      <w:r w:rsidR="003C4666">
        <w:t>Zdenko Krstić, Osijek, Županijska 2, OIB: 13827089798.</w:t>
      </w:r>
    </w:p>
    <w:p w:rsidRDefault="003D5508" w:rsidP="003D5508" w:rsidR="003D5508">
      <w:pPr>
        <w:jc w:val="both"/>
        <w:rPr>
          <w:color w:val="FF0000"/>
        </w:rPr>
      </w:pPr>
    </w:p>
    <w:p w:rsidRDefault="003D5508" w:rsidP="003D5508" w:rsidR="003D550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D5508" w:rsidP="003D5508" w:rsidR="003D5508">
      <w:pPr>
        <w:jc w:val="both"/>
        <w:rPr>
          <w:szCs w:val="24"/>
        </w:rPr>
      </w:pPr>
    </w:p>
    <w:p w:rsidRDefault="003D5508" w:rsidP="003D5508" w:rsidR="003D550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NANA ZADRUGA za </w:t>
      </w:r>
      <w:proofErr w:type="spellStart"/>
      <w:r>
        <w:t>udomiteljstvo</w:t>
      </w:r>
      <w:proofErr w:type="spellEnd"/>
      <w:r>
        <w:t xml:space="preserve"> i usluge, OIB: 99779187265, sa sjedištem u Koprivnička 37, 48000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rPr>
          <w:szCs w:val="24"/>
        </w:rPr>
        <w:t>, bit će brisan iz sudskog registra.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3D5508" w:rsidP="003D5508" w:rsidR="003D550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D5508" w:rsidP="003D5508" w:rsidR="003D5508">
      <w:pPr>
        <w:rPr>
          <w:szCs w:val="24"/>
        </w:rPr>
      </w:pPr>
      <w:r>
        <w:rPr>
          <w:szCs w:val="24"/>
        </w:rPr>
        <w:t xml:space="preserve">     </w:t>
      </w:r>
    </w:p>
    <w:p w:rsidRDefault="003D5508" w:rsidP="003D5508" w:rsidR="003D550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3D5508" w:rsidP="003D5508" w:rsidR="003D550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3D5508" w:rsidP="003D5508" w:rsidR="003D550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3D5508" w:rsidP="003D5508" w:rsidR="003D550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D5508" w:rsidP="003D5508" w:rsidR="003D550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3D5508" w:rsidP="003D5508" w:rsidR="003D550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rPr>
          <w:szCs w:val="24"/>
        </w:rPr>
      </w:pPr>
      <w:r>
        <w:rPr>
          <w:szCs w:val="24"/>
        </w:rPr>
        <w:t>DNA:</w:t>
      </w:r>
    </w:p>
    <w:p w:rsidRDefault="003D5508" w:rsidP="003D5508" w:rsidR="003D550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D5508" w:rsidP="003D5508" w:rsidR="003D550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D5508" w:rsidP="003D5508" w:rsidR="003D550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NANA ZADRUGA za </w:t>
      </w:r>
      <w:proofErr w:type="spellStart"/>
      <w:r>
        <w:t>udomiteljstvo</w:t>
      </w:r>
      <w:proofErr w:type="spellEnd"/>
      <w:r>
        <w:t xml:space="preserve"> i usluge, OIB: 99779187265, sa sjedištem u Koprivnička 37, 48000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</w:p>
    <w:p w:rsidRDefault="003D5508" w:rsidP="003D5508" w:rsidR="003D5508">
      <w:pPr>
        <w:numPr>
          <w:ilvl w:val="0"/>
          <w:numId w:val="47"/>
        </w:numPr>
        <w:rPr>
          <w:szCs w:val="24"/>
        </w:rPr>
      </w:pPr>
      <w:r>
        <w:t xml:space="preserve">Upravitelj zadruge Ana </w:t>
      </w:r>
      <w:proofErr w:type="spellStart"/>
      <w:r>
        <w:t>Bregovec</w:t>
      </w:r>
      <w:proofErr w:type="spellEnd"/>
      <w:r>
        <w:t xml:space="preserve">,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>, Koprivnička 37, OIB: 86630295386</w:t>
      </w:r>
    </w:p>
    <w:p w:rsidRDefault="003D5508" w:rsidP="003D5508" w:rsidR="003D550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D5508" w:rsidP="003D5508" w:rsidR="003D550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3D5508" w:rsidP="003D5508" w:rsidR="003C4666" w:rsidRPr="003C4666">
      <w:pPr>
        <w:numPr>
          <w:ilvl w:val="0"/>
          <w:numId w:val="47"/>
        </w:numPr>
        <w:rPr>
          <w:szCs w:val="24"/>
        </w:rPr>
      </w:pPr>
      <w:r w:rsidRPr="003C4666">
        <w:rPr>
          <w:szCs w:val="24"/>
        </w:rPr>
        <w:t>Stečajni upravitelj</w:t>
      </w:r>
      <w:r w:rsidRPr="003C4666">
        <w:rPr>
          <w:color w:val="FF0000"/>
          <w:szCs w:val="24"/>
        </w:rPr>
        <w:t xml:space="preserve"> </w:t>
      </w:r>
      <w:r w:rsidR="003C4666">
        <w:t>Zdenko Krstić, Osijek, Županijska 2</w:t>
      </w:r>
    </w:p>
    <w:p w:rsidRDefault="003D5508" w:rsidP="003D5508" w:rsidR="003D5508" w:rsidRPr="003C4666">
      <w:pPr>
        <w:numPr>
          <w:ilvl w:val="0"/>
          <w:numId w:val="47"/>
        </w:numPr>
        <w:rPr>
          <w:szCs w:val="24"/>
        </w:rPr>
      </w:pPr>
      <w:r w:rsidRPr="003C4666">
        <w:rPr>
          <w:szCs w:val="24"/>
        </w:rPr>
        <w:t>e-oglasna ploča suda</w:t>
      </w: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rPr>
          <w:szCs w:val="24"/>
        </w:rPr>
      </w:pPr>
    </w:p>
    <w:p w:rsidRDefault="003D5508" w:rsidP="003D5508" w:rsidR="003D5508">
      <w:pPr>
        <w:rPr>
          <w:szCs w:val="24"/>
        </w:rPr>
      </w:pPr>
    </w:p>
    <w:p w:rsidRDefault="003D5508" w:rsidP="003D5508" w:rsidR="003D5508"/>
    <w:p w:rsidRDefault="003D5508" w:rsidP="003D5508" w:rsidR="003D5508"/>
    <w:p w:rsidRDefault="00DA0242" w:rsidP="003D5508" w:rsidR="00DA0242" w:rsidRPr="003D5508"/>
    <w:sectPr w:rsidSect="00EB0D4C" w:rsidR="00DA0242" w:rsidRPr="003D550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666"/>
    <w:rsid w:val="003D0782"/>
    <w:rsid w:val="003D0F38"/>
    <w:rsid w:val="003D1001"/>
    <w:rsid w:val="003D1DD3"/>
    <w:rsid w:val="003D29BC"/>
    <w:rsid w:val="003D2AED"/>
    <w:rsid w:val="003D4DA5"/>
    <w:rsid w:val="003D5508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D550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D550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St-473/2015-5</izvorni_sadrzaj>
    <derivirana_varijabla naziv="DomainObject.Oznaka_1">St-473/2015-5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NANA Zadruga za udomiteljstvo i usluge</izvorni_sadrzaj>
    <derivirana_varijabla naziv="DomainObject.Predmet.ProtustrankaFormated_1">  NANA Zadruga za udomiteljstvo i usluge</derivirana_varijabla>
  </DomainObject.Predmet.ProtustrankaFormated>
  <DomainObject.Predmet.ProtustrankaFormatedOIB>
    <izvorni_sadrzaj>  NANA Zadruga za udomiteljstvo i usluge, OIB 99779187265</izvorni_sadrzaj>
    <derivirana_varijabla naziv="DomainObject.Predmet.ProtustrankaFormatedOIB_1">  NANA Zadruga za udomiteljstvo i usluge, OIB 99779187265</derivirana_varijabla>
  </DomainObject.Predmet.ProtustrankaFormatedOIB>
  <DomainObject.Predmet.ProtustrankaFormatedWithAdress>
    <izvorni_sadrzaj> NANA Zadruga za udomiteljstvo i usluge, Koprivnička 37, 48000 Kunovec Breg</izvorni_sadrzaj>
    <derivirana_varijabla naziv="DomainObject.Predmet.ProtustrankaFormatedWithAdress_1"> NANA Zadruga za udomiteljstvo i usluge, Koprivnička 37, 48000 Kunovec Breg</derivirana_varijabla>
  </DomainObject.Predmet.ProtustrankaFormatedWithAdress>
  <DomainObject.Predmet.ProtustrankaFormatedWithAdressOIB>
    <izvorni_sadrzaj> NANA Zadruga za udomiteljstvo i usluge, OIB 99779187265, Koprivnička 37, 48000 Kunovec Breg</izvorni_sadrzaj>
    <derivirana_varijabla naziv="DomainObject.Predmet.ProtustrankaFormatedWithAdressOIB_1"> NANA Zadruga za udomiteljstvo i usluge, OIB 99779187265, Koprivnička 37, 48000 Kunovec Breg</derivirana_varijabla>
  </DomainObject.Predmet.ProtustrankaFormatedWithAdressOIB>
  <DomainObject.Predmet.ProtustrankaWithAdress>
    <izvorni_sadrzaj>NANA Zadruga za udomiteljstvo i usluge Koprivnička 37, 48000 Kunovec Breg</izvorni_sadrzaj>
    <derivirana_varijabla naziv="DomainObject.Predmet.ProtustrankaWithAdress_1">NANA Zadruga za udomiteljstvo i usluge Koprivnička 37, 48000 Kunovec Breg</derivirana_varijabla>
  </DomainObject.Predmet.ProtustrankaWithAdress>
  <DomainObject.Predmet.ProtustrankaWithAdressOIB>
    <izvorni_sadrzaj>NANA Zadruga za udomiteljstvo i usluge, OIB 99779187265, Koprivnička 37, 48000 Kunovec Breg</izvorni_sadrzaj>
    <derivirana_varijabla naziv="DomainObject.Predmet.ProtustrankaWithAdressOIB_1">NANA Zadruga za udomiteljstvo i usluge, OIB 99779187265, Koprivnička 37, 48000 Kunovec Breg</derivirana_varijabla>
  </DomainObject.Predmet.ProtustrankaWithAdressOIB>
  <DomainObject.Predmet.ProtustrankaNazivFormated>
    <izvorni_sadrzaj>NANA Zadruga za udomiteljstvo i usluge</izvorni_sadrzaj>
    <derivirana_varijabla naziv="DomainObject.Predmet.ProtustrankaNazivFormated_1">NANA Zadruga za udomiteljstvo i usluge</derivirana_varijabla>
  </DomainObject.Predmet.ProtustrankaNazivFormated>
  <DomainObject.Predmet.ProtustrankaNazivFormatedOIB>
    <izvorni_sadrzaj>NANA Zadruga za udomiteljstvo i usluge, OIB 99779187265</izvorni_sadrzaj>
    <derivirana_varijabla naziv="DomainObject.Predmet.ProtustrankaNazivFormatedOIB_1">NANA Zadruga za udomiteljstvo i usluge, OIB 99779187265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40241.69</izvorni_sadrzaj>
    <derivirana_varijabla naziv="DomainObject.Predmet.TrenutnaVrijednost_1">40241.69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NANA Zadruga za udomiteljstvo i usluge</item>
    </izvorni_sadrzaj>
    <derivirana_varijabla naziv="DomainObject.Predmet.ProtuStrankaListFormated_1">
      <item>NANA Zadruga za udomiteljstvo i usluge</item>
    </derivirana_varijabla>
  </DomainObject.Predmet.ProtuStrankaListFormated>
  <DomainObject.Predmet.ProtuStrankaListFormatedOIB>
    <izvorni_sadrzaj>
      <item>NANA Zadruga za udomiteljstvo i usluge, OIB 99779187265</item>
    </izvorni_sadrzaj>
    <derivirana_varijabla naziv="DomainObject.Predmet.ProtuStrankaListFormatedOIB_1">
      <item>NANA Zadruga za udomiteljstvo i usluge, OIB 99779187265</item>
    </derivirana_varijabla>
  </DomainObject.Predmet.ProtuStrankaListFormatedOIB>
  <DomainObject.Predmet.ProtuStrankaListFormatedWithAdress>
    <izvorni_sadrzaj>
      <item>NANA Zadruga za udomiteljstvo i usluge, Koprivnička 37, 48000 Kunovec Breg</item>
    </izvorni_sadrzaj>
    <derivirana_varijabla naziv="DomainObject.Predmet.ProtuStrankaListFormatedWithAdress_1">
      <item>NANA Zadruga za udomiteljstvo i usluge, Koprivnička 37, 48000 Kunovec Breg</item>
    </derivirana_varijabla>
  </DomainObject.Predmet.ProtuStrankaListFormatedWithAdress>
  <DomainObject.Predmet.ProtuStrankaListFormatedWithAdressOIB>
    <izvorni_sadrzaj>
      <item>NANA Zadruga za udomiteljstvo i usluge, OIB 99779187265, Koprivnička 37, 48000 Kunovec Breg</item>
    </izvorni_sadrzaj>
    <derivirana_varijabla naziv="DomainObject.Predmet.ProtuStrankaListFormatedWithAdressOIB_1">
      <item>NANA Zadruga za udomiteljstvo i usluge, OIB 99779187265, Koprivnička 37, 48000 Kunovec Breg</item>
    </derivirana_varijabla>
  </DomainObject.Predmet.ProtuStrankaListFormatedWithAdressOIB>
  <DomainObject.Predmet.ProtuStrankaListNazivFormated>
    <izvorni_sadrzaj>
      <item>NANA Zadruga za udomiteljstvo i usluge</item>
    </izvorni_sadrzaj>
    <derivirana_varijabla naziv="DomainObject.Predmet.ProtuStrankaListNazivFormated_1">
      <item>NANA Zadruga za udomiteljstvo i usluge</item>
    </derivirana_varijabla>
  </DomainObject.Predmet.ProtuStrankaListNazivFormated>
  <DomainObject.Predmet.ProtuStrankaListNazivFormatedOIB>
    <izvorni_sadrzaj>
      <item>NANA Zadruga za udomiteljstvo i usluge, OIB 99779187265</item>
    </izvorni_sadrzaj>
    <derivirana_varijabla naziv="DomainObject.Predmet.ProtuStrankaListNazivFormatedOIB_1">
      <item>NANA Zadruga za udomiteljstvo i usluge, OIB 99779187265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St-473/2015-5</izvorni_sadrzaj>
    <derivirana_varijabla naziv="DomainObject.PoslovniBrojDokumenta_1">St-473/2015-5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NANA Zadruga za udomiteljstvo i usluge</izvorni_sadrzaj>
    <derivirana_varijabla naziv="DomainObject.Predmet.ProtustrankaIDrugi_1">NANA Zadruga za udomiteljstvo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NANA Zadruga za udomiteljstvo i usluge, OIB 99779187265, Koprivnička 37, 48000 Kunovec Breg</izvorni_sadrzaj>
    <derivirana_varijabla naziv="DomainObject.Predmet.ProtustrankaIDrugiAdressOIB_1">NANA Zadruga za udomiteljstvo i usluge, OIB 99779187265, Koprivnička 37, 48000 Kunovec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NANA Zadruga za udomiteljstvo i usluge</item>
      <item>E-oglasna ploča</item>
      <item>Sudski registar, Trgovački sud u Varaždinu</item>
    </izvorni_sadrzaj>
    <derivirana_varijabla naziv="DomainObject.Predmet.SudioniciListNaziv_1">
      <item>Financijska agencija</item>
      <item>NANA Zadruga za udomiteljstvo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NANA Zadruga za udomiteljstvo i usluge, OIB 99779187265, Koprivnička 37,48000 Kunovec 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NANA Zadruga za udomiteljstvo i usluge, OIB 99779187265, Koprivnička 37,48000 Kunovec 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7EE48-93D7-4E66-9F72-59045D7FB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2933</properties:Characters>
  <properties:Lines>88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2016-01-26T07:47:00Z</cp:lastPrinted>
  <dcterms:modified xmlns:xsi="http://www.w3.org/2001/XMLSchema-instance" xsi:type="dcterms:W3CDTF">2016-01-26T07:48:00Z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