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ed1b" w14:paraId="d21ed1b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695DD7">
        <w:t>3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F67F74">
        <w:t>” broj 71/15, dalje: SZ), dana 22</w:t>
      </w:r>
      <w:r w:rsidRPr="009C5689">
        <w:t xml:space="preserve">. </w:t>
      </w:r>
      <w:r w:rsidR="00F67F7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255BC">
      <w:pPr>
        <w:jc w:val="both"/>
      </w:pPr>
      <w:r w:rsidRPr="009C5689">
        <w:t xml:space="preserve">I </w:t>
      </w:r>
      <w:r w:rsidRPr="009C5689">
        <w:tab/>
        <w:t>Za dužnika</w:t>
      </w:r>
      <w:r w:rsidR="00695DD7">
        <w:t xml:space="preserve"> </w:t>
      </w:r>
      <w:r w:rsidR="00434332" w:rsidRPr="007B5D4D">
        <w:t>KRASNIQI PROMET j.d.o.o., Velika Rakovica, Mirnovečka 1, OIB: 51004806778</w:t>
      </w:r>
      <w:r w:rsidR="00811C6B">
        <w:t>.</w:t>
      </w:r>
    </w:p>
    <w:p w:rsidRDefault="00C318CF" w:rsidP="00B255BC" w:rsidR="00C318CF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695DD7">
        <w:t>9.589,87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67F74">
        <w:t>22.</w:t>
      </w:r>
      <w:r w:rsidRPr="009C5689">
        <w:t xml:space="preserve"> </w:t>
      </w:r>
      <w:r w:rsidR="00F67F74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F67F74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67F74" w:rsidR="00F67F7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F67F74">
        <w:t>,v.r.</w:t>
      </w:r>
    </w:p>
    <w:p w:rsidRDefault="00F67F74" w:rsidP="00F67F74" w:rsidR="00F67F74">
      <w:pPr>
        <w:ind w:firstLine="708"/>
        <w:jc w:val="right"/>
      </w:pPr>
      <w:r>
        <w:t>za točnost otpravka</w:t>
      </w:r>
    </w:p>
    <w:p w:rsidRDefault="00F67F74" w:rsidP="00F67F74" w:rsidR="00F67F74">
      <w:pPr>
        <w:ind w:firstLine="708"/>
        <w:jc w:val="right"/>
      </w:pPr>
      <w:r>
        <w:t>ovlašteni službenik:</w:t>
      </w:r>
    </w:p>
    <w:p w:rsidRDefault="00F67F74" w:rsidP="00F67F74" w:rsidR="00F67F7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2D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F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12D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012D0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33EFD"/>
    <w:rsid w:val="00546F8A"/>
    <w:rsid w:val="00565FED"/>
    <w:rsid w:val="00570868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7475D"/>
    <w:rsid w:val="00677AFA"/>
    <w:rsid w:val="00695DD7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67F74"/>
    <w:rsid w:val="00F753B2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St-4463/2016</izvorni_sadrzaj>
    <derivirana_varijabla naziv="DomainObject.Predmet.OznakaBroj_1">St-4463/2016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KRASNIQI PROMET j.d.o.o. za proizvodnju, usluge i trgovinu</izvorni_sadrzaj>
    <derivirana_varijabla naziv="DomainObject.Predmet.ProtustrankaFormated_1">  KRASNIQI PROMET j.d.o.o. za proizvodnju, usluge i trgovinu</derivirana_varijabla>
  </DomainObject.Predmet.ProtustrankaFormated>
  <DomainObject.Predmet.ProtustrankaFormatedOIB>
    <izvorni_sadrzaj>  KRASNIQI PROMET j.d.o.o. za proizvodnju, usluge i trgovinu, OIB 51004806778</izvorni_sadrzaj>
    <derivirana_varijabla naziv="DomainObject.Predmet.ProtustrankaFormatedOIB_1">  KRASNIQI PROMET j.d.o.o. za proizvodnju, usluge i trgovinu, OIB 51004806778</derivirana_varijabla>
  </DomainObject.Predmet.ProtustrankaFormatedOIB>
  <DomainObject.Predmet.ProtustrankaFormatedWithAdress>
    <izvorni_sadrzaj> KRASNIQI PROMET j.d.o.o. za proizvodnju, usluge i trgovinu, Mirnovečka 1, 10430 Velika Rakovica</izvorni_sadrzaj>
    <derivirana_varijabla naziv="DomainObject.Predmet.ProtustrankaFormatedWithAdress_1"> KRASNIQI PROMET j.d.o.o. za proizvodnju, usluge i trgovinu, Mirnovečka 1, 10430 Velika Rakovica</derivirana_varijabla>
  </DomainObject.Predmet.ProtustrankaFormatedWithAdress>
  <DomainObject.Predmet.ProtustrankaFormatedWithAdressOIB>
    <izvorni_sadrzaj> KRASNIQI PROMET j.d.o.o. za proizvodnju, usluge i trgovinu, OIB 51004806778, Mirnovečka 1, 10430 Velika Rakovica</izvorni_sadrzaj>
    <derivirana_varijabla naziv="DomainObject.Predmet.ProtustrankaFormatedWithAdressOIB_1"> KRASNIQI PROMET j.d.o.o. za proizvodnju, usluge i trgovinu, OIB 51004806778, Mirnovečka 1, 10430 Velika Rakovica</derivirana_varijabla>
  </DomainObject.Predmet.ProtustrankaFormatedWithAdressOIB>
  <DomainObject.Predmet.ProtustrankaWithAdress>
    <izvorni_sadrzaj>KRASNIQI PROMET j.d.o.o. za proizvodnju, usluge i trgovinu Mirnovečka 1, 10430 Velika Rakovica</izvorni_sadrzaj>
    <derivirana_varijabla naziv="DomainObject.Predmet.ProtustrankaWithAdress_1">KRASNIQI PROMET j.d.o.o. za proizvodnju, usluge i trgovinu Mirnovečka 1, 10430 Velika Rakovica</derivirana_varijabla>
  </DomainObject.Predmet.ProtustrankaWithAdress>
  <DomainObject.Predmet.ProtustrankaWithAdressOIB>
    <izvorni_sadrzaj>KRASNIQI PROMET j.d.o.o. za proizvodnju, usluge i trgovinu, OIB 51004806778, Mirnovečka 1, 10430 Velika Rakovica</izvorni_sadrzaj>
    <derivirana_varijabla naziv="DomainObject.Predmet.ProtustrankaWithAdressOIB_1">KRASNIQI PROMET j.d.o.o. za proizvodnju, usluge i trgovinu, OIB 51004806778, Mirnovečka 1, 10430 Velika Rakovica</derivirana_varijabla>
  </DomainObject.Predmet.ProtustrankaWithAdressOIB>
  <DomainObject.Predmet.ProtustrankaNazivFormated>
    <izvorni_sadrzaj>KRASNIQI PROMET j.d.o.o. za proizvodnju, usluge i trgovinu</izvorni_sadrzaj>
    <derivirana_varijabla naziv="DomainObject.Predmet.ProtustrankaNazivFormated_1">KRASNIQI PROMET j.d.o.o. za proizvodnju, usluge i trgovinu</derivirana_varijabla>
  </DomainObject.Predmet.ProtustrankaNazivFormated>
  <DomainObject.Predmet.ProtustrankaNazivFormatedOIB>
    <izvorni_sadrzaj>KRASNIQI PROMET j.d.o.o. za proizvodnju, usluge i trgovinu, OIB 51004806778</izvorni_sadrzaj>
    <derivirana_varijabla naziv="DomainObject.Predmet.ProtustrankaNazivFormatedOIB_1">KRASNIQI PROMET j.d.o.o. za proizvodnju, usluge i trgovinu, OIB 51004806778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KRASNIQI PROMET j.d.o.o. za proizvodnju, usluge i trgovinu</item>
    </izvorni_sadrzaj>
    <derivirana_varijabla naziv="DomainObject.Predmet.ProtuStrankaListFormated_1">
      <item>KRASNIQI PROMET j.d.o.o. za proizvodnju, usluge i trgovinu</item>
    </derivirana_varijabla>
  </DomainObject.Predmet.ProtuStrankaListFormated>
  <DomainObject.Predmet.ProtuStrankaListFormatedOIB>
    <izvorni_sadrzaj>
      <item>KRASNIQI PROMET j.d.o.o. za proizvodnju, usluge i trgovinu, OIB 51004806778</item>
    </izvorni_sadrzaj>
    <derivirana_varijabla naziv="DomainObject.Predmet.ProtuStrankaListFormatedOIB_1">
      <item>KRASNIQI PROMET j.d.o.o. za proizvodnju, usluge i trgovinu, OIB 51004806778</item>
    </derivirana_varijabla>
  </DomainObject.Predmet.ProtuStrankaListFormatedOIB>
  <DomainObject.Predmet.ProtuStrankaListFormatedWithAdress>
    <izvorni_sadrzaj>
      <item>KRASNIQI PROMET j.d.o.o. za proizvodnju, usluge i trgovinu, Mirnovečka 1, 10430 Velika Rakovica</item>
    </izvorni_sadrzaj>
    <derivirana_varijabla naziv="DomainObject.Predmet.ProtuStrankaListFormatedWithAdress_1">
      <item>KRASNIQI PROMET j.d.o.o. za proizvodnju, usluge i trgovinu, Mirnovečka 1, 10430 Velika Rakovica</item>
    </derivirana_varijabla>
  </DomainObject.Predmet.ProtuStrankaListFormatedWithAdress>
  <DomainObject.Predmet.ProtuStrankaListFormatedWithAdressOIB>
    <izvorni_sadrzaj>
      <item>KRASNIQI PROMET j.d.o.o. za proizvodnju, usluge i trgovinu, OIB 51004806778, Mirnovečka 1, 10430 Velika Rakovica</item>
    </izvorni_sadrzaj>
    <derivirana_varijabla naziv="DomainObject.Predmet.ProtuStrankaListFormatedWithAdressOIB_1">
      <item>KRASNIQI PROMET j.d.o.o. za proizvodnju, usluge i trgovinu, OIB 51004806778, Mirnovečka 1, 10430 Velika Rakovica</item>
    </derivirana_varijabla>
  </DomainObject.Predmet.ProtuStrankaListFormatedWithAdressOIB>
  <DomainObject.Predmet.ProtuStrankaListNazivFormated>
    <izvorni_sadrzaj>
      <item>KRASNIQI PROMET j.d.o.o. za proizvodnju, usluge i trgovinu</item>
    </izvorni_sadrzaj>
    <derivirana_varijabla naziv="DomainObject.Predmet.ProtuStrankaListNazivFormated_1">
      <item>KRASNIQI PROMET j.d.o.o. za proizvodnju, usluge i trgovinu</item>
    </derivirana_varijabla>
  </DomainObject.Predmet.ProtuStrankaListNazivFormated>
  <DomainObject.Predmet.ProtuStrankaListNazivFormatedOIB>
    <izvorni_sadrzaj>
      <item>KRASNIQI PROMET j.d.o.o. za proizvodnju, usluge i trgovinu, OIB 51004806778</item>
    </izvorni_sadrzaj>
    <derivirana_varijabla naziv="DomainObject.Predmet.ProtuStrankaListNazivFormatedOIB_1">
      <item>KRASNIQI PROMET j.d.o.o. za proizvodnju, usluge i trgovinu, OIB 51004806778</item>
    </derivirana_varijabla>
  </DomainObject.Predmet.ProtuStrankaListNazivFormatedOIB>
  <DomainObject.Predmet.OstaliListFormated>
    <izvorni_sadrzaj>
      <item>Hikmete Krasniqi</item>
    </izvorni_sadrzaj>
    <derivirana_varijabla naziv="DomainObject.Predmet.OstaliListFormated_1">
      <item>Hikmete Krasniqi</item>
    </derivirana_varijabla>
  </DomainObject.Predmet.OstaliListFormated>
  <DomainObject.Predmet.OstaliListFormatedOIB>
    <izvorni_sadrzaj>
      <item>Hikmete Krasniqi, OIB 27950402345</item>
    </izvorni_sadrzaj>
    <derivirana_varijabla naziv="DomainObject.Predmet.OstaliListFormatedOIB_1">
      <item>Hikmete Krasniqi, OIB 27950402345</item>
    </derivirana_varijabla>
  </DomainObject.Predmet.OstaliListFormatedOIB>
  <DomainObject.Predmet.OstaliListFormatedWithAdress>
    <izvorni_sadrzaj>
      <item>Hikmete Krasniqi, Mirnovečka Ulica 1, 10430 Velika Rakovica</item>
    </izvorni_sadrzaj>
    <derivirana_varijabla naziv="DomainObject.Predmet.OstaliListFormatedWithAdress_1">
      <item>Hikmete Krasniqi, Mirnovečka Ulica 1, 10430 Velika Rakovica</item>
    </derivirana_varijabla>
  </DomainObject.Predmet.OstaliListFormatedWithAdress>
  <DomainObject.Predmet.OstaliListFormatedWithAdressOIB>
    <izvorni_sadrzaj>
      <item>Hikmete Krasniqi, OIB 27950402345, Mirnovečka Ulica 1, 10430 Velika Rakovica</item>
    </izvorni_sadrzaj>
    <derivirana_varijabla naziv="DomainObject.Predmet.OstaliListFormatedWithAdressOIB_1">
      <item>Hikmete Krasniqi, OIB 27950402345, Mirnovečka Ulica 1, 10430 Velika Rakovica</item>
    </derivirana_varijabla>
  </DomainObject.Predmet.OstaliListFormatedWithAdressOIB>
  <DomainObject.Predmet.OstaliListNazivFormated>
    <izvorni_sadrzaj>
      <item>Hikmete Krasniqi</item>
    </izvorni_sadrzaj>
    <derivirana_varijabla naziv="DomainObject.Predmet.OstaliListNazivFormated_1">
      <item>Hikmete Krasniqi</item>
    </derivirana_varijabla>
  </DomainObject.Predmet.OstaliListNazivFormated>
  <DomainObject.Predmet.OstaliListNazivFormatedOIB>
    <izvorni_sadrzaj>
      <item>Hikmete Krasniqi, OIB 27950402345</item>
    </izvorni_sadrzaj>
    <derivirana_varijabla naziv="DomainObject.Predmet.OstaliListNazivFormatedOIB_1">
      <item>Hikmete Krasniqi, OIB 27950402345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KRASNIQI PROMET j.d.o.o. za proizvodnju, usluge i trgovinu</izvorni_sadrzaj>
    <derivirana_varijabla naziv="DomainObject.Predmet.ProtustrankaIDrugi_1">KRASNIQI PROMET j.d.o.o.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KRASNIQI PROMET j.d.o.o. za proizvodnju, usluge i trgovinu, OIB 51004806778, Mirnovečka 1, 10430 Velika Rakovica</izvorni_sadrzaj>
    <derivirana_varijabla naziv="DomainObject.Predmet.ProtustrankaIDrugiAdressOIB_1">KRASNIQI PROMET j.d.o.o. za proizvodnju, usluge i trgovinu, OIB 51004806778, Mirnovečka 1, 10430 Velika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KRASNIQI PROMET j.d.o.o. za proizvodnju, usluge i trgovinu</item>
      <item>FINA Regionalni centar Zagreb</item>
      <item>Hikmete Krasniqi</item>
    </izvorni_sadrzaj>
    <derivirana_varijabla naziv="DomainObject.Predmet.SudioniciListNaziv_1">
      <item>KRASNIQI PROMET j.d.o.o. za proizvodnju, usluge i trgovinu</item>
      <item>FINA Regionalni centar Zagreb</item>
      <item>Hikmete Krasniqi</item>
    </derivirana_varijabla>
  </DomainObject.Predmet.SudioniciListNaziv>
  <DomainObject.Predmet.SudioniciListAdressOIB>
    <izvorni_sadrzaj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izvorni_sadrzaj>
    <derivirana_varijabla naziv="DomainObject.Predmet.SudioniciListAdressOIB_1"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51004806778</item>
      <item>, OIB 85821130368</item>
      <item>, OIB 27950402345</item>
    </izvorni_sadrzaj>
    <derivirana_varijabla naziv="DomainObject.Predmet.SudioniciListNazivOIB_1">
      <item>, OIB 51004806778</item>
      <item>, OIB 85821130368</item>
      <item>, OIB 27950402345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2016-06-27T11:00:00Z</dcterms:created>
  <dc:creator>Višnja Jurlina</dc:creator>
  <cp:lastModifiedBy>Višnja Jurlina</cp:lastModifiedBy>
  <cp:lastPrinted>2016-07-22T06:50:00Z</cp:lastPrinted>
  <dcterms:modified xmlns:xsi="http://www.w3.org/2001/XMLSchema-instance" xsi:type="dcterms:W3CDTF">2016-07-25T08:19:00Z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