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1503" w14:paraId="a801503" w:rsidRDefault="001A32B2" w:rsidP="001A32B2" w:rsidR="001A32B2">
      <w:pPr>
        <w15:collapsed w:val="false"/>
        <w:rPr>
          <w:rStyle w:val="Naglaeno"/>
        </w:rPr>
      </w:pPr>
      <w:bookmarkStart w:name="_GoBack" w:id="0"/>
      <w:bookmarkEnd w:id="0"/>
    </w:p>
    <w:p w:rsidRDefault="00736855" w:rsidP="001A32B2" w:rsidR="001A32B2" w:rsidRPr="00837819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St-1050/13-</w:t>
      </w:r>
      <w:r w:rsidR="00B010D4">
        <w:rPr>
          <w:rStyle w:val="Naglaeno"/>
          <w:b w:val="false"/>
        </w:rPr>
        <w:t>35</w:t>
      </w:r>
    </w:p>
    <w:p w:rsidRDefault="00A741FD" w:rsidP="001A32B2" w:rsidR="001A32B2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32B2" w:rsidP="001A32B2" w:rsidR="001A32B2" w:rsidRPr="00D21A2C"/>
    <w:p w:rsidRDefault="001A32B2" w:rsidP="001A32B2" w:rsidR="001A32B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A32B2" w:rsidP="001A32B2" w:rsidR="001A32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A32B2" w:rsidP="001A32B2" w:rsidR="001A32B2" w:rsidRPr="00FA79C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6E60C8" w:rsidP="001A32B2" w:rsidR="006E60C8"/>
    <w:p w:rsidRDefault="001A32B2" w:rsidP="001A32B2" w:rsidR="001A32B2" w:rsidRPr="002B343B">
      <w:pPr>
        <w:jc w:val="center"/>
      </w:pPr>
      <w:r w:rsidRPr="002B343B">
        <w:t>R E P U B L I K A    H R V A T S K A</w:t>
      </w:r>
    </w:p>
    <w:p w:rsidRDefault="001A32B2" w:rsidP="001A32B2" w:rsidR="001A32B2" w:rsidRPr="002B343B">
      <w:pPr>
        <w:pStyle w:val="Naslov1"/>
        <w:rPr>
          <w:b w:val="false"/>
          <w:bCs w:val="false"/>
        </w:rPr>
      </w:pPr>
      <w:r w:rsidRPr="002B343B">
        <w:rPr>
          <w:b w:val="false"/>
          <w:bCs w:val="false"/>
        </w:rPr>
        <w:t>R J E Š E N J E</w:t>
      </w:r>
    </w:p>
    <w:p w:rsidRDefault="001A32B2" w:rsidP="001A32B2" w:rsidR="001A32B2"/>
    <w:p w:rsidRDefault="001A32B2" w:rsidP="001A32B2" w:rsidR="001A32B2" w:rsidRPr="00F870B7"/>
    <w:p w:rsidRDefault="001A32B2" w:rsidP="001A32B2" w:rsidR="001A32B2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="00736855">
        <w:t>MATURUS d.o.o. za proizvodnju i usluge, u stečaju, Borovo, Ozrenska 80, MBS 030052100, OIB 90637599344</w:t>
      </w:r>
      <w:r>
        <w:t xml:space="preserve">, dana </w:t>
      </w:r>
      <w:r w:rsidR="00B010D4">
        <w:t>05. prosinca</w:t>
      </w:r>
      <w:r>
        <w:t xml:space="preserve"> 2016.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1A32B2" w:rsidP="001A32B2" w:rsidR="001A32B2"/>
    <w:p w:rsidRDefault="00184CB2" w:rsidP="001A32B2" w:rsidR="00184CB2" w:rsidRPr="00F870B7"/>
    <w:p w:rsidRDefault="001A32B2" w:rsidP="001A32B2" w:rsidR="001A32B2" w:rsidRPr="002B343B">
      <w:pPr>
        <w:jc w:val="center"/>
      </w:pPr>
      <w:r w:rsidRPr="002B343B">
        <w:t>r i j e š i o   j e</w:t>
      </w:r>
    </w:p>
    <w:p w:rsidRDefault="00235059" w:rsidP="00235059" w:rsidR="00235059">
      <w:pPr>
        <w:rPr>
          <w:b/>
        </w:rPr>
      </w:pPr>
    </w:p>
    <w:p w:rsidRDefault="00184CB2" w:rsidP="00235059" w:rsidR="00184CB2">
      <w:pPr>
        <w:rPr>
          <w:b/>
        </w:rPr>
      </w:pPr>
    </w:p>
    <w:p w:rsidRDefault="001A32B2" w:rsidP="00B77EFB" w:rsidR="001A32B2">
      <w:pPr>
        <w:numPr>
          <w:ilvl w:val="0"/>
          <w:numId w:val="4"/>
        </w:numPr>
        <w:jc w:val="both"/>
      </w:pPr>
      <w:r>
        <w:t>Stečajno</w:t>
      </w:r>
      <w:r w:rsidR="00F52B2E">
        <w:t>m</w:t>
      </w:r>
      <w:r>
        <w:t xml:space="preserve"> upravitelj</w:t>
      </w:r>
      <w:r w:rsidR="00F52B2E">
        <w:t>u Mirsadu Demirović dipl. oec iz Gunje, Kolodvorska 4, OIB 18540805456</w:t>
      </w:r>
      <w:r w:rsidR="0077208B">
        <w:t>,</w:t>
      </w:r>
      <w:r w:rsidR="00B77EFB">
        <w:t xml:space="preserve"> </w:t>
      </w:r>
      <w:r w:rsidR="00446AA2">
        <w:t>odobrava se</w:t>
      </w:r>
      <w:r>
        <w:t xml:space="preserve"> </w:t>
      </w:r>
      <w:r w:rsidR="002B3A3C">
        <w:t xml:space="preserve">konačna </w:t>
      </w:r>
      <w:r>
        <w:t xml:space="preserve">nagrada za obnašanje dužnosti stečajnog upravitelja  u </w:t>
      </w:r>
      <w:r w:rsidR="00B010D4">
        <w:t xml:space="preserve">bruto </w:t>
      </w:r>
      <w:r>
        <w:t xml:space="preserve">iznosu od </w:t>
      </w:r>
      <w:r w:rsidR="00B010D4">
        <w:t>14.546,20 kn.</w:t>
      </w:r>
    </w:p>
    <w:p w:rsidRDefault="00C17139" w:rsidP="00C17139" w:rsidR="00C17139">
      <w:pPr>
        <w:numPr>
          <w:ilvl w:val="0"/>
          <w:numId w:val="4"/>
        </w:numPr>
        <w:jc w:val="both"/>
      </w:pPr>
      <w:r>
        <w:t xml:space="preserve">Stečajnom upravitelju Mirsadu Demirović dipl. oec iz Gunje, Kolodvorska 4, OIB 18540805456, odobrava se naknada troškova u iznosu </w:t>
      </w:r>
      <w:r w:rsidR="00E44A01">
        <w:t xml:space="preserve"> od 1.280,00 kn neto.</w:t>
      </w:r>
      <w:r>
        <w:t xml:space="preserve"> </w:t>
      </w:r>
    </w:p>
    <w:p w:rsidRDefault="0077208B" w:rsidP="00B77EFB" w:rsidR="0077208B">
      <w:pPr>
        <w:numPr>
          <w:ilvl w:val="0"/>
          <w:numId w:val="4"/>
        </w:numPr>
        <w:jc w:val="both"/>
      </w:pPr>
      <w:r>
        <w:t>Dozvoljava se stečajno</w:t>
      </w:r>
      <w:r w:rsidR="00F52B2E">
        <w:t xml:space="preserve">m </w:t>
      </w:r>
      <w:r>
        <w:t xml:space="preserve"> upravitelj</w:t>
      </w:r>
      <w:r w:rsidR="00B010D4">
        <w:t>u</w:t>
      </w:r>
      <w:r w:rsidR="002B3A3C">
        <w:t>,</w:t>
      </w:r>
      <w:r>
        <w:t xml:space="preserve"> da</w:t>
      </w:r>
      <w:r w:rsidR="002B3A3C">
        <w:t xml:space="preserve"> nakon pravomoćnosti rješenja, </w:t>
      </w:r>
      <w:r w:rsidR="00184CB2">
        <w:t xml:space="preserve"> iznose iz točke 1. ovog rješenja</w:t>
      </w:r>
      <w:r w:rsidR="002B3A3C">
        <w:t xml:space="preserve"> </w:t>
      </w:r>
      <w:r w:rsidR="00184CB2">
        <w:t xml:space="preserve"> isplati s žiro računa stečajnog dužnika.</w:t>
      </w:r>
    </w:p>
    <w:p w:rsidRDefault="00B77EFB" w:rsidP="00B77EFB" w:rsidR="00B77EFB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235059" w:rsidP="00235059" w:rsidR="00235059" w:rsidRPr="00235059">
      <w:pPr>
        <w:ind w:left="70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235059" w:rsidP="00B77EFB" w:rsidR="00235059">
      <w:pPr>
        <w:jc w:val="both"/>
      </w:pPr>
    </w:p>
    <w:p w:rsidRDefault="00184CB2" w:rsidP="00B77EFB" w:rsidR="00184CB2">
      <w:pPr>
        <w:jc w:val="both"/>
      </w:pPr>
    </w:p>
    <w:p w:rsidRDefault="00B77EFB" w:rsidP="00B77EFB" w:rsidR="00042DCD">
      <w:pPr>
        <w:jc w:val="both"/>
      </w:pPr>
      <w:r>
        <w:tab/>
      </w:r>
      <w:r w:rsidR="00446AA2">
        <w:t>Rješenjem ovog suda St-</w:t>
      </w:r>
      <w:r w:rsidR="00736855">
        <w:t>1050/13-</w:t>
      </w:r>
      <w:r w:rsidR="00E44A01">
        <w:t>11 od 17. listopada 2014.</w:t>
      </w:r>
      <w:r w:rsidR="00446AA2">
        <w:t xml:space="preserve"> godine otvoren je ste</w:t>
      </w:r>
      <w:r w:rsidR="00184CB2">
        <w:t>čajni postupak nad dužnikom</w:t>
      </w:r>
      <w:r w:rsidR="00736855">
        <w:t xml:space="preserve"> MATURUS d.o.o. za proizvodnju i usluge, u stečaju, Borovo, Ozrenska 80</w:t>
      </w:r>
      <w:r w:rsidR="00F52B2E">
        <w:t xml:space="preserve">, </w:t>
      </w:r>
      <w:r w:rsidR="006345AE">
        <w:t>a za stečajnog upr</w:t>
      </w:r>
      <w:r w:rsidR="00446AA2">
        <w:t>avitelja imenovan</w:t>
      </w:r>
      <w:r w:rsidR="00F95170">
        <w:t xml:space="preserve"> je Mirsad Demirović dipl. oec. iz Gunje.</w:t>
      </w:r>
    </w:p>
    <w:p w:rsidRDefault="00042DCD" w:rsidP="00B77EFB" w:rsidR="00042DCD">
      <w:pPr>
        <w:jc w:val="both"/>
      </w:pPr>
    </w:p>
    <w:p w:rsidRDefault="00042DCD" w:rsidP="00042DCD" w:rsidR="00042DCD">
      <w:pPr>
        <w:ind w:firstLine="708"/>
        <w:jc w:val="both"/>
      </w:pPr>
      <w:r>
        <w:t>Stečajn</w:t>
      </w:r>
      <w:r w:rsidR="00F95170">
        <w:t xml:space="preserve">i </w:t>
      </w:r>
      <w:r>
        <w:t>upravitelj svojim podneskom od</w:t>
      </w:r>
      <w:r w:rsidR="00B010D4">
        <w:t xml:space="preserve"> 05. prosinca</w:t>
      </w:r>
      <w:r>
        <w:t xml:space="preserve"> </w:t>
      </w:r>
      <w:r w:rsidR="006345AE">
        <w:t xml:space="preserve"> 2016. </w:t>
      </w:r>
      <w:r>
        <w:t xml:space="preserve"> godine, budući je unovčena stečajna masa dužnika u ukupnom iznosu od </w:t>
      </w:r>
      <w:r w:rsidR="00E44A01">
        <w:t>90.913,71</w:t>
      </w:r>
      <w:r w:rsidR="006345AE">
        <w:t xml:space="preserve">  kn, predloži</w:t>
      </w:r>
      <w:r w:rsidR="00F95170">
        <w:t xml:space="preserve">o je da mu </w:t>
      </w:r>
      <w:r w:rsidR="006345AE">
        <w:t xml:space="preserve">se odobri </w:t>
      </w:r>
      <w:r w:rsidR="00DD28BA">
        <w:t xml:space="preserve"> konačna nagrada kao i naknada putnih troškova nastalih tijekom trajanja stečajnog postupka.  </w:t>
      </w:r>
    </w:p>
    <w:p w:rsidRDefault="00235059" w:rsidP="00235059" w:rsidR="00235059"/>
    <w:p w:rsidRDefault="00042DCD" w:rsidP="00042DCD" w:rsidR="00545BC5">
      <w:pPr>
        <w:ind w:firstLine="708"/>
        <w:jc w:val="both"/>
      </w:pPr>
      <w:r>
        <w:t xml:space="preserve">Uvidom u spis i dokumente u spisu, kao i </w:t>
      </w:r>
      <w:r w:rsidR="00545BC5">
        <w:t>prijedlog stečajn</w:t>
      </w:r>
      <w:r w:rsidR="00F95170">
        <w:t>og upravitelja</w:t>
      </w:r>
      <w:r>
        <w:t xml:space="preserve">, utvrđeno je da je u ovom stečajnom postupku unovčena stečajna masa u ukupnom iznosu od </w:t>
      </w:r>
      <w:r w:rsidR="00DD28BA">
        <w:t xml:space="preserve">90.913,71 </w:t>
      </w:r>
      <w:r w:rsidR="00F95170">
        <w:t xml:space="preserve"> </w:t>
      </w:r>
      <w:r>
        <w:t>kn</w:t>
      </w:r>
      <w:r w:rsidR="00F95170">
        <w:t xml:space="preserve">, a isti iznos postignut je unovčenjem </w:t>
      </w:r>
      <w:r w:rsidR="00DD28BA">
        <w:t>po</w:t>
      </w:r>
      <w:r w:rsidR="00F95170">
        <w:t>kretnina</w:t>
      </w:r>
      <w:r w:rsidR="00DD28BA">
        <w:t xml:space="preserve"> kao  i od najma strojeva i opreme </w:t>
      </w:r>
      <w:r w:rsidR="00F95170">
        <w:t xml:space="preserve"> u vlasništvu stečajnog dužnika</w:t>
      </w:r>
      <w:r w:rsidR="00DD28BA">
        <w:t>.</w:t>
      </w:r>
    </w:p>
    <w:p w:rsidRDefault="003A4CF4" w:rsidP="003A4CF4" w:rsidR="003A4CF4">
      <w:pPr>
        <w:ind w:firstLine="708"/>
        <w:jc w:val="center"/>
      </w:pPr>
      <w:r>
        <w:lastRenderedPageBreak/>
        <w:t>2</w:t>
      </w:r>
    </w:p>
    <w:p w:rsidRDefault="003A4CF4" w:rsidP="003A4CF4" w:rsidR="003A4CF4" w:rsidRPr="00837819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St-1050/13-35</w:t>
      </w:r>
    </w:p>
    <w:p w:rsidRDefault="003A4CF4" w:rsidP="003A4CF4" w:rsidR="003A4CF4">
      <w:pPr>
        <w:ind w:firstLine="708"/>
        <w:jc w:val="center"/>
      </w:pPr>
    </w:p>
    <w:p w:rsidRDefault="003A4CF4" w:rsidP="003A4CF4" w:rsidR="003A4CF4">
      <w:pPr>
        <w:ind w:firstLine="708"/>
        <w:jc w:val="center"/>
      </w:pPr>
    </w:p>
    <w:p w:rsidRDefault="00744CC4" w:rsidP="00DD28BA" w:rsidR="00744CC4"/>
    <w:p w:rsidRDefault="00545BC5" w:rsidP="00485A71" w:rsidR="00860E16">
      <w:pPr>
        <w:ind w:firstLine="708"/>
        <w:jc w:val="both"/>
      </w:pPr>
      <w:r>
        <w:t>Stečajni sudac vodeći računa o vrijednostima unovčene stečajne mase, složenosti obavljenih poslova u ovom stečajnom postupku</w:t>
      </w:r>
      <w:r w:rsidR="00485A71">
        <w:t>,</w:t>
      </w:r>
      <w:r w:rsidR="005549BD">
        <w:t xml:space="preserve"> od otvaranja stečajnog postupka do podnošenja izvješća o unovčenju stečajne mase</w:t>
      </w:r>
      <w:r w:rsidR="00485A71">
        <w:t>, odluč</w:t>
      </w:r>
      <w:r w:rsidR="00744CC4">
        <w:t>io je odrediti nagradu stečajnom</w:t>
      </w:r>
      <w:r w:rsidR="00485A71">
        <w:t xml:space="preserve"> up</w:t>
      </w:r>
      <w:r w:rsidR="00744CC4">
        <w:t>ravitelju</w:t>
      </w:r>
      <w:r w:rsidR="00684DD5">
        <w:t xml:space="preserve"> u iznosu od 14.546,20 kn, koliko iznosi 16 % </w:t>
      </w:r>
      <w:r w:rsidR="008957E5">
        <w:t xml:space="preserve">unovčene stečajne mase dužnika, 16 % od 90.913,71 kn. </w:t>
      </w:r>
      <w:r w:rsidR="00684DD5">
        <w:t xml:space="preserve">  </w:t>
      </w:r>
    </w:p>
    <w:p w:rsidRDefault="008957E5" w:rsidP="00485A71" w:rsidR="008957E5">
      <w:pPr>
        <w:ind w:firstLine="708"/>
        <w:jc w:val="both"/>
      </w:pPr>
    </w:p>
    <w:p w:rsidRDefault="008957E5" w:rsidP="00485A71" w:rsidR="008957E5">
      <w:pPr>
        <w:ind w:firstLine="708"/>
        <w:jc w:val="both"/>
      </w:pPr>
      <w:r>
        <w:t xml:space="preserve">Također stečajnom upravitelju odobrena je i isplata na ime naknade stvarnih troškova korištenje osobnog automobila za potrebe ovog stečajnog postupka, na temelju obrazloženog i dokumentiranog izvješća stečajnog upravitelja. </w:t>
      </w:r>
    </w:p>
    <w:p w:rsidRDefault="00B77EFB" w:rsidP="00B77EFB" w:rsidR="00B77EFB">
      <w:pPr>
        <w:jc w:val="both"/>
      </w:pPr>
    </w:p>
    <w:p w:rsidRDefault="00B77EFB" w:rsidP="00B0435A" w:rsidR="00D904ED">
      <w:pPr>
        <w:jc w:val="both"/>
      </w:pPr>
      <w:r>
        <w:tab/>
      </w:r>
      <w:r w:rsidR="00E16D34">
        <w:t>Slijedom navedeno</w:t>
      </w:r>
      <w:r w:rsidR="00F77966">
        <w:t>g primjenom odredbe članka 94. Stečajnog zakona (Narodne novine broj  44/96, 29/99, 129/00, 123/03, 82/06, 116/10, 25/12, 133/12 u vezi s člankom 441. Stečajnog zakona Narodne novine 71/15) i članka 7.</w:t>
      </w:r>
      <w:r w:rsidR="006E60C8">
        <w:t>,</w:t>
      </w:r>
      <w:r w:rsidR="00D904ED">
        <w:t xml:space="preserve"> i 15. </w:t>
      </w:r>
      <w:r w:rsidR="00B0435A">
        <w:t xml:space="preserve"> Uredbe o kriterijima i načinu obračuna i plaćanja nagrade stečajnim upraviteljima  (Narodne </w:t>
      </w:r>
      <w:r w:rsidR="002B3A3C">
        <w:t xml:space="preserve">novine 105/15)   riješeno je kao </w:t>
      </w:r>
      <w:r w:rsidR="003A4CF4">
        <w:t xml:space="preserve">u točci 1. izreke ovog rješenja a primjenom članka 94. stav 3. Stečajnog zakona kao u točci 2. izreke ovog rješenja. </w:t>
      </w:r>
      <w:r w:rsidR="002B3A3C">
        <w:t xml:space="preserve"> </w:t>
      </w:r>
    </w:p>
    <w:p w:rsidRDefault="00D904ED" w:rsidP="00B0435A" w:rsidR="00D904ED">
      <w:pPr>
        <w:jc w:val="both"/>
      </w:pPr>
    </w:p>
    <w:p w:rsidRDefault="00B77EFB" w:rsidP="00B77EFB" w:rsidR="00B77EFB">
      <w:pPr>
        <w:jc w:val="both"/>
      </w:pPr>
    </w:p>
    <w:p w:rsidRDefault="008957E5" w:rsidP="00860E16" w:rsidR="00B77EFB">
      <w:pPr>
        <w:jc w:val="center"/>
      </w:pPr>
      <w:r>
        <w:t>U Osijeku 05. prosinac</w:t>
      </w:r>
      <w:r w:rsidR="00D904ED">
        <w:t xml:space="preserve"> </w:t>
      </w:r>
      <w:r w:rsidR="00B0435A">
        <w:t xml:space="preserve"> 2016. </w:t>
      </w:r>
    </w:p>
    <w:p w:rsidRDefault="002B3A3C" w:rsidP="00860E16" w:rsidR="002B3A3C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B77EFB">
      <w:pPr>
        <w:jc w:val="both"/>
      </w:pPr>
      <w:r>
        <w:t xml:space="preserve">Maja Kocijan </w:t>
      </w:r>
    </w:p>
    <w:p w:rsidRDefault="002B3A3C" w:rsidP="00B77EFB" w:rsidR="002B3A3C">
      <w:pPr>
        <w:jc w:val="both"/>
      </w:pP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2B3A3C" w:rsidP="00B77EFB" w:rsidR="002B3A3C">
      <w:pPr>
        <w:jc w:val="both"/>
      </w:pPr>
    </w:p>
    <w:p w:rsidRDefault="002B3A3C" w:rsidP="00B77EFB" w:rsidR="002B3A3C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6C3A7A" w:rsidR="006C3A7A">
      <w:pPr>
        <w:jc w:val="both"/>
      </w:pPr>
      <w:r>
        <w:t>Protiv ovog rješenje pravo žalbe imaju stečajni upravitelj i svaki stečajni vjerovnik (članak 29. stav 5. Stečajnog zakona). Žalba  se  podnosi  ovom  sudu  u  roku od  8 dana od primitka, odnosno objave rješenja na oglasnoj ploči suda.</w:t>
      </w:r>
    </w:p>
    <w:p w:rsidRDefault="00B77EFB" w:rsidP="00B77EFB" w:rsidR="00B77EFB">
      <w:pPr>
        <w:jc w:val="both"/>
      </w:pPr>
    </w:p>
    <w:p w:rsidRDefault="00650775" w:rsidP="00B77EFB" w:rsidR="00650775" w:rsidRPr="00E23B2F">
      <w:pPr>
        <w:jc w:val="both"/>
      </w:pPr>
    </w:p>
    <w:p w:rsidRDefault="00B77EFB" w:rsidP="00B77EFB" w:rsidR="00B77EFB">
      <w:r>
        <w:t>DNA</w:t>
      </w:r>
    </w:p>
    <w:p w:rsidRDefault="00650775" w:rsidP="00B77EFB" w:rsidR="00B77EFB">
      <w:pPr>
        <w:numPr>
          <w:ilvl w:val="0"/>
          <w:numId w:val="3"/>
        </w:numPr>
      </w:pPr>
      <w:r>
        <w:t>Ste</w:t>
      </w:r>
      <w:r w:rsidR="00744CC4">
        <w:t>čajni upravitelj Mirsad Demirović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E9424C" w:rsidP="00860E16" w:rsidR="00324FD3">
      <w:pPr>
        <w:numPr>
          <w:ilvl w:val="0"/>
          <w:numId w:val="3"/>
        </w:numPr>
      </w:pPr>
      <w:r>
        <w:t xml:space="preserve">kal. </w:t>
      </w:r>
      <w:r w:rsidR="00744CC4">
        <w:t>20/1/17</w:t>
      </w:r>
    </w:p>
    <w:p w:rsidRDefault="002B4D07" w:rsidP="00A46740" w:rsidR="002B4D07">
      <w:pPr>
        <w:ind w:left="360"/>
      </w:pPr>
    </w:p>
    <w:sectPr w:rsidSect="003A4CF4" w:rsidR="002B4D07">
      <w:pgSz w:code="9" w:h="16838" w:w="11906"/>
      <w:pgMar w:gutter="0" w:footer="709" w:header="709" w:left="1704" w:bottom="1418" w:right="1418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430D"/>
    <w:rsid w:val="00024AF3"/>
    <w:rsid w:val="00035ACA"/>
    <w:rsid w:val="00042DCD"/>
    <w:rsid w:val="000632E2"/>
    <w:rsid w:val="00092D87"/>
    <w:rsid w:val="000A066D"/>
    <w:rsid w:val="000F345F"/>
    <w:rsid w:val="00113DF0"/>
    <w:rsid w:val="00137863"/>
    <w:rsid w:val="00172A7B"/>
    <w:rsid w:val="00184CB2"/>
    <w:rsid w:val="001A32B2"/>
    <w:rsid w:val="001A4785"/>
    <w:rsid w:val="001C0F29"/>
    <w:rsid w:val="002137B8"/>
    <w:rsid w:val="00235059"/>
    <w:rsid w:val="002553C1"/>
    <w:rsid w:val="0025648E"/>
    <w:rsid w:val="002B3A3C"/>
    <w:rsid w:val="002B4D07"/>
    <w:rsid w:val="002C2752"/>
    <w:rsid w:val="002E546B"/>
    <w:rsid w:val="0032250B"/>
    <w:rsid w:val="00324FD3"/>
    <w:rsid w:val="003A4CF4"/>
    <w:rsid w:val="003B6B24"/>
    <w:rsid w:val="003E1CC7"/>
    <w:rsid w:val="003E6A42"/>
    <w:rsid w:val="00401C0B"/>
    <w:rsid w:val="00402070"/>
    <w:rsid w:val="00446AA2"/>
    <w:rsid w:val="004569C8"/>
    <w:rsid w:val="00485A71"/>
    <w:rsid w:val="004909AC"/>
    <w:rsid w:val="0049290D"/>
    <w:rsid w:val="004B3638"/>
    <w:rsid w:val="004C2364"/>
    <w:rsid w:val="004D1B08"/>
    <w:rsid w:val="00520114"/>
    <w:rsid w:val="00545BC5"/>
    <w:rsid w:val="005549BD"/>
    <w:rsid w:val="005613D0"/>
    <w:rsid w:val="005709F5"/>
    <w:rsid w:val="005A4A48"/>
    <w:rsid w:val="005C5406"/>
    <w:rsid w:val="00600458"/>
    <w:rsid w:val="0060244F"/>
    <w:rsid w:val="006127EF"/>
    <w:rsid w:val="0062505C"/>
    <w:rsid w:val="006345AE"/>
    <w:rsid w:val="00636F03"/>
    <w:rsid w:val="00650775"/>
    <w:rsid w:val="00665EDE"/>
    <w:rsid w:val="00684DD5"/>
    <w:rsid w:val="006C3A7A"/>
    <w:rsid w:val="006E60C8"/>
    <w:rsid w:val="006F1AD4"/>
    <w:rsid w:val="00736855"/>
    <w:rsid w:val="00744CC4"/>
    <w:rsid w:val="00755DC7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D2538"/>
    <w:rsid w:val="007D2913"/>
    <w:rsid w:val="008505E0"/>
    <w:rsid w:val="00860E16"/>
    <w:rsid w:val="0086739A"/>
    <w:rsid w:val="008957E5"/>
    <w:rsid w:val="008A3183"/>
    <w:rsid w:val="008A7160"/>
    <w:rsid w:val="008C16A1"/>
    <w:rsid w:val="008C347A"/>
    <w:rsid w:val="00940156"/>
    <w:rsid w:val="00951182"/>
    <w:rsid w:val="009713BD"/>
    <w:rsid w:val="009948B4"/>
    <w:rsid w:val="009B48C3"/>
    <w:rsid w:val="009D5986"/>
    <w:rsid w:val="009F1EB9"/>
    <w:rsid w:val="00A22A50"/>
    <w:rsid w:val="00A46740"/>
    <w:rsid w:val="00A741FD"/>
    <w:rsid w:val="00A7698E"/>
    <w:rsid w:val="00AA2CB1"/>
    <w:rsid w:val="00AA50F1"/>
    <w:rsid w:val="00B010D4"/>
    <w:rsid w:val="00B0435A"/>
    <w:rsid w:val="00B77EFB"/>
    <w:rsid w:val="00BB1F54"/>
    <w:rsid w:val="00BB210D"/>
    <w:rsid w:val="00BB2F5E"/>
    <w:rsid w:val="00BD0679"/>
    <w:rsid w:val="00BF61F7"/>
    <w:rsid w:val="00C17139"/>
    <w:rsid w:val="00C21D09"/>
    <w:rsid w:val="00C32F6B"/>
    <w:rsid w:val="00C56374"/>
    <w:rsid w:val="00C64FE8"/>
    <w:rsid w:val="00C72FD4"/>
    <w:rsid w:val="00CC06A2"/>
    <w:rsid w:val="00CE0F48"/>
    <w:rsid w:val="00CE6005"/>
    <w:rsid w:val="00D267B2"/>
    <w:rsid w:val="00D54285"/>
    <w:rsid w:val="00D85C47"/>
    <w:rsid w:val="00D904ED"/>
    <w:rsid w:val="00DC4A8A"/>
    <w:rsid w:val="00DD28BA"/>
    <w:rsid w:val="00DD4E91"/>
    <w:rsid w:val="00DE12AF"/>
    <w:rsid w:val="00DF7D1F"/>
    <w:rsid w:val="00E16D34"/>
    <w:rsid w:val="00E44A01"/>
    <w:rsid w:val="00E54436"/>
    <w:rsid w:val="00E9424C"/>
    <w:rsid w:val="00F1706F"/>
    <w:rsid w:val="00F3776A"/>
    <w:rsid w:val="00F51A8B"/>
    <w:rsid w:val="00F52B2E"/>
    <w:rsid w:val="00F71C25"/>
    <w:rsid w:val="00F775BD"/>
    <w:rsid w:val="00F77966"/>
    <w:rsid w:val="00F95170"/>
    <w:rsid w:val="00FB75DE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B48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B48C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B48C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8C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8C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B48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B48C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B48C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8C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8C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2013.</izvorni_sadrzaj>
    <derivirana_varijabla naziv="DomainObject.Predmet.DatumOsnivanja_1">14.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St-1050/2013</izvorni_sadrzaj>
    <derivirana_varijabla naziv="DomainObject.Predmet.OznakaBroj_1">St-1050/2013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MATURUS d.o.o. za proizvodnju i usluge</izvorni_sadrzaj>
    <derivirana_varijabla naziv="DomainObject.Predmet.ProtustrankaFormated_1">  MATURUS d.o.o. za proizvodnju i usluge</derivirana_varijabla>
  </DomainObject.Predmet.ProtustrankaFormated>
  <DomainObject.Predmet.ProtustrankaFormatedOIB>
    <izvorni_sadrzaj>  MATURUS d.o.o. za proizvodnju i usluge, OIB 90637599344</izvorni_sadrzaj>
    <derivirana_varijabla naziv="DomainObject.Predmet.ProtustrankaFormatedOIB_1">  MATURUS d.o.o. za proizvodnju i usluge, OIB 90637599344</derivirana_varijabla>
  </DomainObject.Predmet.ProtustrankaFormatedOIB>
  <DomainObject.Predmet.ProtustrankaFormatedWithAdress>
    <izvorni_sadrzaj> MATURUS d.o.o. za proizvodnju i usluge, Ozrenska 80, Borovo</izvorni_sadrzaj>
    <derivirana_varijabla naziv="DomainObject.Predmet.ProtustrankaFormatedWithAdress_1"> MATURUS d.o.o. za proizvodnju i usluge, Ozrenska 80, Borovo</derivirana_varijabla>
  </DomainObject.Predmet.ProtustrankaFormatedWithAdress>
  <DomainObject.Predmet.ProtustrankaFormatedWithAdressOIB>
    <izvorni_sadrzaj> MATURUS d.o.o. za proizvodnju i usluge, OIB 90637599344, Ozrenska 80, Borovo</izvorni_sadrzaj>
    <derivirana_varijabla naziv="DomainObject.Predmet.ProtustrankaFormatedWithAdressOIB_1"> MATURUS d.o.o. za proizvodnju i usluge, OIB 90637599344, Ozrenska 80, Borovo</derivirana_varijabla>
  </DomainObject.Predmet.ProtustrankaFormatedWithAdressOIB>
  <DomainObject.Predmet.ProtustrankaWithAdress>
    <izvorni_sadrzaj>MATURUS d.o.o. za proizvodnju i usluge Ozrenska 80, Borovo</izvorni_sadrzaj>
    <derivirana_varijabla naziv="DomainObject.Predmet.ProtustrankaWithAdress_1">MATURUS d.o.o. za proizvodnju i usluge Ozrenska 80, Borovo</derivirana_varijabla>
  </DomainObject.Predmet.ProtustrankaWithAdress>
  <DomainObject.Predmet.ProtustrankaWithAdressOIB>
    <izvorni_sadrzaj>MATURUS d.o.o. za proizvodnju i usluge, OIB 90637599344, Ozrenska 80, Borovo</izvorni_sadrzaj>
    <derivirana_varijabla naziv="DomainObject.Predmet.ProtustrankaWithAdressOIB_1">MATURUS d.o.o. za proizvodnju i usluge, OIB 90637599344, Ozrenska 80, Borovo</derivirana_varijabla>
  </DomainObject.Predmet.ProtustrankaWithAdressOIB>
  <DomainObject.Predmet.ProtustrankaNazivFormated>
    <izvorni_sadrzaj>MATURUS d.o.o. za proizvodnju i usluge</izvorni_sadrzaj>
    <derivirana_varijabla naziv="DomainObject.Predmet.ProtustrankaNazivFormated_1">MATURUS d.o.o. za proizvodnju i usluge</derivirana_varijabla>
  </DomainObject.Predmet.ProtustrankaNazivFormated>
  <DomainObject.Predmet.ProtustrankaNazivFormatedOIB>
    <izvorni_sadrzaj>MATURUS d.o.o. za proizvodnju i usluge, OIB 90637599344</izvorni_sadrzaj>
    <derivirana_varijabla naziv="DomainObject.Predmet.ProtustrankaNazivFormatedOIB_1">MATURUS d.o.o. za proizvodnju i usluge, OIB 90637599344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MATURUS d.o.o. za proizvodnju i usluge</item>
    </izvorni_sadrzaj>
    <derivirana_varijabla naziv="DomainObject.Predmet.ProtuStrankaListFormated_1">
      <item>MATURUS d.o.o. za proizvodnju i usluge</item>
    </derivirana_varijabla>
  </DomainObject.Predmet.ProtuStrankaListFormated>
  <DomainObject.Predmet.ProtuStrankaListFormatedOIB>
    <izvorni_sadrzaj>
      <item>MATURUS d.o.o. za proizvodnju i usluge, OIB 90637599344</item>
    </izvorni_sadrzaj>
    <derivirana_varijabla naziv="DomainObject.Predmet.ProtuStrankaListFormatedOIB_1">
      <item>MATURUS d.o.o. za proizvodnju i usluge, OIB 90637599344</item>
    </derivirana_varijabla>
  </DomainObject.Predmet.ProtuStrankaListFormatedOIB>
  <DomainObject.Predmet.ProtuStrankaListFormatedWithAdress>
    <izvorni_sadrzaj>
      <item>MATURUS d.o.o. za proizvodnju i usluge, Ozrenska 80, Borovo</item>
    </izvorni_sadrzaj>
    <derivirana_varijabla naziv="DomainObject.Predmet.ProtuStrankaListFormatedWithAdress_1">
      <item>MATURUS d.o.o. za proizvodnju i usluge, Ozrenska 80, Borovo</item>
    </derivirana_varijabla>
  </DomainObject.Predmet.ProtuStrankaListFormatedWithAdress>
  <DomainObject.Predmet.ProtuStrankaListFormatedWithAdressOIB>
    <izvorni_sadrzaj>
      <item>MATURUS d.o.o. za proizvodnju i usluge, OIB 90637599344, Ozrenska 80, Borovo</item>
    </izvorni_sadrzaj>
    <derivirana_varijabla naziv="DomainObject.Predmet.ProtuStrankaListFormatedWithAdressOIB_1">
      <item>MATURUS d.o.o. za proizvodnju i usluge, OIB 90637599344, Ozrenska 80, Borovo</item>
    </derivirana_varijabla>
  </DomainObject.Predmet.ProtuStrankaListFormatedWithAdressOIB>
  <DomainObject.Predmet.ProtuStrankaListNazivFormated>
    <izvorni_sadrzaj>
      <item>MATURUS d.o.o. za proizvodnju i usluge</item>
    </izvorni_sadrzaj>
    <derivirana_varijabla naziv="DomainObject.Predmet.ProtuStrankaListNazivFormated_1">
      <item>MATURUS d.o.o. za proizvodnju i usluge</item>
    </derivirana_varijabla>
  </DomainObject.Predmet.ProtuStrankaListNazivFormated>
  <DomainObject.Predmet.ProtuStrankaListNazivFormatedOIB>
    <izvorni_sadrzaj>
      <item>MATURUS d.o.o. za proizvodnju i usluge, OIB 90637599344</item>
    </izvorni_sadrzaj>
    <derivirana_varijabla naziv="DomainObject.Predmet.ProtuStrankaListNazivFormatedOIB_1">
      <item>MATURUS d.o.o. za proizvodnju i usluge, OIB 90637599344</item>
    </derivirana_varijabla>
  </DomainObject.Predmet.ProtuStrankaListNazivFormatedOIB>
  <DomainObject.Predmet.OstaliListFormated>
    <izvorni_sadrzaj>
      <item>Mirsad Demirović</item>
      <item>FINA Vukovar</item>
      <item>Porezna uprava Područni ured Vukovar</item>
      <item>ŽDO Vukovar</item>
      <item>PARTNER BANKA d.d. ZAGREB</item>
      <item>ogl.ploča-Maturus d.o.o. Borovo, u stečaju</item>
      <item>NARODNE NOVINE, dioničko društvo za izdavanje i tiskanje Službenog lista Republike Hrvatske, službenih i drugih obrazaca te </item>
      <item>Računovodstvo suda</item>
      <item>Registar suda</item>
      <item>Ministarstvo pravosuđa RH</item>
    </izvorni_sadrzaj>
    <derivirana_varijabla naziv="DomainObject.Predmet.OstaliListFormated_1">
      <item>Mirsad Demirović</item>
      <item>FINA Vukovar</item>
      <item>Porezna uprava Područni ured Vukovar</item>
      <item>ŽDO Vukovar</item>
      <item>PARTNER BANKA d.d. ZAGREB</item>
      <item>ogl.ploča-Maturus d.o.o. Borovo, u stečaju</item>
      <item>NARODNE NOVINE, dioničko društvo za izdavanje i tiskanje Službenog lista Republike Hrvatske, službenih i drugih obrazaca te </item>
      <item>Računovodstvo suda</item>
      <item>Registar suda</item>
      <item>Ministarstvo pravosuđa RH</item>
    </derivirana_varijabla>
  </DomainObject.Predmet.OstaliListFormated>
  <DomainObject.Predmet.OstaliListFormatedOIB>
    <izvorni_sadrzaj>
      <item>Mirsad Demirović, OIB 18540805456</item>
      <item>FINA Vukovar</item>
      <item>Porezna uprava Područni ured Vukovar</item>
      <item>ŽDO Vukovar</item>
      <item>PARTNER BANKA d.d. ZAGREB, OIB 71221608291</item>
      <item>ogl.ploča-Maturus d.o.o. Borovo, u stečaju</item>
      <item>NARODNE NOVINE, dioničko društvo za izdavanje i tiskanje Službenog lista Republike Hrvatske, službenih i drugih obrazaca te , OIB 64546066176</item>
      <item>Računovodstvo suda</item>
      <item>Registar suda</item>
      <item>Ministarstvo pravosuđa RH</item>
    </izvorni_sadrzaj>
    <derivirana_varijabla naziv="DomainObject.Predmet.OstaliListFormatedOIB_1">
      <item>Mirsad Demirović, OIB 18540805456</item>
      <item>FINA Vukovar</item>
      <item>Porezna uprava Područni ured Vukovar</item>
      <item>ŽDO Vukovar</item>
      <item>PARTNER BANKA d.d. ZAGREB, OIB 71221608291</item>
      <item>ogl.ploča-Maturus d.o.o. Borovo, u stečaju</item>
      <item>NARODNE NOVINE, dioničko društvo za izdavanje i tiskanje Službenog lista Republike Hrvatske, službenih i drugih obrazaca te , OIB 64546066176</item>
      <item>Računovodstvo suda</item>
      <item>Registar suda</item>
      <item>Ministarstvo pravosuđa RH</item>
    </derivirana_varijabla>
  </DomainObject.Predmet.OstaliListFormatedOIB>
  <DomainObject.Predmet.OstaliListFormatedWithAdress>
    <izvorni_sadrzaj>
      <item>Mirsad Demirović, Kolodvorska 4, 32260 Gunja</item>
      <item>FINA Vukovar, bb, 32000 Vukovar</item>
      <item>Porezna uprava Područni ured Vukovar, bb, 32000 Vukovar</item>
      <item>ŽDO Vukovar, bb, 32000 Vukovar</item>
      <item>PARTNER BANKA d.d. ZAGREB, Vončinina 2, 10000 Zagreb</item>
      <item>ogl.ploča-Maturus d.o.o. Borovo, u stečaju</item>
      <item>NARODNE NOVINE, dioničko društvo za izdavanje i tiskanje Službenog lista Republike Hrvatske, službenih i drugih obrazaca te , Savski Gaj XIII. put 6, Zagreb</item>
      <item>Računovodstvo suda</item>
      <item>Registar suda</item>
      <item>Ministarstvo pravosuđa RH, Dežmanova 6, 10000 Zagreb</item>
    </izvorni_sadrzaj>
    <derivirana_varijabla naziv="DomainObject.Predmet.OstaliListFormatedWithAdress_1">
      <item>Mirsad Demirović, Kolodvorska 4, 32260 Gunja</item>
      <item>FINA Vukovar, bb, 32000 Vukovar</item>
      <item>Porezna uprava Područni ured Vukovar, bb, 32000 Vukovar</item>
      <item>ŽDO Vukovar, bb, 32000 Vukovar</item>
      <item>PARTNER BANKA d.d. ZAGREB, Vončinina 2, 10000 Zagreb</item>
      <item>ogl.ploča-Maturus d.o.o. Borovo, u stečaju</item>
      <item>NARODNE NOVINE, dioničko društvo za izdavanje i tiskanje Službenog lista Republike Hrvatske, službenih i drugih obrazaca te , Savski Gaj XIII. put 6, Zagreb</item>
      <item>Računovodstvo suda</item>
      <item>Registar suda</item>
      <item>Ministarstvo pravosuđa RH, Dežmanova 6, 10000 Zagreb</item>
    </derivirana_varijabla>
  </DomainObject.Predmet.OstaliListFormatedWithAdress>
  <DomainObject.Predmet.OstaliListFormatedWithAdressOIB>
    <izvorni_sadrzaj>
      <item>Mirsad Demirović, OIB 18540805456, Kolodvorska 4, 32260 Gunja</item>
      <item>FINA Vukovar, bb, 32000 Vukovar</item>
      <item>Porezna uprava Područni ured Vukovar, bb, 32000 Vukovar</item>
      <item>ŽDO Vukovar, bb, 32000 Vukovar</item>
      <item>PARTNER BANKA d.d. ZAGREB, OIB 71221608291, Vončinina 2, 10000 Zagreb</item>
      <item>ogl.ploča-Maturus d.o.o. Borovo, u stečaju</item>
      <item>NARODNE NOVINE, dioničko društvo za izdavanje i tiskanje Službenog lista Republike Hrvatske, službenih i drugih obrazaca te , OIB 64546066176, Savski Gaj XIII. put 6, Zagreb</item>
      <item>Računovodstvo suda</item>
      <item>Registar suda</item>
      <item>Ministarstvo pravosuđa RH, Dežmanova 6, 10000 Zagreb</item>
    </izvorni_sadrzaj>
    <derivirana_varijabla naziv="DomainObject.Predmet.OstaliListFormatedWithAdressOIB_1">
      <item>Mirsad Demirović, OIB 18540805456, Kolodvorska 4, 32260 Gunja</item>
      <item>FINA Vukovar, bb, 32000 Vukovar</item>
      <item>Porezna uprava Područni ured Vukovar, bb, 32000 Vukovar</item>
      <item>ŽDO Vukovar, bb, 32000 Vukovar</item>
      <item>PARTNER BANKA d.d. ZAGREB, OIB 71221608291, Vončinina 2, 10000 Zagreb</item>
      <item>ogl.ploča-Maturus d.o.o. Borovo, u stečaju</item>
      <item>NARODNE NOVINE, dioničko društvo za izdavanje i tiskanje Službenog lista Republike Hrvatske, službenih i drugih obrazaca te , OIB 64546066176, Savski Gaj XIII. put 6, Zagreb</item>
      <item>Računovodstvo suda</item>
      <item>Registar suda</item>
      <item>Ministarstvo pravosuđa RH, Dežmanova 6, 10000 Zagreb</item>
    </derivirana_varijabla>
  </DomainObject.Predmet.OstaliListFormatedWithAdressOIB>
  <DomainObject.Predmet.OstaliListNazivFormated>
    <izvorni_sadrzaj>
      <item>Mirsad Demirović</item>
      <item>FINA Vukovar</item>
      <item>Porezna uprava Područni ured Vukovar</item>
      <item>ŽDO Vukovar</item>
      <item>PARTNER BANKA d.d. ZAGREB</item>
      <item>ogl.ploča-Maturus d.o.o. Borovo, u stečaju</item>
      <item>NARODNE NOVINE, dioničko društvo za izdavanje i tiskanje Službenog lista Republike Hrvatske, službenih i drugih obrazaca te </item>
      <item>Računovodstvo suda</item>
      <item>Registar suda</item>
      <item>Ministarstvo pravosuđa RH</item>
    </izvorni_sadrzaj>
    <derivirana_varijabla naziv="DomainObject.Predmet.OstaliListNazivFormated_1">
      <item>Mirsad Demirović</item>
      <item>FINA Vukovar</item>
      <item>Porezna uprava Područni ured Vukovar</item>
      <item>ŽDO Vukovar</item>
      <item>PARTNER BANKA d.d. ZAGREB</item>
      <item>ogl.ploča-Maturus d.o.o. Borovo, u stečaju</item>
      <item>NARODNE NOVINE, dioničko društvo za izdavanje i tiskanje Službenog lista Republike Hrvatske, službenih i drugih obrazaca te </item>
      <item>Računovodstvo suda</item>
      <item>Registar suda</item>
      <item>Ministarstvo pravosuđa RH</item>
    </derivirana_varijabla>
  </DomainObject.Predmet.OstaliListNazivFormated>
  <DomainObject.Predmet.OstaliListNazivFormatedOIB>
    <izvorni_sadrzaj>
      <item>Mirsad Demirović, OIB 18540805456</item>
      <item>FINA Vukovar</item>
      <item>Porezna uprava Područni ured Vukovar</item>
      <item>ŽDO Vukovar</item>
      <item>PARTNER BANKA d.d. ZAGREB, OIB 71221608291</item>
      <item>ogl.ploča-Maturus d.o.o. Borovo, u stečaju</item>
      <item>NARODNE NOVINE, dioničko društvo za izdavanje i tiskanje Službenog lista Republike Hrvatske, službenih i drugih obrazaca te , OIB 64546066176</item>
      <item>Računovodstvo suda</item>
      <item>Registar suda</item>
      <item>Ministarstvo pravosuđa RH</item>
    </izvorni_sadrzaj>
    <derivirana_varijabla naziv="DomainObject.Predmet.OstaliListNazivFormatedOIB_1">
      <item>Mirsad Demirović, OIB 18540805456</item>
      <item>FINA Vukovar</item>
      <item>Porezna uprava Područni ured Vukovar</item>
      <item>ŽDO Vukovar</item>
      <item>PARTNER BANKA d.d. ZAGREB, OIB 71221608291</item>
      <item>ogl.ploča-Maturus d.o.o. Borovo, u stečaju</item>
      <item>NARODNE NOVINE, dioničko društvo za izdavanje i tiskanje Službenog lista Republike Hrvatske, službenih i drugih obrazaca te , OIB 64546066176</item>
      <item>Računovodstvo suda</item>
      <item>Registar suda</item>
      <item>Ministarstvo pravosuđa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MATURUS d.o.o. za proizvodnju i usluge</izvorni_sadrzaj>
    <derivirana_varijabla naziv="DomainObject.Predmet.ProtustrankaIDrugi_1">MATURUS d.o.o. za proizvodnju i usluge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MATURUS d.o.o. za proizvodnju i usluge, OIB 90637599344, Ozrenska 80, Borovo</izvorni_sadrzaj>
    <derivirana_varijabla naziv="DomainObject.Predmet.ProtustrankaIDrugiAdressOIB_1">MATURUS d.o.o. za proizvodnju i usluge, OIB 90637599344, Ozrenska 80, 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MATURUS d.o.o. za proizvodnju i usluge</item>
      <item>Mirsad Demirović</item>
      <item>FINA Vukovar</item>
      <item>Porezna uprava Područni ured Vukovar</item>
      <item>ŽDO Vukovar</item>
      <item>PARTNER BANKA d.d. ZAGREB</item>
      <item>ogl.ploča-Maturus d.o.o. Borovo, u stečaju</item>
      <item>NARODNE NOVINE, dioničko društvo za izdavanje i tiskanje Službenog lista Republike Hrvatske, službenih i drugih obrazaca te </item>
      <item>Računovodstvo suda</item>
      <item>Registar suda</item>
      <item>Ministarstvo pravosuđa RH</item>
    </izvorni_sadrzaj>
    <derivirana_varijabla naziv="DomainObject.Predmet.SudioniciListNaziv_1">
      <item>FINA Regionalni centar Osijek</item>
      <item>MATURUS d.o.o. za proizvodnju i usluge</item>
      <item>Mirsad Demirović</item>
      <item>FINA Vukovar</item>
      <item>Porezna uprava Područni ured Vukovar</item>
      <item>ŽDO Vukovar</item>
      <item>PARTNER BANKA d.d. ZAGREB</item>
      <item>ogl.ploča-Maturus d.o.o. Borovo, u stečaju</item>
      <item>NARODNE NOVINE, dioničko društvo za izdavanje i tiskanje Službenog lista Republike Hrvatske, službenih i drugih obrazaca te </item>
      <item>Računovodstvo suda</item>
      <item>Registar suda</item>
      <item>Ministarstvo pravosuđa RH</item>
    </derivirana_varijabla>
  </DomainObject.Predmet.SudioniciListNaziv>
  <DomainObject.Predmet.SudioniciListAdressOIB>
    <izvorni_sadrzaj>
      <item>FINA Regionalni centar Osijek, L. Jaegera 1-3,31000 Osijek</item>
      <item>MATURUS d.o.o. za proizvodnju i usluge, OIB 90637599344, Ozrenska 80,Borovo</item>
      <item>Mirsad Demirović, OIB 18540805456, Kolodvorska 4,32260 Gunja</item>
      <item>FINA Vukovar, bb,32000 Vukovar</item>
      <item>Porezna uprava Područni ured Vukovar, bb,32000 Vukovar</item>
      <item>ŽDO Vukovar, bb,32000 Vukovar</item>
      <item>PARTNER BANKA d.d. ZAGREB, OIB 71221608291, Vončinina 2,10000 Zagreb</item>
      <item>ogl.ploča-Maturus d.o.o. Borovo, u stečaju</item>
      <item>NARODNE NOVINE, dioničko društvo za izdavanje i tiskanje Službenog lista Republike Hrvatske, službenih i drugih obrazaca te , OIB 64546066176, Savski Gaj XIII. put 6,Zagreb</item>
      <item>Računovodstvo suda</item>
      <item>Registar suda</item>
      <item>Ministarstvo pravosuđa RH, Dežmanova 6,10000 Zagreb</item>
    </izvorni_sadrzaj>
    <derivirana_varijabla naziv="DomainObject.Predmet.SudioniciListAdressOIB_1">
      <item>FINA Regionalni centar Osijek, L. Jaegera 1-3,31000 Osijek</item>
      <item>MATURUS d.o.o. za proizvodnju i usluge, OIB 90637599344, Ozrenska 80,Borovo</item>
      <item>Mirsad Demirović, OIB 18540805456, Kolodvorska 4,32260 Gunja</item>
      <item>FINA Vukovar, bb,32000 Vukovar</item>
      <item>Porezna uprava Područni ured Vukovar, bb,32000 Vukovar</item>
      <item>ŽDO Vukovar, bb,32000 Vukovar</item>
      <item>PARTNER BANKA d.d. ZAGREB, OIB 71221608291, Vončinina 2,10000 Zagreb</item>
      <item>ogl.ploča-Maturus d.o.o. Borovo, u stečaju</item>
      <item>NARODNE NOVINE, dioničko društvo za izdavanje i tiskanje Službenog lista Republike Hrvatske, službenih i drugih obrazaca te , OIB 64546066176, Savski Gaj XIII. put 6,Zagreb</item>
      <item>Računovodstvo suda</item>
      <item>Registar suda</item>
      <item>Ministarstvo pravosuđa RH, Dežmanova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90637599344</item>
      <item>, OIB 18540805456</item>
      <item>, OIB null</item>
      <item>, OIB null</item>
      <item>, OIB null</item>
      <item>, OIB 71221608291</item>
      <item>, OIB null</item>
      <item>, OIB 64546066176</item>
      <item>, OIB null</item>
      <item>, OIB null</item>
      <item>, OIB null</item>
    </izvorni_sadrzaj>
    <derivirana_varijabla naziv="DomainObject.Predmet.SudioniciListNazivOIB_1">
      <item>, OIB null</item>
      <item>, OIB 90637599344</item>
      <item>, OIB 18540805456</item>
      <item>, OIB null</item>
      <item>, OIB null</item>
      <item>, OIB null</item>
      <item>, OIB 71221608291</item>
      <item>, OIB null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E1DE6F-19C5-49F9-9BDC-6D6A54DE7C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2755</properties:Characters>
  <properties:Lines>90</properties:Lines>
  <properties:Paragraphs>31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3621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2016-12-02T08:46:00Z</dcterms:created>
  <dc:creator>..</dc:creator>
  <cp:lastModifiedBy>Maja Kocijan</cp:lastModifiedBy>
  <cp:lastPrinted>2016-12-05T13:07:00Z</cp:lastPrinted>
  <dcterms:modified xmlns:xsi="http://www.w3.org/2001/XMLSchema-instance" xsi:type="dcterms:W3CDTF">2016-12-05T13:15:00Z</dcterms:modified>
  <cp:revision>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