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46ae" w14:paraId="7f146ae" w:rsidRDefault="00B573F9" w:rsidP="00B542FA" w:rsidR="00B573F9">
      <w:pPr>
        <w:jc w:val="both"/>
        <w15:collapsed w:val="false"/>
      </w:pPr>
      <w:bookmarkStart w:name="_GoBack" w:id="0"/>
      <w:bookmarkEnd w:id="0"/>
    </w:p>
    <w:p w:rsidRDefault="007F56B7" w:rsidP="00B542FA" w:rsidR="00B573F9">
      <w:pPr>
        <w:jc w:val="both"/>
      </w:pPr>
      <w:r>
        <w:t xml:space="preserve">                    </w:t>
      </w:r>
      <w:r w:rsidR="00B573F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B573F9" w:rsidR="00EF227F" w:rsidRPr="001B7DA3">
      <w:pPr>
        <w:rPr>
          <w:b/>
        </w:rPr>
      </w:pPr>
      <w:r w:rsidRPr="001B7DA3">
        <w:tab/>
      </w: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F35684" w:rsidP="00D719CA" w:rsidR="00D719CA" w:rsidRPr="001B7DA3">
      <w:pPr>
        <w:jc w:val="both"/>
      </w:pPr>
      <w:r>
        <w:t xml:space="preserve">     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7F56B7">
        <w:t xml:space="preserve">                          </w:t>
      </w:r>
      <w:r w:rsidR="00955C2C">
        <w:t>89</w:t>
      </w:r>
      <w:r w:rsidRPr="001B7DA3">
        <w:t>. St</w:t>
      </w:r>
      <w:r w:rsidR="00762B43">
        <w:t>-</w:t>
      </w:r>
      <w:r w:rsidR="006B6DB7">
        <w:t>3482</w:t>
      </w:r>
      <w:r w:rsidR="00762B43">
        <w:t>/16</w:t>
      </w:r>
      <w:r w:rsidR="006B6DB7">
        <w:t>-</w:t>
      </w:r>
      <w:r w:rsidR="0004355F">
        <w:t>22</w:t>
      </w:r>
    </w:p>
    <w:p w:rsidRDefault="007F56B7" w:rsidP="00D719CA" w:rsidR="00D719CA" w:rsidRPr="001B7DA3">
      <w:pPr>
        <w:jc w:val="both"/>
      </w:pPr>
      <w:r>
        <w:t xml:space="preserve"> 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762B43" w:rsidP="00D719CA" w:rsidR="00762B43">
      <w:pPr>
        <w:jc w:val="center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B2004" w:rsidP="00DB2004" w:rsidR="00DB2004" w:rsidRPr="007E0AC7">
      <w:pPr>
        <w:jc w:val="center"/>
      </w:pPr>
    </w:p>
    <w:p w:rsidRDefault="00DB2004" w:rsidP="00DB2004" w:rsidR="00DB2004" w:rsidRPr="007E0AC7">
      <w:pPr>
        <w:pStyle w:val="Tijeloteksta"/>
        <w:ind w:left="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7E0AC7">
        <w:rPr>
          <w:rFonts w:hAnsi="Times New Roman" w:ascii="Times New Roman"/>
        </w:rPr>
        <w:t xml:space="preserve">Trgovački sud u Zagrebu, po sucu Nikolini Dorić Hadžisejdić, u stečajnom postupku nad stečajnim dužnikom </w:t>
      </w:r>
      <w:r w:rsidRPr="007E0AC7">
        <w:rPr>
          <w:rFonts w:hAnsi="Times New Roman" w:ascii="Times New Roman"/>
          <w:szCs w:val="24"/>
        </w:rPr>
        <w:t xml:space="preserve">AGROPROJEKT d.o.o. u stečaju, Karlovac, Banija 130, OIB 31999338764, </w:t>
      </w:r>
      <w:r w:rsidRPr="007E0AC7">
        <w:rPr>
          <w:rFonts w:hAnsi="Times New Roman" w:ascii="Times New Roman"/>
        </w:rPr>
        <w:t>2</w:t>
      </w:r>
      <w:r>
        <w:rPr>
          <w:rFonts w:hAnsi="Times New Roman" w:ascii="Times New Roman"/>
        </w:rPr>
        <w:t>6</w:t>
      </w:r>
      <w:r w:rsidRPr="007E0AC7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Pr="007E0AC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2018</w:t>
      </w:r>
      <w:r w:rsidRPr="007E0AC7">
        <w:rPr>
          <w:rFonts w:hAnsi="Times New Roman" w:ascii="Times New Roman"/>
        </w:rPr>
        <w:t>.,</w:t>
      </w:r>
    </w:p>
    <w:p w:rsidRDefault="00DB2004" w:rsidP="00EF227F" w:rsidR="00DB2004">
      <w:pPr>
        <w:jc w:val="center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Ispi</w:t>
      </w:r>
      <w:r w:rsidR="009E4E4B">
        <w:t xml:space="preserve">tno ročište određuje se za </w:t>
      </w:r>
      <w:r w:rsidR="00DB2004">
        <w:t>9</w:t>
      </w:r>
      <w:r w:rsidR="00762B43">
        <w:t xml:space="preserve">. </w:t>
      </w:r>
      <w:r w:rsidR="00DB2004">
        <w:t>veljače 2018</w:t>
      </w:r>
      <w:r w:rsidR="009E4E4B">
        <w:t xml:space="preserve">. u </w:t>
      </w:r>
      <w:r w:rsidR="00DB2004">
        <w:t>9:3</w:t>
      </w:r>
      <w:r w:rsidR="009E4E4B">
        <w:t>0</w:t>
      </w:r>
      <w:r w:rsidRPr="001B7DA3">
        <w:t xml:space="preserve"> sati, a izvještajno ročište određuje se </w:t>
      </w:r>
      <w:r w:rsidR="000B0D16" w:rsidRPr="000B0D16">
        <w:t xml:space="preserve">za </w:t>
      </w:r>
      <w:r w:rsidR="00DB2004">
        <w:t>9</w:t>
      </w:r>
      <w:r w:rsidR="00762B43" w:rsidRPr="00762B43">
        <w:t xml:space="preserve">. </w:t>
      </w:r>
      <w:r w:rsidR="00DB2004">
        <w:t>veljače 2018</w:t>
      </w:r>
      <w:r w:rsidR="009E4E4B">
        <w:t xml:space="preserve">. u </w:t>
      </w:r>
      <w:r w:rsidR="00DB2004">
        <w:t>10:0</w:t>
      </w:r>
      <w:r w:rsidR="00955C2C">
        <w:t>0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</w:t>
      </w:r>
      <w:r w:rsidR="00DB2004" w:rsidRPr="00DB2004">
        <w:t xml:space="preserve">se u zgradi ovog suda, Zagreb, Petrinjska 8, soba 89/II (ulična zgrada). 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DB2004">
        <w:t>26</w:t>
      </w:r>
      <w:r w:rsidR="00762B43">
        <w:t xml:space="preserve">. </w:t>
      </w:r>
      <w:r w:rsidR="00DB2004">
        <w:t>siječnja 2018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B573F9" w:rsidR="00B573F9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</w:r>
      <w:r w:rsidR="0025796F">
        <w:rPr>
          <w:rFonts w:hAnsi="Times New Roman" w:ascii="Times New Roman"/>
          <w:szCs w:val="24"/>
        </w:rPr>
        <w:t xml:space="preserve">         </w:t>
      </w:r>
      <w:r w:rsidRPr="001B7DA3">
        <w:rPr>
          <w:rFonts w:hAnsi="Times New Roman" w:ascii="Times New Roman"/>
          <w:szCs w:val="24"/>
        </w:rPr>
        <w:t>SUDAC:</w:t>
      </w:r>
    </w:p>
    <w:p w:rsidRDefault="00955C2C" w:rsidP="00955C2C" w:rsidR="00442DDA">
      <w:pPr>
        <w:pStyle w:val="Tijeloteksta"/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B573F9">
        <w:rPr>
          <w:rFonts w:hAnsi="Times New Roman" w:ascii="Times New Roman"/>
          <w:szCs w:val="24"/>
        </w:rPr>
        <w:t xml:space="preserve">    </w:t>
      </w:r>
      <w:r w:rsidR="002B1C27"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szCs w:val="24"/>
        </w:rPr>
        <w:t>Nikolina Dorić Hadžisejdić</w:t>
      </w:r>
      <w:r w:rsidR="002B1C27">
        <w:rPr>
          <w:rFonts w:hAnsi="Times New Roman" w:ascii="Times New Roman"/>
          <w:szCs w:val="24"/>
        </w:rPr>
        <w:t>, v.r.</w:t>
      </w:r>
    </w:p>
    <w:p w:rsidRDefault="00B573F9" w:rsidP="007F0DBF" w:rsidR="00B573F9">
      <w:pPr>
        <w:numPr>
          <w:ilvl w:val="12"/>
          <w:numId w:val="0"/>
        </w:numPr>
      </w:pPr>
    </w:p>
    <w:p w:rsidRDefault="0025796F" w:rsidP="007F0DBF" w:rsidR="0025796F">
      <w:pPr>
        <w:numPr>
          <w:ilvl w:val="12"/>
          <w:numId w:val="0"/>
        </w:numPr>
      </w:pPr>
    </w:p>
    <w:p w:rsidRDefault="0025796F" w:rsidP="007F0DBF" w:rsidR="0025796F">
      <w:pPr>
        <w:numPr>
          <w:ilvl w:val="12"/>
          <w:numId w:val="0"/>
        </w:numPr>
      </w:pPr>
    </w:p>
    <w:p w:rsidRDefault="0025796F" w:rsidP="007F0DBF" w:rsidR="0025796F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2B1C27" w:rsidP="002B1C27" w:rsidR="00B573F9">
      <w:pPr>
        <w:numPr>
          <w:ilvl w:val="12"/>
          <w:numId w:val="0"/>
        </w:numPr>
        <w:ind w:firstLine="720" w:left="2880"/>
        <w:jc w:val="both"/>
      </w:pPr>
      <w:r>
        <w:t xml:space="preserve">         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B1C27" w:rsidP="002B1C27" w:rsidR="002B1C27" w:rsidRPr="001B7DA3">
      <w:pPr>
        <w:numPr>
          <w:ilvl w:val="12"/>
          <w:numId w:val="0"/>
        </w:numPr>
        <w:ind w:firstLine="720" w:left="4320"/>
        <w:jc w:val="both"/>
      </w:pPr>
      <w:r>
        <w:t xml:space="preserve">                            Valentina Gabud</w:t>
      </w:r>
    </w:p>
    <w:sectPr w:rsidSect="00C40D3E" w:rsidR="002B1C27" w:rsidRPr="001B7DA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62B43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</w:t>
    </w:r>
    <w:r w:rsidR="000B0D16">
      <w:t>7491/15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4355F"/>
    <w:rsid w:val="0009737E"/>
    <w:rsid w:val="000B0D16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5796F"/>
    <w:rsid w:val="00263D21"/>
    <w:rsid w:val="00265143"/>
    <w:rsid w:val="002B1C27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B6DB7"/>
    <w:rsid w:val="006D1E1E"/>
    <w:rsid w:val="006E4546"/>
    <w:rsid w:val="006E5670"/>
    <w:rsid w:val="00706BA1"/>
    <w:rsid w:val="00712C93"/>
    <w:rsid w:val="00721E63"/>
    <w:rsid w:val="00733036"/>
    <w:rsid w:val="00742571"/>
    <w:rsid w:val="00762B43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56B7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2C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573F9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2004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35684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3482</izvorni_sadrzaj>
    <derivirana_varijabla naziv="DomainObject.Predmet.Broj_1">3482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St-3482/2016</izvorni_sadrzaj>
    <derivirana_varijabla naziv="DomainObject.Predmet.OznakaBroj_1">St-3482/2016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AGROPROJEKT d.o.o. zastupanog po punomoćniku Mihovil Stanišić</izvorni_sadrzaj>
    <derivirana_varijabla naziv="DomainObject.Predmet.ProtustrankaFormated_1">  AGROPROJEKT d.o.o. zastupanog po punomoćniku Mihovil Stanišić</derivirana_varijabla>
  </DomainObject.Predmet.ProtustrankaFormated>
  <DomainObject.Predmet.ProtustrankaFormatedOIB>
    <izvorni_sadrzaj>  AGROPROJEKT d.o.o., OIB 31999338764 zastupanog po punomoćniku Mihovil Stanišić</izvorni_sadrzaj>
    <derivirana_varijabla naziv="DomainObject.Predmet.ProtustrankaFormatedOIB_1">  AGROPROJEKT d.o.o., OIB 31999338764 zastupanog po punomoćniku Mihovil Stanišić</derivirana_varijabla>
  </DomainObject.Predmet.ProtustrankaFormatedOIB>
  <DomainObject.Predmet.ProtustrankaFormatedWithAdress>
    <izvorni_sadrzaj> AGROPROJEKT d.o.o., Banija 130, 47000 Karlovac zastupanog po punomoćniku Mihovil Stanišić</izvorni_sadrzaj>
    <derivirana_varijabla naziv="DomainObject.Predmet.ProtustrankaFormatedWithAdress_1"> AGROPROJEKT d.o.o., Banija 130, 47000 Karlovac zastupanog po punomoćniku Mihovil Stanišić</derivirana_varijabla>
  </DomainObject.Predmet.ProtustrankaFormatedWithAdress>
  <DomainObject.Predmet.ProtustrankaFormatedWithAdressOIB>
    <izvorni_sadrzaj> AGROPROJEKT d.o.o., OIB 31999338764, Banija 130, 47000 Karlovac zastupanog po punomoćniku Mihovil Stanišić</izvorni_sadrzaj>
    <derivirana_varijabla naziv="DomainObject.Predmet.ProtustrankaFormatedWithAdressOIB_1"> AGROPROJEKT d.o.o., OIB 31999338764, Banija 130, 47000 Karlovac zastupanog po punomoćniku Mihovil Stanišić</derivirana_varijabla>
  </DomainObject.Predmet.ProtustrankaFormatedWithAdressOIB>
  <DomainObject.Predmet.ProtustrankaWithAdress>
    <izvorni_sadrzaj>AGROPROJEKT d.o.o. Banija 130, 47000 Karlovac</izvorni_sadrzaj>
    <derivirana_varijabla naziv="DomainObject.Predmet.ProtustrankaWithAdress_1">AGROPROJEKT d.o.o. Banija 130, 47000 Karlovac</derivirana_varijabla>
  </DomainObject.Predmet.ProtustrankaWithAdress>
  <DomainObject.Predmet.ProtustrankaWithAdressOIB>
    <izvorni_sadrzaj>AGROPROJEKT d.o.o., OIB 31999338764, Banija 130, 47000 Karlovac</izvorni_sadrzaj>
    <derivirana_varijabla naziv="DomainObject.Predmet.ProtustrankaWithAdressOIB_1">AGROPROJEKT d.o.o., OIB 31999338764, Banija 130, 47000 Karlovac</derivirana_varijabla>
  </DomainObject.Predmet.ProtustrankaWithAdressOIB>
  <DomainObject.Predmet.ProtustrankaNazivFormated>
    <izvorni_sadrzaj>AGROPROJEKT d.o.o.</izvorni_sadrzaj>
    <derivirana_varijabla naziv="DomainObject.Predmet.ProtustrankaNazivFormated_1">AGROPROJEKT d.o.o.</derivirana_varijabla>
  </DomainObject.Predmet.ProtustrankaNazivFormated>
  <DomainObject.Predmet.ProtustrankaNazivFormatedOIB>
    <izvorni_sadrzaj>AGROPROJEKT d.o.o., OIB 31999338764</izvorni_sadrzaj>
    <derivirana_varijabla naziv="DomainObject.Predmet.ProtustrankaNazivFormatedOIB_1">AGROPROJEKT d.o.o., OIB 31999338764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AGROPROJEKT d.o.o.; Mihovil Stanišić</izvorni_sadrzaj>
    <derivirana_varijabla naziv="DomainObject.Predmet.StrankaFormated_1">  AGROPROJEKT d.o.o.; Mihovil Stanišić</derivirana_varijabla>
  </DomainObject.Predmet.StrankaFormated>
  <DomainObject.Predmet.StrankaFormatedOIB>
    <izvorni_sadrzaj>  AGROPROJEKT d.o.o., OIB 31999338764; Mihovil Stanišić, OIB 86138531243</izvorni_sadrzaj>
    <derivirana_varijabla naziv="DomainObject.Predmet.StrankaFormatedOIB_1">  AGROPROJEKT d.o.o., OIB 31999338764; Mihovil Stanišić, OIB 86138531243</derivirana_varijabla>
  </DomainObject.Predmet.StrankaFormatedOIB>
  <DomainObject.Predmet.StrankaFormatedWithAdress>
    <izvorni_sadrzaj> AGROPROJEKT d.o.o., Banija 130, 47000 Karlovac; Mihovil Stanišić, Banija 130a, 47000 Karlovac</izvorni_sadrzaj>
    <derivirana_varijabla naziv="DomainObject.Predmet.StrankaFormatedWithAdress_1"> AGROPROJEKT d.o.o., Banija 130, 47000 Karlovac; Mihovil Stanišić, Banija 130a, 47000 Karlovac</derivirana_varijabla>
  </DomainObject.Predmet.StrankaFormatedWithAdress>
  <DomainObject.Predmet.StrankaFormatedWithAdressOIB>
    <izvorni_sadrzaj> AGROPROJEKT d.o.o., OIB 31999338764, Banija 130, 47000 Karlovac; Mihovil Stanišić, OIB 86138531243, Banija 130a, 47000 Karlovac</izvorni_sadrzaj>
    <derivirana_varijabla naziv="DomainObject.Predmet.StrankaFormatedWithAdressOIB_1"> AGROPROJEKT d.o.o., OIB 31999338764, Banija 130, 47000 Karlovac; Mihovil Stanišić, OIB 86138531243, Banija 130a, 47000 Karlovac</derivirana_varijabla>
  </DomainObject.Predmet.StrankaFormatedWithAdressOIB>
  <DomainObject.Predmet.StrankaWithAdress>
    <izvorni_sadrzaj>AGROPROJEKT d.o.o. Banija 130,47000 Karlovac,Mihovil Stanišić Banija 130a,47000 Karlovac</izvorni_sadrzaj>
    <derivirana_varijabla naziv="DomainObject.Predmet.StrankaWithAdress_1">AGROPROJEKT d.o.o. Banija 130,47000 Karlovac,Mihovil Stanišić Banija 130a,47000 Karlovac</derivirana_varijabla>
  </DomainObject.Predmet.StrankaWithAdress>
  <DomainObject.Predmet.StrankaWithAdressOIB>
    <izvorni_sadrzaj>AGROPROJEKT d.o.o., OIB 31999338764, Banija 130,47000 Karlovac,Mihovil Stanišić, OIB 86138531243, Banija 130a,47000 Karlovac</izvorni_sadrzaj>
    <derivirana_varijabla naziv="DomainObject.Predmet.StrankaWithAdressOIB_1">AGROPROJEKT d.o.o., OIB 31999338764, Banija 130,47000 Karlovac,Mihovil Stanišić, OIB 86138531243, Banija 130a,47000 Karlovac</derivirana_varijabla>
  </DomainObject.Predmet.StrankaWithAdressOIB>
  <DomainObject.Predmet.StrankaNazivFormated>
    <izvorni_sadrzaj>AGROPROJEKT d.o.o.,Mihovil Stanišić</izvorni_sadrzaj>
    <derivirana_varijabla naziv="DomainObject.Predmet.StrankaNazivFormated_1">AGROPROJEKT d.o.o.,Mihovil Stanišić</derivirana_varijabla>
  </DomainObject.Predmet.StrankaNazivFormated>
  <DomainObject.Predmet.StrankaNazivFormatedOIB>
    <izvorni_sadrzaj>AGROPROJEKT d.o.o., OIB 31999338764,Mihovil Stanišić, OIB 86138531243</izvorni_sadrzaj>
    <derivirana_varijabla naziv="DomainObject.Predmet.StrankaNazivFormatedOIB_1">AGROPROJEKT d.o.o., OIB 31999338764,Mihovil Stanišić, OIB 86138531243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AGROPROJEKT d.o.o.</item>
      <item>Mihovil Stanišić</item>
    </izvorni_sadrzaj>
    <derivirana_varijabla naziv="DomainObject.Predmet.StrankaListFormated_1">
      <item>AGROPROJEKT d.o.o.</item>
      <item>Mihovil Stanišić</item>
    </derivirana_varijabla>
  </DomainObject.Predmet.StrankaListFormated>
  <DomainObject.Predmet.StrankaListFormatedOIB>
    <izvorni_sadrzaj>
      <item>AGROPROJEKT d.o.o., OIB 31999338764</item>
      <item>Mihovil Stanišić, OIB 86138531243</item>
    </izvorni_sadrzaj>
    <derivirana_varijabla naziv="DomainObject.Predmet.StrankaListFormatedOIB_1">
      <item>AGROPROJEKT d.o.o., OIB 31999338764</item>
      <item>Mihovil Stanišić, OIB 86138531243</item>
    </derivirana_varijabla>
  </DomainObject.Predmet.StrankaListFormatedOIB>
  <DomainObject.Predmet.StrankaListFormatedWithAdress>
    <izvorni_sadrzaj>
      <item>AGROPROJEKT d.o.o., Banija 130, 47000 Karlovac</item>
      <item>Mihovil Stanišić, Banija 130a, 47000 Karlovac</item>
    </izvorni_sadrzaj>
    <derivirana_varijabla naziv="DomainObject.Predmet.StrankaListFormatedWithAdress_1">
      <item>AGROPROJEKT d.o.o., Banija 130, 47000 Karlovac</item>
      <item>Mihovil Stanišić, Banija 130a, 47000 Karlovac</item>
    </derivirana_varijabla>
  </DomainObject.Predmet.StrankaListFormatedWithAdress>
  <DomainObject.Predmet.StrankaListFormatedWithAdressOIB>
    <izvorni_sadrzaj>
      <item>AGROPROJEKT d.o.o., OIB 31999338764, Banija 130, 47000 Karlovac</item>
      <item>Mihovil Stanišić, OIB 86138531243, Banija 130a, 47000 Karlovac</item>
    </izvorni_sadrzaj>
    <derivirana_varijabla naziv="DomainObject.Predmet.StrankaListFormatedWithAdressOIB_1">
      <item>AGROPROJEKT d.o.o., OIB 31999338764, Banija 130, 47000 Karlovac</item>
      <item>Mihovil Stanišić, OIB 86138531243, Banija 130a, 47000 Karlovac</item>
    </derivirana_varijabla>
  </DomainObject.Predmet.StrankaListFormatedWithAdressOIB>
  <DomainObject.Predmet.StrankaListNazivFormated>
    <izvorni_sadrzaj>
      <item>AGROPROJEKT d.o.o.</item>
      <item>Mihovil Stanišić</item>
    </izvorni_sadrzaj>
    <derivirana_varijabla naziv="DomainObject.Predmet.StrankaListNazivFormated_1">
      <item>AGROPROJEKT d.o.o.</item>
      <item>Mihovil Stanišić</item>
    </derivirana_varijabla>
  </DomainObject.Predmet.StrankaListNazivFormated>
  <DomainObject.Predmet.StrankaListNazivFormatedOIB>
    <izvorni_sadrzaj>
      <item>AGROPROJEKT d.o.o., OIB 31999338764</item>
      <item>Mihovil Stanišić, OIB 86138531243</item>
    </izvorni_sadrzaj>
    <derivirana_varijabla naziv="DomainObject.Predmet.StrankaListNazivFormatedOIB_1">
      <item>AGROPROJEKT d.o.o., OIB 31999338764</item>
      <item>Mihovil Stanišić, OIB 86138531243</item>
    </derivirana_varijabla>
  </DomainObject.Predmet.StrankaListNazivFormatedOIB>
  <DomainObject.Predmet.ProtuStrankaListFormated>
    <izvorni_sadrzaj>
      <item>AGROPROJEKT d.o.o. zastupanog po punomoćniku Mihovil Stanišić</item>
    </izvorni_sadrzaj>
    <derivirana_varijabla naziv="DomainObject.Predmet.ProtuStrankaListFormated_1">
      <item>AGROPROJEKT d.o.o. zastupanog po punomoćniku Mihovil Stanišić</item>
    </derivirana_varijabla>
  </DomainObject.Predmet.ProtuStrankaListFormated>
  <DomainObject.Predmet.ProtuStrankaListFormatedOIB>
    <izvorni_sadrzaj>
      <item>AGROPROJEKT d.o.o., OIB 31999338764 zastupanog po punomoćniku Mihovil Stanišić</item>
    </izvorni_sadrzaj>
    <derivirana_varijabla naziv="DomainObject.Predmet.ProtuStrankaListFormatedOIB_1">
      <item>AGROPROJEKT d.o.o., OIB 31999338764 zastupanog po punomoćniku Mihovil Stanišić</item>
    </derivirana_varijabla>
  </DomainObject.Predmet.ProtuStrankaListFormatedOIB>
  <DomainObject.Predmet.ProtuStrankaListFormatedWithAdress>
    <izvorni_sadrzaj>
      <item>AGROPROJEKT d.o.o., Banija 130, 47000 Karlovac zastupanog po punomoćniku Mihovil Stanišić</item>
    </izvorni_sadrzaj>
    <derivirana_varijabla naziv="DomainObject.Predmet.ProtuStrankaListFormatedWithAdress_1">
      <item>AGROPROJEKT d.o.o., Banija 130, 47000 Karlovac zastupanog po punomoćniku Mihovil Stanišić</item>
    </derivirana_varijabla>
  </DomainObject.Predmet.ProtuStrankaListFormatedWithAdress>
  <DomainObject.Predmet.ProtuStrankaListFormatedWithAdressOIB>
    <izvorni_sadrzaj>
      <item>AGROPROJEKT d.o.o., OIB 31999338764, Banija 130, 47000 Karlovac zastupanog po punomoćniku Mihovil Stanišić</item>
    </izvorni_sadrzaj>
    <derivirana_varijabla naziv="DomainObject.Predmet.ProtuStrankaListFormatedWithAdressOIB_1">
      <item>AGROPROJEKT d.o.o., OIB 31999338764, Banija 130, 47000 Karlovac zastupanog po punomoćniku Mihovil Stanišić</item>
    </derivirana_varijabla>
  </DomainObject.Predmet.ProtuStrankaListFormatedWithAdressOIB>
  <DomainObject.Predmet.ProtuStrankaListNazivFormated>
    <izvorni_sadrzaj>
      <item>AGROPROJEKT d.o.o.</item>
    </izvorni_sadrzaj>
    <derivirana_varijabla naziv="DomainObject.Predmet.ProtuStrankaListNazivFormated_1">
      <item>AGROPROJEKT d.o.o.</item>
    </derivirana_varijabla>
  </DomainObject.Predmet.ProtuStrankaListNazivFormated>
  <DomainObject.Predmet.ProtuStrankaListNazivFormatedOIB>
    <izvorni_sadrzaj>
      <item>AGROPROJEKT d.o.o., OIB 31999338764</item>
    </izvorni_sadrzaj>
    <derivirana_varijabla naziv="DomainObject.Predmet.ProtuStrankaListNazivFormatedOIB_1">
      <item>AGROPROJEKT d.o.o., OIB 31999338764</item>
    </derivirana_varijabla>
  </DomainObject.Predmet.ProtuStrankaListNazivFormatedOIB>
  <DomainObject.Predmet.OstaliListFormated>
    <izvorni_sadrzaj>
      <item>Mihovil Stanišić punomoćnik sudionika u postupku AGROPROJEKT d.o.o.</item>
      <item>Goran Jujnović Lučić</item>
    </izvorni_sadrzaj>
    <derivirana_varijabla naziv="DomainObject.Predmet.OstaliListFormated_1">
      <item>Mihovil Stanišić punomoćnik sudionika u postupku AGROPROJEKT d.o.o.</item>
      <item>Goran Jujnović Lučić</item>
    </derivirana_varijabla>
  </DomainObject.Predmet.OstaliListFormated>
  <DomainObject.Predmet.OstaliListFormatedOIB>
    <izvorni_sadrzaj>
      <item>Mihovil Stanišić, OIB 86138531243 punomoćnik sudionika u postupku AGROPROJEKT d.o.o.</item>
      <item>Goran Jujnović Lučić, OIB 62461289936</item>
    </izvorni_sadrzaj>
    <derivirana_varijabla naziv="DomainObject.Predmet.OstaliListFormatedOIB_1">
      <item>Mihovil Stanišić, OIB 86138531243 punomoćnik sudionika u postupku AGROPROJEKT d.o.o.</item>
      <item>Goran Jujnović Lučić, OIB 62461289936</item>
    </derivirana_varijabla>
  </DomainObject.Predmet.OstaliListFormatedOIB>
  <DomainObject.Predmet.OstaliListFormatedWithAdress>
    <izvorni_sadrzaj>
      <item>Mihovil Stanišić, Banija 130a, 47000 Karlovac punomoćnik sudionika u postupku AGROPROJEKT d.o.o.</item>
      <item>Goran Jujnović Lučić, Strojarska cesta 20/XXII, 10000 Makarska</item>
    </izvorni_sadrzaj>
    <derivirana_varijabla naziv="DomainObject.Predmet.OstaliListFormatedWithAdress_1">
      <item>Mihovil Stanišić, Banija 130a, 47000 Karlovac punomoćnik sudionika u postupku AGROPROJEKT d.o.o.</item>
      <item>Goran Jujnović Lučić, Strojarska cesta 20/XXII, 10000 Makarska</item>
    </derivirana_varijabla>
  </DomainObject.Predmet.OstaliListFormatedWithAdress>
  <DomainObject.Predmet.OstaliListFormatedWithAdressOIB>
    <izvorni_sadrzaj>
      <item>Mihovil Stanišić, OIB 86138531243, Banija 130a, 47000 Karlovac punomoćnik sudionika u postupku AGROPROJEKT d.o.o.</item>
      <item>Goran Jujnović Lučić, OIB 62461289936, Strojarska cesta 20/XXII, 10000 Makarska</item>
    </izvorni_sadrzaj>
    <derivirana_varijabla naziv="DomainObject.Predmet.OstaliListFormatedWithAdressOIB_1">
      <item>Mihovil Stanišić, OIB 86138531243, Banija 130a, 47000 Karlovac punomoćnik sudionika u postupku AGROPROJEKT d.o.o.</item>
      <item>Goran Jujnović Lučić, OIB 62461289936, Strojarska cesta 20/XXII, 10000 Makarska</item>
    </derivirana_varijabla>
  </DomainObject.Predmet.OstaliListFormatedWithAdressOIB>
  <DomainObject.Predmet.OstaliListNazivFormated>
    <izvorni_sadrzaj>
      <item>Mihovil Stanišić</item>
      <item>Goran Jujnović Lučić</item>
    </izvorni_sadrzaj>
    <derivirana_varijabla naziv="DomainObject.Predmet.OstaliListNazivFormated_1">
      <item>Mihovil Stanišić</item>
      <item>Goran Jujnović Lučić</item>
    </derivirana_varijabla>
  </DomainObject.Predmet.OstaliListNazivFormated>
  <DomainObject.Predmet.OstaliListNazivFormatedOIB>
    <izvorni_sadrzaj>
      <item>Mihovil Stanišić, OIB 86138531243</item>
      <item>Goran Jujnović Lučić, OIB 62461289936</item>
    </izvorni_sadrzaj>
    <derivirana_varijabla naziv="DomainObject.Predmet.OstaliListNazivFormatedOIB_1">
      <item>Mihovil Stanišić, OIB 86138531243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AGROPROJEKT d.o.o. i dr.</izvorni_sadrzaj>
    <derivirana_varijabla naziv="DomainObject.Predmet.StrankaIDrugi_1">AGROPROJEKT d.o.o. i dr.</derivirana_varijabla>
  </DomainObject.Predmet.StrankaIDrugi>
  <DomainObject.Predmet.ProtustrankaIDrugi>
    <izvorni_sadrzaj>AGROPROJEKT d.o.o.</izvorni_sadrzaj>
    <derivirana_varijabla naziv="DomainObject.Predmet.ProtustrankaIDrugi_1">AGROPROJEKT d.o.o.</derivirana_varijabla>
  </DomainObject.Predmet.ProtustrankaIDrugi>
  <DomainObject.Predmet.StrankaIDrugiAdressOIB>
    <izvorni_sadrzaj>AGROPROJEKT d.o.o., OIB 31999338764, Banija 130, 47000 Karlovac i dr.</izvorni_sadrzaj>
    <derivirana_varijabla naziv="DomainObject.Predmet.StrankaIDrugiAdressOIB_1">AGROPROJEKT d.o.o., OIB 31999338764, Banija 130, 47000 Karlovac i dr.</derivirana_varijabla>
  </DomainObject.Predmet.StrankaIDrugiAdressOIB>
  <DomainObject.Predmet.ProtustrankaIDrugiAdressOIB>
    <izvorni_sadrzaj>AGROPROJEKT d.o.o., OIB 31999338764, Banija 130, 47000 Karlovac</izvorni_sadrzaj>
    <derivirana_varijabla naziv="DomainObject.Predmet.ProtustrankaIDrugiAdressOIB_1">AGROPROJEKT d.o.o., OIB 31999338764, Banija 130,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AGROPROJEKT d.o.o.</item>
      <item>AGROPROJEKT d.o.o.</item>
      <item>Mihovil Stanišić</item>
      <item>Mihovil Stanišić</item>
      <item>Goran Jujnović Lučić</item>
    </izvorni_sadrzaj>
    <derivirana_varijabla naziv="DomainObject.Predmet.SudioniciListNaziv_1">
      <item>AGROPROJEKT d.o.o.</item>
      <item>AGROPROJEKT d.o.o.</item>
      <item>Mihovil Stanišić</item>
      <item>Mihovil Stanišić</item>
      <item>Goran Jujnović Lučić</item>
    </derivirana_varijabla>
  </DomainObject.Predmet.SudioniciListNaziv>
  <DomainObject.Predmet.SudioniciListAdressOIB>
    <izvorni_sadrzaj>
      <item>AGROPROJEKT d.o.o., OIB 31999338764, Banija 130,47000 Karlovac</item>
      <item>AGROPROJEKT d.o.o., OIB 31999338764, Banija 130,47000 Karlovac</item>
      <item>Mihovil Stanišić, OIB 86138531243, Banija 130a,47000 Karlovac</item>
      <item>Mihovil Stanišić, OIB 86138531243, Banija 130a,47000 Karlovac</item>
      <item>Goran Jujnović Lučić, OIB 62461289936, Strojarska cesta 20/XXII,10000 Makarska</item>
    </izvorni_sadrzaj>
    <derivirana_varijabla naziv="DomainObject.Predmet.SudioniciListAdressOIB_1">
      <item>AGROPROJEKT d.o.o., OIB 31999338764, Banija 130,47000 Karlovac</item>
      <item>AGROPROJEKT d.o.o., OIB 31999338764, Banija 130,47000 Karlovac</item>
      <item>Mihovil Stanišić, OIB 86138531243, Banija 130a,47000 Karlovac</item>
      <item>Mihovil Stanišić, OIB 86138531243, Banija 130a,47000 Karlovac</item>
      <item>Goran Jujnović Lučić, OIB 62461289936, Strojarska cesta 20/XXII,10000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31999338764</item>
      <item>, OIB 31999338764</item>
      <item>, OIB 86138531243</item>
      <item>, OIB 86138531243</item>
      <item>, OIB 62461289936</item>
    </izvorni_sadrzaj>
    <derivirana_varijabla naziv="DomainObject.Predmet.SudioniciListNazivOIB_1">
      <item>, OIB 31999338764</item>
      <item>, OIB 31999338764</item>
      <item>, OIB 86138531243</item>
      <item>, OIB 86138531243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674</properties:Characters>
  <properties:Lines>40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2016-10-11T07:55:00Z</dcterms:created>
  <dc:creator>nmarkovic</dc:creator>
  <cp:lastModifiedBy>Karmela Dolenc</cp:lastModifiedBy>
  <cp:lastPrinted>2018-01-26T12:55:00Z</cp:lastPrinted>
  <dcterms:modified xmlns:xsi="http://www.w3.org/2001/XMLSchema-instance" xsi:type="dcterms:W3CDTF">2018-01-26T12:55:00Z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