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9f0a" w14:paraId="1039f0a" w:rsidRDefault="00053367" w:rsidP="007A2BBB" w:rsidR="007A2BBB">
      <w:pPr>
        <w:jc w:val="right"/>
        <w15:collapsed w:val="false"/>
      </w:pPr>
      <w:bookmarkStart w:name="_GoBack" w:id="0"/>
      <w:bookmarkEnd w:id="0"/>
      <w:r>
        <w:t xml:space="preserve">    </w:t>
      </w:r>
      <w:r w:rsidR="007A2BBB">
        <w:t>Broj: 6 St-</w:t>
      </w:r>
      <w:r w:rsidR="00050FF8">
        <w:t>758/16-8</w:t>
      </w:r>
    </w:p>
    <w:p w:rsidRDefault="007E6D1A" w:rsidP="007E6D1A" w:rsidR="007E6D1A">
      <w:pPr>
        <w:jc w:val="right"/>
      </w:pPr>
    </w:p>
    <w:p w:rsidRDefault="00DF17FA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7E6D1A" w:rsidP="007E6D1A" w:rsidR="007E6D1A">
      <w:pPr>
        <w:pStyle w:val="Tijeloteksta"/>
      </w:pPr>
      <w:r>
        <w:tab/>
      </w:r>
      <w:r w:rsidR="00053367">
        <w:t xml:space="preserve">Trgovački sud u Osijeku, po </w:t>
      </w:r>
      <w:r w:rsidR="001F430D">
        <w:t>stečajnoj sutkinji Nadi Roso, u stečajnom predmetu predlagatelja</w:t>
      </w:r>
      <w:r w:rsidR="00050FF8">
        <w:t xml:space="preserve">: </w:t>
      </w:r>
      <w:r w:rsidR="00050FF8" w:rsidRPr="00050FF8">
        <w:t xml:space="preserve">Financijska agencija Regionalni centar Osijek, za otvaranje stečajnog  postupka nad dužnikom </w:t>
      </w:r>
      <w:r w:rsidR="00050FF8" w:rsidRPr="00050FF8">
        <w:rPr>
          <w:b/>
        </w:rPr>
        <w:t xml:space="preserve">KOZMETIKA MIHALJEVIĆ d.o.o., </w:t>
      </w:r>
      <w:proofErr w:type="spellStart"/>
      <w:r w:rsidR="00050FF8" w:rsidRPr="00050FF8">
        <w:rPr>
          <w:b/>
        </w:rPr>
        <w:t>Josipovac</w:t>
      </w:r>
      <w:proofErr w:type="spellEnd"/>
      <w:r w:rsidR="00050FF8" w:rsidRPr="00050FF8">
        <w:rPr>
          <w:b/>
        </w:rPr>
        <w:t>, Nova Dalmacija 37, OIB: 55644463225, MBS: 030078410</w:t>
      </w:r>
      <w:r w:rsidR="00053367">
        <w:t xml:space="preserve">, </w:t>
      </w:r>
      <w:r>
        <w:t xml:space="preserve">dana </w:t>
      </w:r>
      <w:r w:rsidR="00050FF8">
        <w:t>2. lipnja</w:t>
      </w:r>
      <w:r w:rsidR="001F430D">
        <w:t xml:space="preserve"> 2016. g.,</w:t>
      </w:r>
      <w:r>
        <w:t xml:space="preserve">                                       </w:t>
      </w:r>
    </w:p>
    <w:p w:rsidRDefault="00E9379E" w:rsidP="00E9379E" w:rsidR="007E6D1A">
      <w:pPr>
        <w:tabs>
          <w:tab w:pos="1425" w:val="left"/>
        </w:tabs>
        <w:jc w:val="both"/>
      </w:pPr>
      <w:r>
        <w:tab/>
      </w: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050FF8" w:rsidRPr="00050FF8">
        <w:t xml:space="preserve">Zdenka Mihaljević, OIB: 01737320908, </w:t>
      </w:r>
      <w:proofErr w:type="spellStart"/>
      <w:r w:rsidR="00050FF8" w:rsidRPr="00050FF8">
        <w:t>Josipovac</w:t>
      </w:r>
      <w:proofErr w:type="spellEnd"/>
      <w:r w:rsidR="00050FF8" w:rsidRPr="00050FF8">
        <w:t>, Nova Dalmacija 37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C06AA6" w:rsidRPr="00050FF8">
        <w:rPr>
          <w:b/>
        </w:rPr>
        <w:t>4.000,00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050FF8">
        <w:t>758-16.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050FF8" w:rsidRPr="00050FF8">
        <w:t xml:space="preserve">Zdenka Mihaljević, OIB: 01737320908, </w:t>
      </w:r>
      <w:proofErr w:type="spellStart"/>
      <w:r w:rsidR="00050FF8" w:rsidRPr="00050FF8">
        <w:t>Josipovac</w:t>
      </w:r>
      <w:proofErr w:type="spellEnd"/>
      <w:r w:rsidR="00050FF8" w:rsidRPr="00050FF8">
        <w:t>, Nova Dalmacija 37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Pr="00050FF8">
        <w:rPr>
          <w:b/>
        </w:rPr>
        <w:t>4.000,00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050FF8">
        <w:t>758-16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050FF8" w:rsidRPr="00050FF8">
        <w:t xml:space="preserve">Zdenka Mihaljević, OIB: 01737320908, </w:t>
      </w:r>
      <w:proofErr w:type="spellStart"/>
      <w:r w:rsidR="00050FF8" w:rsidRPr="00050FF8">
        <w:t>Josipovac</w:t>
      </w:r>
      <w:proofErr w:type="spellEnd"/>
      <w:r w:rsidR="00050FF8" w:rsidRPr="00050FF8">
        <w:t>, Nova Dalmacija 37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050FF8" w:rsidRPr="00050FF8">
        <w:t xml:space="preserve">Zdenka Mihaljević, OIB: 01737320908, </w:t>
      </w:r>
      <w:proofErr w:type="spellStart"/>
      <w:r w:rsidR="00050FF8" w:rsidRPr="00050FF8">
        <w:t>Josipovac</w:t>
      </w:r>
      <w:proofErr w:type="spellEnd"/>
      <w:r w:rsidR="00050FF8" w:rsidRPr="00050FF8">
        <w:t>, Nova Dalmacija 37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050FF8" w:rsidP="00050FF8" w:rsidR="00050FF8">
      <w:pPr>
        <w:jc w:val="right"/>
      </w:pPr>
      <w:r>
        <w:t>Broj: 6 St-758/16-8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050FF8">
        <w:rPr>
          <w:bCs/>
        </w:rPr>
        <w:t>29. ožujka 2016. g</w:t>
      </w:r>
      <w:r w:rsidR="00477781">
        <w:rPr>
          <w:bCs/>
        </w:rPr>
        <w:t>.</w:t>
      </w:r>
      <w:r w:rsidR="00742CE9">
        <w:rPr>
          <w:bCs/>
        </w:rPr>
        <w:t xml:space="preserve"> podnijela ovom sudu prijedlog za pokretanje stečajnog postupka nad dužnikom </w:t>
      </w:r>
      <w:r w:rsidR="00050FF8" w:rsidRPr="00050FF8">
        <w:rPr>
          <w:b/>
        </w:rPr>
        <w:t xml:space="preserve">KOZMETIKA MIHALJEVIĆ d.o.o., </w:t>
      </w:r>
      <w:proofErr w:type="spellStart"/>
      <w:r w:rsidR="00050FF8" w:rsidRPr="00050FF8">
        <w:rPr>
          <w:b/>
        </w:rPr>
        <w:t>Josipovac</w:t>
      </w:r>
      <w:proofErr w:type="spellEnd"/>
      <w:r w:rsidR="00050FF8" w:rsidRPr="00050FF8">
        <w:rPr>
          <w:b/>
        </w:rPr>
        <w:t>, Nova Dalmacija 37, OIB: 55644463225, MBS: 030078410</w:t>
      </w:r>
      <w:r w:rsidR="00742CE9">
        <w:t>, temeljem odredbe članka 110. stav 1. Stečajnog zakona (Narodne novine 71/15) .</w:t>
      </w:r>
    </w:p>
    <w:p w:rsidRDefault="00742CE9" w:rsidP="007E6D1A" w:rsidR="007E6D1A">
      <w:pPr>
        <w:jc w:val="both"/>
      </w:pPr>
      <w:r>
        <w:tab/>
        <w:t>Zaključkom St-</w:t>
      </w:r>
      <w:r w:rsidR="00050FF8">
        <w:t>758/16 od 12. travnja 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050FF8" w:rsidRPr="00050FF8">
        <w:t xml:space="preserve">Zdenka Mihaljević, OIB: 01737320908, </w:t>
      </w:r>
      <w:proofErr w:type="spellStart"/>
      <w:r w:rsidR="00050FF8" w:rsidRPr="00050FF8">
        <w:t>Josipovac</w:t>
      </w:r>
      <w:proofErr w:type="spellEnd"/>
      <w:r w:rsidR="00050FF8" w:rsidRPr="00050FF8">
        <w:t>, Nova Dalmacija 37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050FF8">
        <w:t>758/16</w:t>
      </w:r>
      <w:r w:rsidR="00477781">
        <w:t xml:space="preserve"> od </w:t>
      </w:r>
      <w:r w:rsidR="00050FF8">
        <w:t>29. travnja</w:t>
      </w:r>
      <w:r w:rsidR="00477781">
        <w:t xml:space="preserve"> 2016. g. na uplatu</w:t>
      </w:r>
      <w:r w:rsidR="007E6D1A">
        <w:t xml:space="preserve"> dodatnog iznosa predujma u iznosu od 3.000,00 kn  za namirenje troškova stečajnog postupka,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050FF8">
        <w:t xml:space="preserve">758/16 </w:t>
      </w:r>
      <w:r w:rsidR="00477781">
        <w:t xml:space="preserve">od </w:t>
      </w:r>
      <w:r w:rsidR="00050FF8">
        <w:t>12. travnja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050FF8" w:rsidRPr="00050FF8">
        <w:t xml:space="preserve">Zdenka Mihaljević, OIB: 01737320908, </w:t>
      </w:r>
      <w:proofErr w:type="spellStart"/>
      <w:r w:rsidR="00050FF8" w:rsidRPr="00050FF8">
        <w:t>Josipovac</w:t>
      </w:r>
      <w:proofErr w:type="spellEnd"/>
      <w:r w:rsidR="00050FF8" w:rsidRPr="00050FF8">
        <w:t>, Nova Dalmacija 37</w:t>
      </w:r>
      <w:r w:rsidR="00050FF8">
        <w:t xml:space="preserve"> </w:t>
      </w:r>
      <w:r>
        <w:t>zaprimi</w:t>
      </w:r>
      <w:r w:rsidR="000634F3">
        <w:t xml:space="preserve">o je dana </w:t>
      </w:r>
      <w:r w:rsidR="00050FF8">
        <w:t>15.4.2016. g.</w:t>
      </w:r>
      <w:r w:rsidR="00477781">
        <w:t xml:space="preserve"> a zaključak od </w:t>
      </w:r>
      <w:r w:rsidR="00050FF8">
        <w:t>29.4.2016. g.</w:t>
      </w:r>
      <w:r w:rsidR="00477781">
        <w:t xml:space="preserve"> zaprimio je dana </w:t>
      </w:r>
      <w:r w:rsidR="00050FF8">
        <w:t>5.5.</w:t>
      </w:r>
      <w:r w:rsidR="00477781">
        <w:t xml:space="preserve">2016. g. </w:t>
      </w:r>
      <w:r w:rsidR="000634F3">
        <w:t>a što</w:t>
      </w:r>
      <w:r w:rsidR="00477781">
        <w:t xml:space="preserve"> je utvrđeno uvidom u povratnice</w:t>
      </w:r>
      <w:r w:rsidR="000634F3">
        <w:t xml:space="preserve"> koj</w:t>
      </w:r>
      <w:r w:rsidR="00477781">
        <w:t>e</w:t>
      </w:r>
      <w:r w:rsidR="000634F3">
        <w:t xml:space="preserve"> se nalaz</w:t>
      </w:r>
      <w:r w:rsidR="00477781">
        <w:t>e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A2BBB" w:rsidP="007E6D1A" w:rsidR="007A2BBB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50FF8">
        <w:t>2. lipnja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E6D1A" w:rsidR="00050FF8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050FF8" w:rsidRPr="00050FF8">
        <w:t>Zdenk</w:t>
      </w:r>
      <w:r w:rsidR="00050FF8">
        <w:t xml:space="preserve">a Mihaljević, </w:t>
      </w:r>
      <w:proofErr w:type="spellStart"/>
      <w:r w:rsidR="00050FF8" w:rsidRPr="00050FF8">
        <w:t>Josipovac</w:t>
      </w:r>
      <w:proofErr w:type="spellEnd"/>
      <w:r w:rsidR="00050FF8" w:rsidRPr="00050FF8">
        <w:t>, Nova Dalmacija 37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050FF8">
        <w:t>2.7.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136" w:rsidP="00C06AA6" w:rsidR="00ED0136">
      <w:r>
        <w:separator/>
      </w:r>
    </w:p>
  </w:endnote>
  <w:endnote w:id="0" w:type="continuationSeparator">
    <w:p w:rsidRDefault="00ED0136" w:rsidP="00C06AA6" w:rsidR="00ED0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136" w:rsidP="00C06AA6" w:rsidR="00ED0136">
      <w:r>
        <w:separator/>
      </w:r>
    </w:p>
  </w:footnote>
  <w:footnote w:id="0" w:type="continuationSeparator">
    <w:p w:rsidRDefault="00ED0136" w:rsidP="00C06AA6" w:rsidR="00ED01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1FA9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1FA9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0136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1F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1F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F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F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F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1F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1F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F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F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F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KOZMETIKA MIHALJEVIĆ d.o.o. za proizvodnju, trgovinu, zastupanja i usluge</item>
    </izvorni_sadrzaj>
    <derivirana_varijabla naziv="DomainObject.Predmet.SudioniciListNaziv_1">
      <item>FINA RC OSIJEK</item>
      <item>KOZMETIKA MIHALJEVIĆ d.o.o. za proizvodnju, trgovinu, zastupanja i usluge</item>
    </derivirana_varijabla>
  </DomainObject.Predmet.SudioniciListNaziv>
  <DomainObject.Predmet.SudioniciListAdressOIB>
    <izvorni_sadrzaj>
      <item>FINA RC OSIJEK, OIB 85821130368</item>
      <item>KOZMETIKA MIHALJEVIĆ d.o.o. za proizvodnju, trgovinu, zastupanja i usluge, OIB 55644463225, Nova Dalmacija 37,31220 Josipovac</item>
    </izvorni_sadrzaj>
    <derivirana_varijabla naziv="DomainObject.Predmet.SudioniciListAdressOIB_1">
      <item>FINA RC OSIJEK, OIB 85821130368</item>
      <item>KOZMETIKA MIHALJEVIĆ d.o.o. za proizvodnju, trgovinu, zastupanja i usluge, OIB 55644463225, Nova Dalmacija 37,31220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55644463225</item>
    </izvorni_sadrzaj>
    <derivirana_varijabla naziv="DomainObject.Predmet.SudioniciListNazivOIB_1">
      <item>, OIB 85821130368</item>
      <item>, OIB 55644463225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EF5B3-62D9-4187-A29C-2A2F2DB7D3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666</properties:Words>
  <properties:Characters>3630</properties:Characters>
  <properties:Lines>129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2016-05-31T06:36:00Z</dcterms:created>
  <dc:creator>Korisnik</dc:creator>
  <cp:keywords/>
  <cp:lastModifiedBy>Danijela Sekulić</cp:lastModifiedBy>
  <cp:lastPrinted>2016-06-02T11:49:00Z</cp:lastPrinted>
  <dcterms:modified xmlns:xsi="http://www.w3.org/2001/XMLSchema-instance" xsi:type="dcterms:W3CDTF">2016-06-02T11:50:00Z</dcterms:modified>
  <cp:revision>4</cp:revision>
  <dc:subject/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