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5a63" w14:paraId="f0d5a63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40E56">
        <w:t>9</w:t>
      </w:r>
      <w:r w:rsidR="009C4207">
        <w:t>47</w:t>
      </w:r>
      <w:r>
        <w:t>/1</w:t>
      </w:r>
      <w:r w:rsidR="004109AE">
        <w:t>6</w:t>
      </w:r>
      <w:r>
        <w:t>-</w:t>
      </w:r>
      <w:r w:rsidR="009C4207">
        <w:t>37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540E56" w:rsidP="00540E56" w:rsidR="00540E56">
      <w:pPr>
        <w:jc w:val="both"/>
      </w:pPr>
      <w:r>
        <w:tab/>
      </w:r>
      <w:r w:rsidRPr="000B1DB2">
        <w:t xml:space="preserve">Trgovački sud u Osijeku, po sucu mr. sc. Tihomiru Kovačeviću, kao stečajnom sucu, povodom prijedloga </w:t>
      </w:r>
      <w:r>
        <w:t xml:space="preserve">predlagatelja </w:t>
      </w:r>
      <w:r w:rsidR="005B1E09">
        <w:t>Republika Hrvatska, Ministarstvo financija zastupana po</w:t>
      </w:r>
      <w:r>
        <w:t xml:space="preserve">, </w:t>
      </w:r>
      <w:r w:rsidR="005B1E09">
        <w:t>Županijskom državnom odvjetništvu u Osijeku</w:t>
      </w:r>
      <w:r>
        <w:t xml:space="preserve">, Osijek </w:t>
      </w:r>
      <w:r w:rsidRPr="000B1DB2">
        <w:t xml:space="preserve">za otvaranje stečajnog postupka nad dužnikom </w:t>
      </w:r>
      <w:r w:rsidR="00CE3DBA" w:rsidRPr="00CE3DBA">
        <w:t>ARKA d.o.o. za poslovanje nekretninama, Osijek, Ribarska 4, MBS: 030093087, OIB: 31599715399</w:t>
      </w:r>
      <w:r w:rsidRPr="00450C50">
        <w:t xml:space="preserve">, dana </w:t>
      </w:r>
      <w:r w:rsidR="00CE3DBA">
        <w:t>23</w:t>
      </w:r>
      <w:r>
        <w:t>. s</w:t>
      </w:r>
      <w:r w:rsidR="00CE3DBA">
        <w:t>iječnja</w:t>
      </w:r>
      <w:r w:rsidRPr="00611430">
        <w:t xml:space="preserve"> 201</w:t>
      </w:r>
      <w:r w:rsidR="00CE3DBA">
        <w:t>7</w:t>
      </w:r>
      <w:r w:rsidRPr="00611430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6C55C7" w:rsidP="00CE3DBA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CE3DBA" w:rsidRPr="00CE3DBA">
        <w:rPr>
          <w:bCs/>
        </w:rPr>
        <w:t>ARKA d.o.o. za poslovanje nekretninama, Osijek, Ribarska 4, MBS: 030093087, OIB: 31599715399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672A0B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080702">
        <w:t>Zorislav Novoselac</w:t>
      </w:r>
      <w:r w:rsidR="00672A0B" w:rsidRPr="00672A0B">
        <w:t xml:space="preserve">, Osijek, </w:t>
      </w:r>
      <w:r w:rsidR="00080702">
        <w:t>Kapucinska 27/II</w:t>
      </w:r>
      <w:r w:rsidR="00672A0B" w:rsidRPr="00672A0B">
        <w:t xml:space="preserve">, OIB </w:t>
      </w:r>
      <w:r w:rsidR="00080702">
        <w:t>35178090537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CE3DBA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CE3DBA" w:rsidRPr="00CE3DBA">
        <w:rPr>
          <w:bCs/>
        </w:rPr>
        <w:t>ARKA d.o.o. za poslovanje nekretninama, Osijek, Ribarska 4, MBS: 030093087, OIB: 31599715399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A2791C" w:rsidR="006C55C7">
      <w:pPr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A6179F">
        <w:t xml:space="preserve">dužnika </w:t>
      </w:r>
      <w:r w:rsidR="00A562E9" w:rsidRPr="001F3713">
        <w:t>Josip</w:t>
      </w:r>
      <w:r w:rsidR="00A562E9">
        <w:t>u</w:t>
      </w:r>
      <w:r w:rsidR="00A562E9" w:rsidRPr="001F3713">
        <w:t xml:space="preserve"> Ćurić, Višnjevac, Tina Ujevića 11, OIB 00340359908</w:t>
      </w:r>
      <w:r w:rsidR="00A6179F"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2B2795" w:rsidP="006C55C7" w:rsidR="002B2795">
      <w:pPr>
        <w:jc w:val="both"/>
      </w:pPr>
    </w:p>
    <w:p w:rsidRDefault="00A562E9" w:rsidP="006C55C7" w:rsidR="00A562E9">
      <w:pPr>
        <w:jc w:val="both"/>
      </w:pPr>
    </w:p>
    <w:p w:rsidRDefault="00A562E9" w:rsidP="006C55C7" w:rsidR="00A562E9">
      <w:pPr>
        <w:jc w:val="both"/>
      </w:pPr>
    </w:p>
    <w:p w:rsidRDefault="00A562E9" w:rsidP="006C55C7" w:rsidR="00A562E9">
      <w:pPr>
        <w:jc w:val="both"/>
      </w:pPr>
    </w:p>
    <w:p w:rsidRDefault="00A562E9" w:rsidP="006C55C7" w:rsidR="00A562E9">
      <w:pPr>
        <w:jc w:val="both"/>
      </w:pPr>
    </w:p>
    <w:p w:rsidRDefault="00A562E9" w:rsidP="006C55C7" w:rsidR="00A562E9">
      <w:pPr>
        <w:jc w:val="both"/>
      </w:pPr>
    </w:p>
    <w:p w:rsidRDefault="00A562E9" w:rsidP="006C55C7" w:rsidR="00A562E9">
      <w:pPr>
        <w:jc w:val="both"/>
      </w:pPr>
    </w:p>
    <w:p w:rsidRDefault="00A562E9" w:rsidP="00A562E9" w:rsidR="00A562E9">
      <w:pPr>
        <w:pStyle w:val="Naslov1"/>
        <w:jc w:val="center"/>
        <w:rPr>
          <w:b w:val="false"/>
          <w:bCs w:val="false"/>
        </w:rPr>
      </w:pPr>
    </w:p>
    <w:p w:rsidRDefault="006C55C7" w:rsidP="00A562E9" w:rsidR="00A4485C" w:rsidRPr="00A562E9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4485C" w:rsidP="00101441" w:rsidR="00A4485C">
      <w:pPr>
        <w:ind w:firstLine="720"/>
        <w:jc w:val="both"/>
      </w:pPr>
    </w:p>
    <w:p w:rsidRDefault="00A562E9" w:rsidP="00101441" w:rsidR="00A562E9">
      <w:pPr>
        <w:ind w:firstLine="720"/>
        <w:jc w:val="both"/>
      </w:pPr>
    </w:p>
    <w:p w:rsidRDefault="00E435F2" w:rsidP="00A562E9" w:rsidR="00A562E9">
      <w:pPr>
        <w:jc w:val="both"/>
      </w:pPr>
      <w:r>
        <w:tab/>
      </w:r>
      <w:r w:rsidR="00A562E9">
        <w:t>Dana 20.01.2016. zaprimljen je na ovome sudu zahtjev FINE Regionalni centar Osijek Podružnica Osijek, klasa: 110-07/16-01/04 Ur. broj 04-06-15-1254 od 19.01.2016. godine, za provedbu skraćenog stečajnog postupka nad dužnikom ARKA d.o.o. za poslovanje nekretninama, Osijek, Ribarska 4, MBS: 030093087, OIB: 31599715399.</w:t>
      </w:r>
    </w:p>
    <w:p w:rsidRDefault="00A562E9" w:rsidP="00A562E9" w:rsidR="00A562E9">
      <w:pPr>
        <w:jc w:val="both"/>
      </w:pPr>
    </w:p>
    <w:p w:rsidRDefault="00A562E9" w:rsidP="00A562E9" w:rsidR="00A562E9">
      <w:pPr>
        <w:jc w:val="both"/>
      </w:pPr>
      <w:r>
        <w:tab/>
        <w:t xml:space="preserve">Sukladno članku 430. Stečajnog zakona (NN 71/15, dalje: SZ) Trgovački sud u Osijeku je dana 22.01.2016., pod poslovnim brojem St-154/16-3, objavio oglas na mrežnoj stranici e-oglasna ploča sudova, kojim je pozvao osobe ovlaštene za zastupanje dužnika da u roku od 15 dana od dana objave oglasa podnesu sudu javnobilježnički ovjerovljeni popis imovine i obveza na propisanom obrascu, te vjerovnike da najkasnije u roku od 45 dana od objave oglasa predlože otvaranje stečajnog postupka i uplate predujam u iznosu od 10.000,00 kn za pokriće troškova tog postupka na žiro-račun suda. </w:t>
      </w:r>
    </w:p>
    <w:p w:rsidRDefault="00A562E9" w:rsidP="00A562E9" w:rsidR="00A562E9">
      <w:pPr>
        <w:jc w:val="both"/>
      </w:pPr>
    </w:p>
    <w:p w:rsidRDefault="00A562E9" w:rsidP="00A562E9" w:rsidR="00A562E9">
      <w:pPr>
        <w:jc w:val="both"/>
      </w:pPr>
      <w:r>
        <w:tab/>
        <w:t>Podneskom zaprimljenim, kod ovog suda dana 10.02.2016. godine, vjerovnik Republika Hrvatska zastupana po Županijskom državnom odvjetništvu u Osijeku podnijela je prijedlog za otvaranjem stečajnog postupka nad dužnikom ARKA d.o.o. za poslovanje nekretninama, Osijek, Ribarska 4, MBS: 030093087, OIB: 31599715399, uz koji prijedlog je dostavila dokaz o postojanju svoje tražbine i postojanju stečajnog razloga nesposobnosti za plaćanje propisanog odredbom članka 6. stav 2. SZ, te dokaz o postojanju nekretnina u vlasništvu dužnika.</w:t>
      </w:r>
    </w:p>
    <w:p w:rsidRDefault="00A562E9" w:rsidP="00A562E9" w:rsidR="00A562E9">
      <w:pPr>
        <w:jc w:val="both"/>
      </w:pPr>
    </w:p>
    <w:p w:rsidRDefault="00A562E9" w:rsidP="00A562E9" w:rsidR="00A562E9">
      <w:pPr>
        <w:jc w:val="both"/>
      </w:pPr>
      <w:r>
        <w:tab/>
        <w:t xml:space="preserve">Slijedom gore navedenog, budući nisu ispunjeni uvjeti za istovremeno otvaranje i zaključenje skraćenog stečajnog postupka nad dužnikom, u smislu odredbe članka 431. Stečajnog zakona, sukladno članku 433. SZ obustavljen je skraćeni stečajni postupak nad dužnikom, te budući je sud </w:t>
      </w:r>
      <w:r w:rsidRPr="00176811">
        <w:t xml:space="preserve">utvrdio da je predlagatelj ovlašten za podnošenje predmetnoga prijedloga temeljem odredbe čl. </w:t>
      </w:r>
      <w:r>
        <w:t>109. st. 1. i 2</w:t>
      </w:r>
      <w:r w:rsidRPr="00176811">
        <w:t>.</w:t>
      </w:r>
      <w:r>
        <w:t xml:space="preserve"> SZ-a</w:t>
      </w:r>
      <w:r w:rsidRPr="00176811">
        <w:t xml:space="preserve"> </w:t>
      </w:r>
      <w:r w:rsidRPr="00670F0C">
        <w:t xml:space="preserve">donio </w:t>
      </w:r>
      <w:r>
        <w:t xml:space="preserve">je </w:t>
      </w:r>
      <w:r w:rsidRPr="00670F0C">
        <w:t>rješenje o pokretanju prethodnog postupka (čl. 115. st. 1. SZ-a) i zakazao ročište (čl. 123. i čl. 128. st.1. SZ-a).</w:t>
      </w:r>
    </w:p>
    <w:p w:rsidRDefault="00A562E9" w:rsidP="00A562E9" w:rsidR="00A562E9">
      <w:pPr>
        <w:jc w:val="both"/>
      </w:pPr>
    </w:p>
    <w:p w:rsidRDefault="00A562E9" w:rsidP="00A562E9" w:rsidR="00A562E9" w:rsidRPr="00491CCC">
      <w:pPr>
        <w:ind w:firstLine="708"/>
        <w:jc w:val="both"/>
        <w:rPr>
          <w:color w:val="000000"/>
        </w:rPr>
      </w:pPr>
      <w:r>
        <w:t xml:space="preserve">Na ročištu radi izjašnjenja o prijedlogu za otvaranje stečajnog postupka i ročišta radi rasprave o uvjetima za otvaranje stečajnog postupka nad dužnikom, održanom 9.11.2016.  godine </w:t>
      </w:r>
      <w:r>
        <w:rPr>
          <w:color w:val="000000"/>
        </w:rPr>
        <w:t xml:space="preserve">zakonski zastupnik dužnika dostavio je prokazni popis imovine ovjeren po javnom bilježniku </w:t>
      </w:r>
      <w:r w:rsidR="00967A44">
        <w:rPr>
          <w:color w:val="000000"/>
        </w:rPr>
        <w:t xml:space="preserve">7.10.2016. </w:t>
      </w:r>
      <w:r>
        <w:rPr>
          <w:color w:val="000000"/>
        </w:rPr>
        <w:t xml:space="preserve">iz kojega je utvrđeno da dužnik ne posjeduje ni pokretnu ni nepokretnu imovinu, kao ni imovinska prava na tuđim stvarima, novčana sredstva, kao ni novčane tražbine. Na predmetnom ročištu punomoćnik dužnika </w:t>
      </w:r>
      <w:r>
        <w:t>je pojasnio da</w:t>
      </w:r>
      <w:r>
        <w:rPr>
          <w:color w:val="000000"/>
        </w:rPr>
        <w:t xml:space="preserve"> je u ovršnom postupku koji se vodio kod Općinskog suda u Osijeku pod poslovnim brojem OVR-1965/16 (ranije OVR-514/15) sklopljen ugovor o neposrednoj pogodbi između ovršenika (dužnika Arka d.o.o. Osijek) i ovrhovoditelja (Duga Osijek d.o.o. Osijek, F. Krežme 8), te je doneseno rješenje o dosudi nekretnina ovrhovoditelju, poslovnog broja </w:t>
      </w:r>
      <w:r w:rsidRPr="001B0440">
        <w:rPr>
          <w:color w:val="000000"/>
        </w:rPr>
        <w:t>33 OVR-1965/16-27 od 28.09.2016.</w:t>
      </w:r>
      <w:r>
        <w:rPr>
          <w:color w:val="000000"/>
        </w:rPr>
        <w:t>,</w:t>
      </w:r>
      <w:r w:rsidRPr="001B0440">
        <w:rPr>
          <w:color w:val="000000"/>
        </w:rPr>
        <w:t xml:space="preserve"> čija</w:t>
      </w:r>
      <w:r>
        <w:rPr>
          <w:color w:val="000000"/>
        </w:rPr>
        <w:t xml:space="preserve"> je tražbina bila prva u redoslijedu založnih prava, a s čime se suglasio i založni vjerovnik Republika Hrvatska. </w:t>
      </w:r>
      <w:r w:rsidRPr="00D97DAF">
        <w:rPr>
          <w:color w:val="000000"/>
        </w:rPr>
        <w:t xml:space="preserve">Temeljem pravomoćnog </w:t>
      </w:r>
      <w:r>
        <w:rPr>
          <w:color w:val="000000"/>
        </w:rPr>
        <w:t>predmetnog rješenja</w:t>
      </w:r>
      <w:r w:rsidRPr="00D97DAF">
        <w:rPr>
          <w:color w:val="000000"/>
        </w:rPr>
        <w:t xml:space="preserve"> Općinskog suda u Osijeku </w:t>
      </w:r>
      <w:r>
        <w:rPr>
          <w:color w:val="000000"/>
        </w:rPr>
        <w:t>poslovnog broja</w:t>
      </w:r>
      <w:r w:rsidRPr="00D97DAF">
        <w:rPr>
          <w:color w:val="000000"/>
        </w:rPr>
        <w:t xml:space="preserve"> 33 OVR-1965/16-27 od 28.09.2016. i zaključka Općinskog su</w:t>
      </w:r>
      <w:r>
        <w:rPr>
          <w:color w:val="000000"/>
        </w:rPr>
        <w:t>da u Osijeku od 5.10.2016</w:t>
      </w:r>
      <w:r w:rsidRPr="00D97DAF">
        <w:rPr>
          <w:color w:val="000000"/>
        </w:rPr>
        <w:t>. uknjiž</w:t>
      </w:r>
      <w:r>
        <w:rPr>
          <w:color w:val="000000"/>
        </w:rPr>
        <w:t>eno j</w:t>
      </w:r>
      <w:r w:rsidRPr="00D97DAF">
        <w:rPr>
          <w:color w:val="000000"/>
        </w:rPr>
        <w:t xml:space="preserve">e pravo vlasništva na </w:t>
      </w:r>
      <w:r>
        <w:rPr>
          <w:color w:val="000000"/>
        </w:rPr>
        <w:t xml:space="preserve">predmetnim </w:t>
      </w:r>
      <w:r w:rsidRPr="00D97DAF">
        <w:rPr>
          <w:color w:val="000000"/>
        </w:rPr>
        <w:t>nekretnin</w:t>
      </w:r>
      <w:r>
        <w:rPr>
          <w:color w:val="000000"/>
        </w:rPr>
        <w:t>ama dužnika</w:t>
      </w:r>
      <w:r w:rsidRPr="00D97DAF">
        <w:rPr>
          <w:color w:val="000000"/>
        </w:rPr>
        <w:t xml:space="preserve"> ARKA d.o.o., OIB: 31599715399, Ribarska 4, 31000 Osijek, </w:t>
      </w:r>
      <w:r w:rsidRPr="00491CCC">
        <w:rPr>
          <w:color w:val="000000"/>
        </w:rPr>
        <w:t xml:space="preserve">za korist ovrhovoditelja </w:t>
      </w:r>
      <w:r w:rsidRPr="00491CCC">
        <w:rPr>
          <w:bCs/>
          <w:color w:val="000000"/>
        </w:rPr>
        <w:t xml:space="preserve">DUGA OSIJEK </w:t>
      </w:r>
      <w:r>
        <w:rPr>
          <w:bCs/>
          <w:color w:val="000000"/>
        </w:rPr>
        <w:t>d.o.o</w:t>
      </w:r>
      <w:r w:rsidRPr="00491CCC">
        <w:rPr>
          <w:bCs/>
          <w:color w:val="000000"/>
        </w:rPr>
        <w:t>., OIB: 07679422353, Ulica Franje Krežme 8, 31000 Osijek</w:t>
      </w:r>
      <w:r>
        <w:rPr>
          <w:bCs/>
          <w:color w:val="000000"/>
        </w:rPr>
        <w:t xml:space="preserve">, osim na nekretnini: </w:t>
      </w:r>
      <w:r>
        <w:rPr>
          <w:color w:val="000000"/>
        </w:rPr>
        <w:t>15. Suvlasnički dio: 2314/100000 ETAŽNO VLASNIŠTVO (E-15) – 1. Stan 12, koji se nalazi na 2. katu, a sastoji se od: ulaznog prostora, kupaonice, kuhinje, dnevnog boravka, sobe, degažmana, garderobe, izbe i lođe, ukupne površine 64,40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te sporednog dijela koji se sastoji od: spremišta 12 u prizemlju </w:t>
      </w:r>
      <w:r>
        <w:rPr>
          <w:color w:val="000000"/>
        </w:rPr>
        <w:lastRenderedPageBreak/>
        <w:t>površine 2,00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i parkirnog mjesta 12 površine 11,75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. Predmetni stan također više nije u vlasništvu dužnika iz razloga što je prodan elektroničkom javnom dražbom u ovršnom postupku kod Općinskog suda u Osijeku poslovni broj OVR-5335/15 u kojem je 14.10.2016. doneseno rješenje o dosudi ove nekretnine trećoj osobi, a ovo rješenje je </w:t>
      </w:r>
      <w:r w:rsidR="00967A44">
        <w:rPr>
          <w:color w:val="000000"/>
        </w:rPr>
        <w:t xml:space="preserve">postalo </w:t>
      </w:r>
      <w:r>
        <w:rPr>
          <w:color w:val="000000"/>
        </w:rPr>
        <w:t xml:space="preserve">pravomoćno 21.10.2016. kada su se stranke tog postupka odrekle prava na žalbu. Slijedom navedenog budući dužnik u svome vlasništvu nema nikakve imovine ni pokretne ni nepokretne kao ni naplativih potraživanja, a budući kod dužnika postoje stečajni razlozi, </w:t>
      </w:r>
      <w:r w:rsidR="00967A44">
        <w:rPr>
          <w:color w:val="000000"/>
        </w:rPr>
        <w:t xml:space="preserve">zakonski zastupnik dužnika </w:t>
      </w:r>
      <w:r>
        <w:rPr>
          <w:color w:val="000000"/>
        </w:rPr>
        <w:t>predl</w:t>
      </w:r>
      <w:r w:rsidR="00967A44">
        <w:rPr>
          <w:color w:val="000000"/>
        </w:rPr>
        <w:t>o</w:t>
      </w:r>
      <w:r>
        <w:rPr>
          <w:color w:val="000000"/>
        </w:rPr>
        <w:t>ž</w:t>
      </w:r>
      <w:r w:rsidR="00967A44">
        <w:rPr>
          <w:color w:val="000000"/>
        </w:rPr>
        <w:t>io je</w:t>
      </w:r>
      <w:r>
        <w:rPr>
          <w:color w:val="000000"/>
        </w:rPr>
        <w:t xml:space="preserve"> sudu postupanje temeljem odredbe čl. 132. SZ</w:t>
      </w:r>
      <w:r>
        <w:rPr>
          <w:bCs/>
          <w:color w:val="000000"/>
        </w:rPr>
        <w:t>.</w:t>
      </w:r>
    </w:p>
    <w:p w:rsidRDefault="00A562E9" w:rsidP="00A562E9" w:rsidR="00A562E9">
      <w:pPr>
        <w:ind w:firstLine="708"/>
        <w:jc w:val="both"/>
        <w:rPr>
          <w:color w:val="000000"/>
        </w:rPr>
      </w:pPr>
    </w:p>
    <w:p w:rsidRDefault="00A562E9" w:rsidP="00A562E9" w:rsidR="00A562E9">
      <w:pPr>
        <w:ind w:firstLine="708"/>
        <w:jc w:val="both"/>
        <w:rPr>
          <w:color w:val="000000"/>
        </w:rPr>
      </w:pPr>
      <w:r>
        <w:rPr>
          <w:color w:val="000000"/>
        </w:rPr>
        <w:t>Također zakonski zastupnik dužnika, na predmetnom ročištu je pod moralnom, materijalnom i kaznenom odgovornošću izjavio da dužnik u svome vlasništvu nema nikakve imovine, odnosno da je prokazni popis imovine koji je ovjeren 7.10.2016. kod javnog bilježnika i koji je 7.10.2016. predao ovome sudu</w:t>
      </w:r>
      <w:r w:rsidR="00967A44">
        <w:rPr>
          <w:color w:val="000000"/>
        </w:rPr>
        <w:t>,</w:t>
      </w:r>
      <w:r>
        <w:rPr>
          <w:color w:val="000000"/>
        </w:rPr>
        <w:t xml:space="preserve"> i isti prileži u spisu na listu 99-108</w:t>
      </w:r>
      <w:r w:rsidR="00967A44">
        <w:rPr>
          <w:color w:val="000000"/>
        </w:rPr>
        <w:t>,</w:t>
      </w:r>
      <w:r>
        <w:rPr>
          <w:color w:val="000000"/>
        </w:rPr>
        <w:t xml:space="preserve"> u cijelosti istinit i podaci u istome točno navedeni.</w:t>
      </w:r>
    </w:p>
    <w:p w:rsidRDefault="00A562E9" w:rsidP="00A562E9" w:rsidR="00A562E9">
      <w:pPr>
        <w:ind w:firstLine="708"/>
        <w:jc w:val="both"/>
        <w:rPr>
          <w:color w:val="000000"/>
        </w:rPr>
      </w:pPr>
    </w:p>
    <w:p w:rsidRDefault="00A562E9" w:rsidP="00A562E9" w:rsidR="00A562E9">
      <w:pPr>
        <w:ind w:firstLine="708"/>
        <w:jc w:val="both"/>
        <w:rPr>
          <w:color w:val="000000"/>
        </w:rPr>
      </w:pPr>
      <w:r>
        <w:rPr>
          <w:color w:val="000000"/>
        </w:rPr>
        <w:t>ŽDO GUO Osijek je izjavio da nema saznanja da predmetne nekretnine više nisu u vlasništvu dužnika, te se o istom nije mogao očitovati, te zamolio sud da im dodijeli primjereni rok od 8 dana u kojemu će se pisanim podneskom očitovati na spis, a punomoćnik dužnika je izjavio da je nadležno Općinsko Državno odvjetništvo u Osijeku dalo prethodnu suglasnost na prodaju ovih nekretnina u podnesku broj O-DO-1437/15 od 18.04.2016. a koje je dostavljeno u spis ovog postupka uz podnesak stečajnog dužnika od 25.08.2016., te se obvezao da će u roku od 8 dana dostaviti u spis kao i izravno ŽDO GUO Osijek rješenje o dosudi Općinskog suda u Osijeku poslovni broj OVR-5335/15 s iskazanom klauzulom pravomoćnosti.</w:t>
      </w:r>
    </w:p>
    <w:p w:rsidRDefault="00A562E9" w:rsidP="00A562E9" w:rsidR="00A562E9">
      <w:pPr>
        <w:ind w:firstLine="708"/>
        <w:jc w:val="both"/>
        <w:rPr>
          <w:color w:val="000000"/>
        </w:rPr>
      </w:pPr>
    </w:p>
    <w:p w:rsidRDefault="00A562E9" w:rsidP="00A562E9" w:rsidR="00A562E9">
      <w:pPr>
        <w:ind w:firstLine="708"/>
        <w:jc w:val="both"/>
        <w:rPr>
          <w:color w:val="000000"/>
        </w:rPr>
      </w:pPr>
      <w:r>
        <w:rPr>
          <w:color w:val="000000"/>
        </w:rPr>
        <w:t>Sud je odredio rok za dostavu predmetne dokumentacije i očitovanje.</w:t>
      </w:r>
    </w:p>
    <w:p w:rsidRDefault="00A562E9" w:rsidP="00A562E9" w:rsidR="00A562E9">
      <w:pPr>
        <w:ind w:firstLine="708"/>
        <w:jc w:val="both"/>
        <w:rPr>
          <w:color w:val="000000"/>
        </w:rPr>
      </w:pPr>
    </w:p>
    <w:p w:rsidRDefault="004624B7" w:rsidP="00A562E9" w:rsidR="003A1DB1" w:rsidRPr="00967A44">
      <w:pPr>
        <w:jc w:val="both"/>
        <w:rPr>
          <w:color w:val="000000"/>
        </w:rPr>
      </w:pPr>
      <w:r>
        <w:rPr>
          <w:color w:val="000000"/>
        </w:rPr>
        <w:tab/>
      </w:r>
      <w:r w:rsidR="00A562E9">
        <w:rPr>
          <w:color w:val="000000"/>
        </w:rPr>
        <w:t>U ostavljenom roku dužnik je dostavio u spis rješenje Općinskog suda u Osijeku poslovni broj Ovr-5335/15-26 od 14.10.2016., s iskazanom klauzulom pravomoćnosti o dosudi preostale nekretnine kupcu, a ŽDO u Osijeku se u svom podnesku poslovni broj: S-DO-16/2016 od 23.11.2016. s obzirom da je RH, MF, PU, Područni ured Slavonija i Baranja, Služba za naplatu i ovrhu, Odjel za naplatu i ovrhu izdala suglasnost za prodaju nekretnina neposrednom pogodbom između stečajnog dužnika i vjerovnika DUGA d.o.o. Osijek, koji je prvoupisani razlučni vjerovnik na nekretninama, te s obzirom na rješenje o dosudi Općinskog suda poslovnog broja Ovr-535/15 od 14.10.2016., te ovjereni prokazni popis imovine dužnika, mišljenja su da su ispunjeni uvjeti propisani člankom 132. SZ.</w:t>
      </w:r>
    </w:p>
    <w:p w:rsidRDefault="003A1DB1" w:rsidP="003A1DB1" w:rsidR="003A1DB1">
      <w:pPr>
        <w:jc w:val="both"/>
      </w:pPr>
    </w:p>
    <w:p w:rsidRDefault="003A1DB1" w:rsidP="003A1DB1" w:rsidR="007F729D">
      <w:pPr>
        <w:ind w:firstLine="708"/>
        <w:jc w:val="both"/>
      </w:pPr>
      <w:r>
        <w:t xml:space="preserve">Sud je svojim rješenjem od </w:t>
      </w:r>
      <w:r w:rsidR="00432A6E">
        <w:t>30</w:t>
      </w:r>
      <w:r>
        <w:t>.</w:t>
      </w:r>
      <w:r w:rsidR="00643883">
        <w:t>1</w:t>
      </w:r>
      <w:r w:rsidR="00432A6E">
        <w:t>1</w:t>
      </w:r>
      <w:r>
        <w:t xml:space="preserve">.2016. pozvao osobe koje imaju pravni interes da se provede stečajni postupak nad ovim dužnikom na uplatu predujma u iznosu od </w:t>
      </w:r>
      <w:r w:rsidR="00643883">
        <w:t>2</w:t>
      </w:r>
      <w:r w:rsidR="00432A6E">
        <w:t>5</w:t>
      </w:r>
      <w:r>
        <w:t>.000,00 kn (</w:t>
      </w:r>
      <w:r w:rsidR="00643883" w:rsidRPr="00643883">
        <w:t>troškovi oglašavanja, troškovi stečajnog upravitelja, sudske pristojbe, troškovi eventualnih parnica, otvaranje i zatvaranje žiro-računa, izrada žiga, knjigovodstveni poslovi i dr.</w:t>
      </w:r>
      <w:r>
        <w:t xml:space="preserve">) u roku od 15 dana. </w:t>
      </w:r>
    </w:p>
    <w:p w:rsidRDefault="007F729D" w:rsidP="003A1DB1" w:rsidR="007F729D">
      <w:pPr>
        <w:ind w:firstLine="708"/>
        <w:jc w:val="both"/>
      </w:pPr>
    </w:p>
    <w:p w:rsidRDefault="003A1DB1" w:rsidP="003A1DB1" w:rsidR="003A1DB1">
      <w:pPr>
        <w:ind w:firstLine="708"/>
        <w:jc w:val="both"/>
      </w:pPr>
      <w:r>
        <w:t xml:space="preserve">Nakon bezuspješnog proteka roka za uplatu zatraženoga predujma troškova, te uvida u dokumentaciju u spisu i to Izvadak iz sudskog registra, </w:t>
      </w:r>
      <w:r w:rsidR="0051273D">
        <w:t xml:space="preserve">Dopis MF, PU, Područni ured Slavonija i Baranja od </w:t>
      </w:r>
      <w:r w:rsidR="007F729D">
        <w:t>2</w:t>
      </w:r>
      <w:r w:rsidR="0051273D">
        <w:t>.0</w:t>
      </w:r>
      <w:r w:rsidR="007F729D">
        <w:t>2</w:t>
      </w:r>
      <w:r w:rsidR="0051273D">
        <w:t>.2016.</w:t>
      </w:r>
      <w:r w:rsidR="007F729D">
        <w:t>, Rješenje Općinskog suda u Osijeku broj 36. Ovr-4639/2015-2 od 17.11.2015.,</w:t>
      </w:r>
      <w:r w:rsidR="00300DCD">
        <w:t xml:space="preserve"> broj Z-9044/15 od 23.11.2015., Zahtjev RH, MF, PU, Područni ured Slavonija i Baranja za podnošenje prijedloga za osiguranje novčane tražbine prisilnim zasnivanjem založnog prava na nekretnini od 14.10.2015.,</w:t>
      </w:r>
      <w:r w:rsidR="001A625B">
        <w:t xml:space="preserve"> Dopis RH, MF, PU, Područni ured Slavonija i Baranja od 1.02.2016. – upit o imovini – ovrha, upit o imovini – Jedinstveni registar računa,</w:t>
      </w:r>
      <w:r w:rsidR="00A56729">
        <w:t xml:space="preserve"> - upit o imovini - Očevidnik o redoslijedu plaćanja od 1.02.2016. (23 stranice), upit o imovini – založno pravo, </w:t>
      </w:r>
      <w:r w:rsidR="00A56729">
        <w:lastRenderedPageBreak/>
        <w:t>upit o imovini – udjel, upit o imovini – dividenda,</w:t>
      </w:r>
      <w:r w:rsidR="00921703">
        <w:t xml:space="preserve"> upit o imovini – vrijednosni papir, upit o imovini – plovilo, upit o imovini – posjed nekretnina (6 stranica), upit o imovini – zrakoplov, upit o imovini – vozilo,</w:t>
      </w:r>
      <w:r w:rsidR="003D3FDA">
        <w:t xml:space="preserve"> Žalba dužnika od 19.02.2016., Prokazni popis imovine ovjeren po javnom bilježniku</w:t>
      </w:r>
      <w:r w:rsidR="00EB2D32">
        <w:t xml:space="preserve"> od 19.02.2016.</w:t>
      </w:r>
      <w:r w:rsidR="003D3FDA">
        <w:t>, II. stup. rješenje broj 57. Pž-1555/16-3 od 16.03.2016.,</w:t>
      </w:r>
      <w:r w:rsidR="001B0DFD">
        <w:t xml:space="preserve"> Zk izvadci, Uvjerenje MUP, PU Osječko-baranjska, Sektor upravnih i inspekcijskih poslova, Služba za upravne </w:t>
      </w:r>
      <w:r w:rsidR="00E15BB5">
        <w:t>poslove od 2.05.2016., Dopis RH, MF, PU, Područni ured Slavonija i Baranja, Služba za naplatu i ovrhu I od 14.04.2016.,</w:t>
      </w:r>
      <w:r w:rsidR="00EB2D32">
        <w:t xml:space="preserve"> Prokazni popis imovine ovjeren po javnom bilježniku od 7.10.2016., Specifikacija FINE izvršenja osnove za plaćanje</w:t>
      </w:r>
      <w:r w:rsidR="000A569C">
        <w:t xml:space="preserve"> od 7.10.2016. i Rješenje Općinskog suda u Osijeku broj 14 Ovr-5335/2015-26 od 14.10.2016.,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8733EC">
        <w:t>16. i 109.</w:t>
      </w:r>
      <w:r>
        <w:t xml:space="preserve">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3A1DB1" w:rsidP="003A1DB1" w:rsidR="003A1DB1">
      <w:pPr>
        <w:ind w:firstLine="708"/>
        <w:jc w:val="both"/>
      </w:pPr>
    </w:p>
    <w:p w:rsidRDefault="003A1DB1" w:rsidP="003A1DB1" w:rsidR="003A1DB1">
      <w:pPr>
        <w:pStyle w:val="Bezproreda"/>
        <w:rPr>
          <w:szCs w:val="24"/>
        </w:rPr>
      </w:pPr>
      <w:r>
        <w:tab/>
        <w:t>Temeljem odredbe čl. 84. st. 1. SZ i čl. 85. SZ, a u vezi s čl. 119. st. 6. SZ izabran je i imenovan stečajni upravitelj budući su stečajni upravitelji Slavko Marinac iz Požege, Branko Penić i Zdenko Bešlić iz Slavonskog Brod</w:t>
      </w:r>
      <w:r w:rsidR="00E435F2">
        <w:t xml:space="preserve">a, Vinka Ivanković iz Vinkovaca, </w:t>
      </w:r>
      <w:r>
        <w:t>Šimo Bošnjak iz Osijek</w:t>
      </w:r>
      <w:r w:rsidR="00E435F2">
        <w:t>a i Željko Rupčić iz Đakova</w:t>
      </w:r>
      <w:r>
        <w:t>, pisanim podnescima podnesenim sudu zatražili da ih se iz zdravstvenih razloga do daljnjeg ne izabire i ne imenuje.</w:t>
      </w:r>
    </w:p>
    <w:p w:rsidRDefault="002B2795" w:rsidP="003A1DB1" w:rsidR="002B2795">
      <w:pPr>
        <w:jc w:val="both"/>
      </w:pPr>
    </w:p>
    <w:p w:rsidRDefault="003B104E" w:rsidP="003A1DB1" w:rsidR="003B104E">
      <w:pPr>
        <w:jc w:val="both"/>
      </w:pPr>
    </w:p>
    <w:p w:rsidRDefault="006C55C7" w:rsidP="006C55C7" w:rsidR="002B2795">
      <w:pPr>
        <w:pStyle w:val="Tijeloteksta"/>
        <w:jc w:val="center"/>
      </w:pPr>
      <w:r w:rsidRPr="00CE5270">
        <w:t xml:space="preserve">U Osijeku </w:t>
      </w:r>
      <w:r w:rsidR="00FE551C">
        <w:t>23</w:t>
      </w:r>
      <w:r w:rsidRPr="00CE5270">
        <w:t xml:space="preserve">. </w:t>
      </w:r>
      <w:r w:rsidR="00E118AF">
        <w:t>s</w:t>
      </w:r>
      <w:r w:rsidR="00FE551C">
        <w:t>iječnja</w:t>
      </w:r>
      <w:r w:rsidRPr="00CE5270">
        <w:t xml:space="preserve"> 201</w:t>
      </w:r>
      <w:r w:rsidR="00FE551C">
        <w:t>7</w:t>
      </w:r>
      <w:r w:rsidRPr="00CE5270">
        <w:t xml:space="preserve">. </w:t>
      </w:r>
    </w:p>
    <w:p w:rsidRDefault="003B104E" w:rsidP="006C55C7" w:rsidR="003B104E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985F47" w:rsidP="006C55C7" w:rsidR="00985F47">
      <w:pPr>
        <w:pStyle w:val="Tijeloteksta"/>
      </w:pPr>
    </w:p>
    <w:p w:rsidRDefault="003B104E" w:rsidP="006C55C7" w:rsidR="003B104E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FE551C">
        <w:rPr>
          <w:bCs/>
        </w:rPr>
        <w:t>i</w:t>
      </w:r>
      <w:r w:rsidRPr="00FF6293">
        <w:rPr>
          <w:bCs/>
        </w:rPr>
        <w:t xml:space="preserve"> upravitelj</w:t>
      </w:r>
      <w:r w:rsidR="00AE0512">
        <w:rPr>
          <w:bCs/>
        </w:rPr>
        <w:t xml:space="preserve"> Zorislav Novoselac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6C55C7" w:rsidR="00FE551C" w:rsidRPr="00FE551C">
      <w:pPr>
        <w:numPr>
          <w:ilvl w:val="0"/>
          <w:numId w:val="29"/>
        </w:numPr>
        <w:jc w:val="both"/>
        <w:rPr>
          <w:bCs/>
        </w:rPr>
      </w:pPr>
      <w:r w:rsidRPr="00FE551C">
        <w:rPr>
          <w:bCs/>
        </w:rPr>
        <w:t xml:space="preserve">zakonski zastupnik dužnika </w:t>
      </w:r>
      <w:r w:rsidR="00FE551C" w:rsidRPr="001F3713">
        <w:t>Josip</w:t>
      </w:r>
      <w:r w:rsidR="00FE551C">
        <w:t>u</w:t>
      </w:r>
      <w:r w:rsidR="00FE551C" w:rsidRPr="001F3713">
        <w:t xml:space="preserve"> Ćurić, Višnjevac, Tina Ujevića 11</w:t>
      </w:r>
    </w:p>
    <w:p w:rsidRDefault="006C55C7" w:rsidP="006C55C7" w:rsidR="006C55C7" w:rsidRPr="00FE551C">
      <w:pPr>
        <w:numPr>
          <w:ilvl w:val="0"/>
          <w:numId w:val="29"/>
        </w:numPr>
        <w:jc w:val="both"/>
        <w:rPr>
          <w:bCs/>
        </w:rPr>
      </w:pPr>
      <w:r w:rsidRPr="00FE551C">
        <w:rPr>
          <w:bCs/>
        </w:rPr>
        <w:t xml:space="preserve">ŽDO GUO </w:t>
      </w:r>
      <w:r w:rsidR="00C36ACF" w:rsidRPr="00FE551C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 xml:space="preserve">sudski registar, </w:t>
      </w:r>
      <w:r w:rsidR="00DD3FDA">
        <w:t xml:space="preserve">i sada i </w:t>
      </w:r>
      <w:r>
        <w:t>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EC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C4207" w:rsidP="009C4207" w:rsidR="00A4485C">
    <w:pPr>
      <w:pStyle w:val="Zaglavlje"/>
      <w:jc w:val="right"/>
    </w:pPr>
    <w:r w:rsidRPr="009C4207">
      <w:t>14 St-947/16-37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3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6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6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1"/>
  </w:num>
  <w:num w:numId="3">
    <w:abstractNumId w:val="29"/>
  </w:num>
  <w:num w:numId="4">
    <w:abstractNumId w:val="30"/>
  </w:num>
  <w:num w:numId="5">
    <w:abstractNumId w:val="14"/>
  </w:num>
  <w:num w:numId="6">
    <w:abstractNumId w:val="31"/>
  </w:num>
  <w:num w:numId="7">
    <w:abstractNumId w:val="26"/>
  </w:num>
  <w:num w:numId="8">
    <w:abstractNumId w:val="7"/>
  </w:num>
  <w:num w:numId="9">
    <w:abstractNumId w:val="17"/>
  </w:num>
  <w:num w:numId="10">
    <w:abstractNumId w:val="25"/>
  </w:num>
  <w:num w:numId="11">
    <w:abstractNumId w:val="8"/>
  </w:num>
  <w:num w:numId="12">
    <w:abstractNumId w:val="36"/>
  </w:num>
  <w:num w:numId="13">
    <w:abstractNumId w:val="10"/>
  </w:num>
  <w:num w:numId="14">
    <w:abstractNumId w:val="28"/>
  </w:num>
  <w:num w:numId="15">
    <w:abstractNumId w:val="35"/>
  </w:num>
  <w:num w:numId="16">
    <w:abstractNumId w:val="33"/>
  </w:num>
  <w:num w:numId="17">
    <w:abstractNumId w:val="27"/>
  </w:num>
  <w:num w:numId="18">
    <w:abstractNumId w:val="3"/>
  </w:num>
  <w:num w:numId="19">
    <w:abstractNumId w:val="34"/>
  </w:num>
  <w:num w:numId="20">
    <w:abstractNumId w:val="18"/>
  </w:num>
  <w:num w:numId="21">
    <w:abstractNumId w:val="5"/>
  </w:num>
  <w:num w:numId="22">
    <w:abstractNumId w:val="21"/>
  </w:num>
  <w:num w:numId="23">
    <w:abstractNumId w:val="12"/>
  </w:num>
  <w:num w:numId="24">
    <w:abstractNumId w:val="22"/>
  </w:num>
  <w:num w:numId="25">
    <w:abstractNumId w:val="16"/>
  </w:num>
  <w:num w:numId="26">
    <w:abstractNumId w:val="6"/>
  </w:num>
  <w:num w:numId="27">
    <w:abstractNumId w:val="37"/>
  </w:num>
  <w:num w:numId="28">
    <w:abstractNumId w:val="19"/>
  </w:num>
  <w:num w:numId="29">
    <w:abstractNumId w:val="15"/>
  </w:num>
  <w:num w:numId="30">
    <w:abstractNumId w:val="1"/>
  </w:num>
  <w:num w:numId="31">
    <w:abstractNumId w:val="13"/>
  </w:num>
  <w:num w:numId="32">
    <w:abstractNumId w:val="20"/>
  </w:num>
  <w:num w:numId="33">
    <w:abstractNumId w:val="0"/>
  </w:num>
  <w:num w:numId="34">
    <w:abstractNumId w:val="2"/>
  </w:num>
  <w:num w:numId="35">
    <w:abstractNumId w:val="32"/>
  </w:num>
  <w:num w:numId="36">
    <w:abstractNumId w:val="23"/>
  </w:num>
  <w:num w:numId="37">
    <w:abstractNumId w:val="4"/>
  </w:num>
  <w:num w:numId="3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344B"/>
    <w:rsid w:val="00063F2C"/>
    <w:rsid w:val="00064829"/>
    <w:rsid w:val="000779B5"/>
    <w:rsid w:val="00080702"/>
    <w:rsid w:val="00086877"/>
    <w:rsid w:val="00090D7D"/>
    <w:rsid w:val="000919CC"/>
    <w:rsid w:val="00092079"/>
    <w:rsid w:val="00097C50"/>
    <w:rsid w:val="000A0C0C"/>
    <w:rsid w:val="000A149E"/>
    <w:rsid w:val="000A5421"/>
    <w:rsid w:val="000A569C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2D91"/>
    <w:rsid w:val="000F5B01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448F"/>
    <w:rsid w:val="00187910"/>
    <w:rsid w:val="00190A39"/>
    <w:rsid w:val="00191753"/>
    <w:rsid w:val="0019289D"/>
    <w:rsid w:val="00196B20"/>
    <w:rsid w:val="001A01E2"/>
    <w:rsid w:val="001A18C9"/>
    <w:rsid w:val="001A32E7"/>
    <w:rsid w:val="001A598A"/>
    <w:rsid w:val="001A625B"/>
    <w:rsid w:val="001A6C80"/>
    <w:rsid w:val="001B0DFD"/>
    <w:rsid w:val="001B41AB"/>
    <w:rsid w:val="001B6AF0"/>
    <w:rsid w:val="001C3141"/>
    <w:rsid w:val="001C4228"/>
    <w:rsid w:val="001C6FB3"/>
    <w:rsid w:val="001D6769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5E86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46F5"/>
    <w:rsid w:val="002C5995"/>
    <w:rsid w:val="002D074C"/>
    <w:rsid w:val="002D2F4D"/>
    <w:rsid w:val="002D3307"/>
    <w:rsid w:val="002E602C"/>
    <w:rsid w:val="002E71F0"/>
    <w:rsid w:val="002E7E68"/>
    <w:rsid w:val="002F2BDD"/>
    <w:rsid w:val="002F2D04"/>
    <w:rsid w:val="002F51EA"/>
    <w:rsid w:val="00300DCD"/>
    <w:rsid w:val="00301EC2"/>
    <w:rsid w:val="00302AAF"/>
    <w:rsid w:val="00316C5C"/>
    <w:rsid w:val="00330B1A"/>
    <w:rsid w:val="00331C4B"/>
    <w:rsid w:val="00333D72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1DB1"/>
    <w:rsid w:val="003A52F9"/>
    <w:rsid w:val="003A5E93"/>
    <w:rsid w:val="003A6023"/>
    <w:rsid w:val="003B104E"/>
    <w:rsid w:val="003C60D7"/>
    <w:rsid w:val="003D3FDA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2A6E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24B7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C49C3"/>
    <w:rsid w:val="004D0926"/>
    <w:rsid w:val="004D0F1F"/>
    <w:rsid w:val="004D2DD9"/>
    <w:rsid w:val="004D2F39"/>
    <w:rsid w:val="004D3838"/>
    <w:rsid w:val="004D3FE6"/>
    <w:rsid w:val="004D5765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273D"/>
    <w:rsid w:val="00513A00"/>
    <w:rsid w:val="005141EF"/>
    <w:rsid w:val="00515693"/>
    <w:rsid w:val="00523F2C"/>
    <w:rsid w:val="00532204"/>
    <w:rsid w:val="00537813"/>
    <w:rsid w:val="00540E56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1E09"/>
    <w:rsid w:val="005B30CF"/>
    <w:rsid w:val="005B44CF"/>
    <w:rsid w:val="005B4799"/>
    <w:rsid w:val="005C0D30"/>
    <w:rsid w:val="005C1824"/>
    <w:rsid w:val="005C20D9"/>
    <w:rsid w:val="005C28A4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3883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72A0B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340A"/>
    <w:rsid w:val="006B406F"/>
    <w:rsid w:val="006B4610"/>
    <w:rsid w:val="006C041B"/>
    <w:rsid w:val="006C0C10"/>
    <w:rsid w:val="006C4500"/>
    <w:rsid w:val="006C55C7"/>
    <w:rsid w:val="006D20F8"/>
    <w:rsid w:val="006D240D"/>
    <w:rsid w:val="006E289A"/>
    <w:rsid w:val="006E4610"/>
    <w:rsid w:val="006E7DED"/>
    <w:rsid w:val="006F14A1"/>
    <w:rsid w:val="006F51CA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531B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7F729D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33EC"/>
    <w:rsid w:val="00876A12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1703"/>
    <w:rsid w:val="009222CB"/>
    <w:rsid w:val="00922F72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3ABE"/>
    <w:rsid w:val="0096087F"/>
    <w:rsid w:val="00967A44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954D4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C4207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2791C"/>
    <w:rsid w:val="00A30F84"/>
    <w:rsid w:val="00A34F42"/>
    <w:rsid w:val="00A35410"/>
    <w:rsid w:val="00A3698E"/>
    <w:rsid w:val="00A4485C"/>
    <w:rsid w:val="00A475EE"/>
    <w:rsid w:val="00A562E9"/>
    <w:rsid w:val="00A56402"/>
    <w:rsid w:val="00A56729"/>
    <w:rsid w:val="00A5680F"/>
    <w:rsid w:val="00A56CE0"/>
    <w:rsid w:val="00A6179F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0204"/>
    <w:rsid w:val="00AB6461"/>
    <w:rsid w:val="00AB6BE7"/>
    <w:rsid w:val="00AD0003"/>
    <w:rsid w:val="00AD2ACF"/>
    <w:rsid w:val="00AD573C"/>
    <w:rsid w:val="00AD6CDC"/>
    <w:rsid w:val="00AE0512"/>
    <w:rsid w:val="00AE3E07"/>
    <w:rsid w:val="00AE4A19"/>
    <w:rsid w:val="00AE586F"/>
    <w:rsid w:val="00AF0A7E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2C7D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BF773E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3DBA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4516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3FDA"/>
    <w:rsid w:val="00DD5DB5"/>
    <w:rsid w:val="00DE05CD"/>
    <w:rsid w:val="00DF0296"/>
    <w:rsid w:val="00DF51CC"/>
    <w:rsid w:val="00DF6269"/>
    <w:rsid w:val="00DF7D40"/>
    <w:rsid w:val="00E05EB9"/>
    <w:rsid w:val="00E118AF"/>
    <w:rsid w:val="00E13ED7"/>
    <w:rsid w:val="00E15B62"/>
    <w:rsid w:val="00E15BB5"/>
    <w:rsid w:val="00E1751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435F2"/>
    <w:rsid w:val="00E543AD"/>
    <w:rsid w:val="00E6461E"/>
    <w:rsid w:val="00E65A21"/>
    <w:rsid w:val="00E67613"/>
    <w:rsid w:val="00E67B00"/>
    <w:rsid w:val="00E71925"/>
    <w:rsid w:val="00E73194"/>
    <w:rsid w:val="00E76A71"/>
    <w:rsid w:val="00E8119B"/>
    <w:rsid w:val="00E816E8"/>
    <w:rsid w:val="00E818BA"/>
    <w:rsid w:val="00E842E6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2D32"/>
    <w:rsid w:val="00EB31AC"/>
    <w:rsid w:val="00EB3716"/>
    <w:rsid w:val="00EC11E4"/>
    <w:rsid w:val="00EC1991"/>
    <w:rsid w:val="00EC1F83"/>
    <w:rsid w:val="00EC4938"/>
    <w:rsid w:val="00ED0188"/>
    <w:rsid w:val="00EE0571"/>
    <w:rsid w:val="00EE094D"/>
    <w:rsid w:val="00EE1236"/>
    <w:rsid w:val="00EE1369"/>
    <w:rsid w:val="00EE2B22"/>
    <w:rsid w:val="00EE3411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0576"/>
    <w:rsid w:val="00F73F18"/>
    <w:rsid w:val="00F7474E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551C"/>
    <w:rsid w:val="00FE78CB"/>
    <w:rsid w:val="00FF133F"/>
    <w:rsid w:val="00FF4687"/>
    <w:rsid w:val="00FF6293"/>
    <w:rsid w:val="00FF73D9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E1751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nhideWhenUsed/>
    <w:rsid w:val="00E17512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3A1DB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E1751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nhideWhenUsed/>
    <w:rsid w:val="00E17512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3A1DB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d.o.o. za poslovanje nekretninama</izvorni_sadrzaj>
    <derivirana_varijabla naziv="DomainObject.Predmet.ProtustrankaFormated_1">  ARKA d.o.o. za poslovanje nekretninama</derivirana_varijabla>
  </DomainObject.Predmet.ProtustrankaFormated>
  <DomainObject.Predmet.ProtustrankaFormatedOIB>
    <izvorni_sadrzaj>  ARKA d.o.o. za poslovanje nekretninama, OIB 31599715399</izvorni_sadrzaj>
    <derivirana_varijabla naziv="DomainObject.Predmet.ProtustrankaFormatedOIB_1">  ARKA d.o.o. za poslovanje nekretninama, OIB 31599715399</derivirana_varijabla>
  </DomainObject.Predmet.ProtustrankaFormatedOIB>
  <DomainObject.Predmet.ProtustrankaFormatedWithAdress>
    <izvorni_sadrzaj> ARKA d.o.o. za poslovanje nekretninama, Ribarska 4, 31000 Osijek</izvorni_sadrzaj>
    <derivirana_varijabla naziv="DomainObject.Predmet.ProtustrankaFormatedWithAdress_1"> ARKA d.o.o. za poslovanje nekretninama, Ribarska 4, 31000 Osijek</derivirana_varijabla>
  </DomainObject.Predmet.ProtustrankaFormatedWithAdress>
  <DomainObject.Predmet.ProtustrankaFormatedWithAdressOIB>
    <izvorni_sadrzaj> ARKA d.o.o. za poslovanje nekretninama, OIB 31599715399, Ribarska 4, 31000 Osijek</izvorni_sadrzaj>
    <derivirana_varijabla naziv="DomainObject.Predmet.ProtustrankaFormatedWithAdressOIB_1"> ARKA d.o.o. za poslovanje nekretninama, OIB 31599715399, Ribarska 4, 31000 Osijek</derivirana_varijabla>
  </DomainObject.Predmet.ProtustrankaFormatedWithAdressOIB>
  <DomainObject.Predmet.ProtustrankaWithAdress>
    <izvorni_sadrzaj>ARKA d.o.o. za poslovanje nekretninama Ribarska 4, 31000 Osijek</izvorni_sadrzaj>
    <derivirana_varijabla naziv="DomainObject.Predmet.ProtustrankaWithAdress_1">ARKA d.o.o. za poslovanje nekretninama Ribarska 4, 31000 Osijek</derivirana_varijabla>
  </DomainObject.Predmet.ProtustrankaWithAdress>
  <DomainObject.Predmet.ProtustrankaWithAdressOIB>
    <izvorni_sadrzaj>ARKA d.o.o. za poslovanje nekretninama, OIB 31599715399, Ribarska 4, 31000 Osijek</izvorni_sadrzaj>
    <derivirana_varijabla naziv="DomainObject.Predmet.ProtustrankaWithAdressOIB_1">ARKA d.o.o. za poslovanje nekretninama, OIB 31599715399, Ribarska 4, 31000 Osijek</derivirana_varijabla>
  </DomainObject.Predmet.ProtustrankaWithAdressOIB>
  <DomainObject.Predmet.ProtustrankaNazivFormated>
    <izvorni_sadrzaj>ARKA d.o.o. za poslovanje nekretninama</izvorni_sadrzaj>
    <derivirana_varijabla naziv="DomainObject.Predmet.ProtustrankaNazivFormated_1">ARKA d.o.o. za poslovanje nekretninama</derivirana_varijabla>
  </DomainObject.Predmet.ProtustrankaNazivFormated>
  <DomainObject.Predmet.ProtustrankaNazivFormatedOIB>
    <izvorni_sadrzaj>ARKA d.o.o. za poslovanje nekretninama, OIB 31599715399</izvorni_sadrzaj>
    <derivirana_varijabla naziv="DomainObject.Predmet.ProtustrankaNazivFormatedOIB_1">ARKA d.o.o. za poslovanje nekretninama, OIB 31599715399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</izvorni_sadrzaj>
    <derivirana_varijabla naziv="DomainObject.Predmet.StrankaFormated_1">  RH MF</derivirana_varijabla>
  </DomainObject.Predmet.StrankaFormated>
  <DomainObject.Predmet.StrankaFormatedOIB>
    <izvorni_sadrzaj>  RH MF, OIB 52634238587</izvorni_sadrzaj>
    <derivirana_varijabla naziv="DomainObject.Predmet.StrankaFormatedOIB_1">  RH MF, OIB 52634238587</derivirana_varijabla>
  </DomainObject.Predmet.StrankaFormatedOIB>
  <DomainObject.Predmet.StrankaFormatedWithAdress>
    <izvorni_sadrzaj> RH MF</izvorni_sadrzaj>
    <derivirana_varijabla naziv="DomainObject.Predmet.StrankaFormatedWithAdress_1"> RH MF</derivirana_varijabla>
  </DomainObject.Predmet.StrankaFormatedWithAdress>
  <DomainObject.Predmet.StrankaFormatedWithAdressOIB>
    <izvorni_sadrzaj> RH MF, OIB 52634238587</izvorni_sadrzaj>
    <derivirana_varijabla naziv="DomainObject.Predmet.StrankaFormatedWithAdressOIB_1"> RH MF, OIB 52634238587</derivirana_varijabla>
  </DomainObject.Predmet.StrankaFormatedWithAdressOIB>
  <DomainObject.Predmet.StrankaWithAdress>
    <izvorni_sadrzaj>RH MF </izvorni_sadrzaj>
    <derivirana_varijabla naziv="DomainObject.Predmet.StrankaWithAdress_1">RH MF </derivirana_varijabla>
  </DomainObject.Predmet.StrankaWithAdress>
  <DomainObject.Predmet.StrankaWithAdressOIB>
    <izvorni_sadrzaj>RH MF, OIB 52634238587</izvorni_sadrzaj>
    <derivirana_varijabla naziv="DomainObject.Predmet.StrankaWithAdressOIB_1">RH MF, OIB 52634238587</derivirana_varijabla>
  </DomainObject.Predmet.StrankaWithAdressOIB>
  <DomainObject.Predmet.StrankaNazivFormated>
    <izvorni_sadrzaj>RH MF</izvorni_sadrzaj>
    <derivirana_varijabla naziv="DomainObject.Predmet.StrankaNazivFormated_1">RH MF</derivirana_varijabla>
  </DomainObject.Predmet.StrankaNazivFormated>
  <DomainObject.Predmet.StrankaNazivFormatedOIB>
    <izvorni_sadrzaj>RH MF, OIB 52634238587</izvorni_sadrzaj>
    <derivirana_varijabla naziv="DomainObject.Predmet.StrankaNazivFormatedOIB_1">RH MF,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</item>
    </izvorni_sadrzaj>
    <derivirana_varijabla naziv="DomainObject.Predmet.StrankaListFormated_1">
      <item>RH MF</item>
    </derivirana_varijabla>
  </DomainObject.Predmet.StrankaListFormated>
  <DomainObject.Predmet.StrankaListFormatedOIB>
    <izvorni_sadrzaj>
      <item>RH MF, OIB 52634238587</item>
    </izvorni_sadrzaj>
    <derivirana_varijabla naziv="DomainObject.Predmet.StrankaListFormatedOIB_1">
      <item>RH MF, OIB 52634238587</item>
    </derivirana_varijabla>
  </DomainObject.Predmet.StrankaListFormatedOIB>
  <DomainObject.Predmet.StrankaListFormatedWithAdress>
    <izvorni_sadrzaj>
      <item>RH MF</item>
    </izvorni_sadrzaj>
    <derivirana_varijabla naziv="DomainObject.Predmet.StrankaListFormatedWithAdress_1">
      <item>RH MF</item>
    </derivirana_varijabla>
  </DomainObject.Predmet.StrankaListFormatedWithAdress>
  <DomainObject.Predmet.StrankaListFormatedWithAdressOIB>
    <izvorni_sadrzaj>
      <item>RH MF, OIB 52634238587</item>
    </izvorni_sadrzaj>
    <derivirana_varijabla naziv="DomainObject.Predmet.StrankaListFormatedWithAdressOIB_1">
      <item>RH MF, OIB 52634238587</item>
    </derivirana_varijabla>
  </DomainObject.Predmet.StrankaListFormatedWithAdressOIB>
  <DomainObject.Predmet.StrankaListNazivFormated>
    <izvorni_sadrzaj>
      <item>RH MF</item>
    </izvorni_sadrzaj>
    <derivirana_varijabla naziv="DomainObject.Predmet.StrankaListNazivFormated_1">
      <item>RH MF</item>
    </derivirana_varijabla>
  </DomainObject.Predmet.StrankaListNazivFormated>
  <DomainObject.Predmet.StrankaListNazivFormatedOIB>
    <izvorni_sadrzaj>
      <item>RH MF, OIB 52634238587</item>
    </izvorni_sadrzaj>
    <derivirana_varijabla naziv="DomainObject.Predmet.StrankaListNazivFormatedOIB_1">
      <item>RH MF, OIB 52634238587</item>
    </derivirana_varijabla>
  </DomainObject.Predmet.StrankaListNazivFormatedOIB>
  <DomainObject.Predmet.ProtuStrankaListFormated>
    <izvorni_sadrzaj>
      <item>ARKA d.o.o. za poslovanje nekretninama</item>
    </izvorni_sadrzaj>
    <derivirana_varijabla naziv="DomainObject.Predmet.ProtuStrankaListFormated_1">
      <item>ARKA d.o.o. za poslovanje nekretninama</item>
    </derivirana_varijabla>
  </DomainObject.Predmet.ProtuStrankaListFormated>
  <DomainObject.Predmet.ProtuStrankaListFormatedOIB>
    <izvorni_sadrzaj>
      <item>ARKA d.o.o. za poslovanje nekretninama, OIB 31599715399</item>
    </izvorni_sadrzaj>
    <derivirana_varijabla naziv="DomainObject.Predmet.ProtuStrankaListFormatedOIB_1">
      <item>ARKA d.o.o. za poslovanje nekretninama, OIB 31599715399</item>
    </derivirana_varijabla>
  </DomainObject.Predmet.ProtuStrankaListFormatedOIB>
  <DomainObject.Predmet.ProtuStrankaListFormatedWithAdress>
    <izvorni_sadrzaj>
      <item>ARKA d.o.o. za poslovanje nekretninama, Ribarska 4, 31000 Osijek</item>
    </izvorni_sadrzaj>
    <derivirana_varijabla naziv="DomainObject.Predmet.ProtuStrankaListFormatedWithAdress_1">
      <item>ARKA d.o.o. za poslovanje nekretninama, Ribarska 4, 31000 Osijek</item>
    </derivirana_varijabla>
  </DomainObject.Predmet.ProtuStrankaListFormatedWithAdress>
  <DomainObject.Predmet.ProtuStrankaListFormatedWithAdressOIB>
    <izvorni_sadrzaj>
      <item>ARKA d.o.o. za poslovanje nekretninama, OIB 31599715399, Ribarska 4, 31000 Osijek</item>
    </izvorni_sadrzaj>
    <derivirana_varijabla naziv="DomainObject.Predmet.ProtuStrankaListFormatedWithAdressOIB_1">
      <item>ARKA d.o.o. za poslovanje nekretninama, OIB 31599715399, Ribarska 4, 31000 Osijek</item>
    </derivirana_varijabla>
  </DomainObject.Predmet.ProtuStrankaListFormatedWithAdressOIB>
  <DomainObject.Predmet.ProtuStrankaListNazivFormated>
    <izvorni_sadrzaj>
      <item>ARKA d.o.o. za poslovanje nekretninama</item>
    </izvorni_sadrzaj>
    <derivirana_varijabla naziv="DomainObject.Predmet.ProtuStrankaListNazivFormated_1">
      <item>ARKA d.o.o. za poslovanje nekretninama</item>
    </derivirana_varijabla>
  </DomainObject.Predmet.ProtuStrankaListNazivFormated>
  <DomainObject.Predmet.ProtuStrankaListNazivFormatedOIB>
    <izvorni_sadrzaj>
      <item>ARKA d.o.o. za poslovanje nekretninama, OIB 31599715399</item>
    </izvorni_sadrzaj>
    <derivirana_varijabla naziv="DomainObject.Predmet.ProtuStrankaListNazivFormatedOIB_1">
      <item>ARKA d.o.o. za poslovanje nekretninama, OIB 31599715399</item>
    </derivirana_varijabla>
  </DomainObject.Predmet.ProtuStrankaListNazivFormatedOIB>
  <DomainObject.Predmet.OstaliListFormated>
    <izvorni_sadrzaj>
      <item>ŽDO GUO Osijek</item>
      <item>Josip Ćurić</item>
    </izvorni_sadrzaj>
    <derivirana_varijabla naziv="DomainObject.Predmet.OstaliListFormated_1">
      <item>ŽDO GUO Osijek</item>
      <item>Josip Ćurić</item>
    </derivirana_varijabla>
  </DomainObject.Predmet.OstaliListFormated>
  <DomainObject.Predmet.OstaliListFormatedOIB>
    <izvorni_sadrzaj>
      <item>ŽDO GUO Osijek</item>
      <item>Josip Ćurić, OIB 00340359908</item>
    </izvorni_sadrzaj>
    <derivirana_varijabla naziv="DomainObject.Predmet.OstaliListFormatedOIB_1">
      <item>ŽDO GUO Osijek</item>
      <item>Josip Ćurić, OIB 00340359908</item>
    </derivirana_varijabla>
  </DomainObject.Predmet.OstaliListFormatedOIB>
  <DomainObject.Predmet.OstaliListFormatedWithAdress>
    <izvorni_sadrzaj>
      <item>ŽDO GUO Osijek</item>
      <item>Josip Ćurić, Tina Ujevića 11, 31220 Višnjevac</item>
    </izvorni_sadrzaj>
    <derivirana_varijabla naziv="DomainObject.Predmet.OstaliListFormatedWithAdress_1">
      <item>ŽDO GUO Osijek</item>
      <item>Josip Ćurić, Tina Ujevića 11, 31220 Višnjevac</item>
    </derivirana_varijabla>
  </DomainObject.Predmet.OstaliListFormatedWithAdress>
  <DomainObject.Predmet.OstaliListFormatedWithAdressOIB>
    <izvorni_sadrzaj>
      <item>ŽDO GUO Osijek</item>
      <item>Josip Ćurić, OIB 00340359908, Tina Ujevića 11, 31220 Višnjevac</item>
    </izvorni_sadrzaj>
    <derivirana_varijabla naziv="DomainObject.Predmet.OstaliListFormatedWithAdressOIB_1">
      <item>ŽDO GUO Osijek</item>
      <item>Josip Ćurić, OIB 00340359908, Tina Ujevića 11, 31220 Višnjevac</item>
    </derivirana_varijabla>
  </DomainObject.Predmet.OstaliListFormatedWithAdressOIB>
  <DomainObject.Predmet.OstaliListNazivFormated>
    <izvorni_sadrzaj>
      <item>ŽDO GUO Osijek</item>
      <item>Josip Ćurić</item>
    </izvorni_sadrzaj>
    <derivirana_varijabla naziv="DomainObject.Predmet.OstaliListNazivFormated_1">
      <item>ŽDO GUO Osijek</item>
      <item>Josip Ćurić</item>
    </derivirana_varijabla>
  </DomainObject.Predmet.OstaliListNazivFormated>
  <DomainObject.Predmet.OstaliListNazivFormatedOIB>
    <izvorni_sadrzaj>
      <item>ŽDO GUO Osijek</item>
      <item>Josip Ćurić, OIB 00340359908</item>
    </izvorni_sadrzaj>
    <derivirana_varijabla naziv="DomainObject.Predmet.OstaliListNazivFormatedOIB_1">
      <item>ŽDO GUO Osijek</item>
      <item>Josip Ćurić, OIB 00340359908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</izvorni_sadrzaj>
    <derivirana_varijabla naziv="DomainObject.Predmet.StrankaIDrugi_1">RH MF</derivirana_varijabla>
  </DomainObject.Predmet.StrankaIDrugi>
  <DomainObject.Predmet.ProtustrankaIDrugi>
    <izvorni_sadrzaj>ARKA d.o.o. za poslovanje nekretninama</izvorni_sadrzaj>
    <derivirana_varijabla naziv="DomainObject.Predmet.ProtustrankaIDrugi_1">ARKA d.o.o. za poslovanje nekretninama</derivirana_varijabla>
  </DomainObject.Predmet.ProtustrankaIDrugi>
  <DomainObject.Predmet.StrankaIDrugiAdressOIB>
    <izvorni_sadrzaj>RH MF, OIB 52634238587</izvorni_sadrzaj>
    <derivirana_varijabla naziv="DomainObject.Predmet.StrankaIDrugiAdressOIB_1">RH MF, OIB 52634238587</derivirana_varijabla>
  </DomainObject.Predmet.StrankaIDrugiAdressOIB>
  <DomainObject.Predmet.ProtustrankaIDrugiAdressOIB>
    <izvorni_sadrzaj>ARKA d.o.o. za poslovanje nekretninama, OIB 31599715399, Ribarska 4, 31000 Osijek</izvorni_sadrzaj>
    <derivirana_varijabla naziv="DomainObject.Predmet.ProtustrankaIDrugiAdressOIB_1">ARKA d.o.o. za poslovanje nekretninama, OIB 31599715399, Ribarska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d.o.o. za poslovanje nekretninama</item>
      <item>RH MF</item>
      <item>ŽDO GUO Osijek</item>
      <item>Josip Ćurić</item>
    </izvorni_sadrzaj>
    <derivirana_varijabla naziv="DomainObject.Predmet.SudioniciListNaziv_1">
      <item>ARKA d.o.o. za poslovanje nekretninama</item>
      <item>RH MF</item>
      <item>ŽDO GUO Osijek</item>
      <item>Josip Ćurić</item>
    </derivirana_varijabla>
  </DomainObject.Predmet.SudioniciListNaziv>
  <DomainObject.Predmet.SudioniciListAdressOIB>
    <izvorni_sadrzaj>
      <item>ARKA d.o.o. za poslovanje nekretninama, OIB 31599715399, Ribarska 4,31000 Osijek</item>
      <item>RH MF, OIB 52634238587</item>
      <item>ŽDO GUO Osijek</item>
      <item>Josip Ćurić, OIB 00340359908, Tina Ujevića 11,31220 Višnjevac</item>
    </izvorni_sadrzaj>
    <derivirana_varijabla naziv="DomainObject.Predmet.SudioniciListAdressOIB_1">
      <item>ARKA d.o.o. za poslovanje nekretninama, OIB 31599715399, Ribarska 4,31000 Osijek</item>
      <item>RH MF, OIB 52634238587</item>
      <item>ŽDO GUO Osijek</item>
      <item>Josip Ćurić, OIB 00340359908, Tina Ujevića 11,31220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31599715399</item>
      <item>, OIB 52634238587</item>
      <item>, OIB null</item>
      <item>, OIB 00340359908</item>
    </izvorni_sadrzaj>
    <derivirana_varijabla naziv="DomainObject.Predmet.SudioniciListNazivOIB_1">
      <item>, OIB 31599715399</item>
      <item>, OIB 52634238587</item>
      <item>, OIB null</item>
      <item>, OIB 00340359908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A3DAB-BD06-4FE5-BF02-B753424B2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1638</properties:Words>
  <properties:Characters>9365</properties:Characters>
  <properties:Lines>188</properties:Lines>
  <properties:Paragraphs>41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2017-01-23T08:50:00Z</cp:lastPrinted>
  <dcterms:modified xmlns:xsi="http://www.w3.org/2001/XMLSchema-instance" xsi:type="dcterms:W3CDTF">2017-01-23T11:26:00Z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