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E8795D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E8795D">
              <w:rPr>
                <w:rFonts w:hAnsi="Times New Roman" w:ascii="Times New Roman"/>
                <w:sz w:val="24"/>
                <w:szCs w:val="24"/>
              </w:rPr>
              <w:t>115/2018-28</w:t>
            </w:r>
          </w:p>
        </w:tc>
      </w:tr>
    </w:tbl>
    <w:p w14:textId="8368aac" w14:paraId="8368aac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8C3A8D" w:rsidRPr="008C3A8D">
        <w:rPr>
          <w:szCs w:val="24"/>
          <w:lang w:val="hr-HR"/>
        </w:rPr>
        <w:t>u postupku</w:t>
      </w:r>
      <w:r w:rsidR="009D396E">
        <w:rPr>
          <w:szCs w:val="24"/>
          <w:lang w:val="hr-HR"/>
        </w:rPr>
        <w:t xml:space="preserve"> po prijedlogu za otvaranje stečajnog postupka</w:t>
      </w:r>
      <w:r w:rsidR="008C3A8D" w:rsidRPr="008C3A8D">
        <w:rPr>
          <w:szCs w:val="24"/>
          <w:lang w:val="hr-HR"/>
        </w:rPr>
        <w:t xml:space="preserve"> nad dužnikom </w:t>
      </w:r>
      <w:r w:rsidR="00E8795D" w:rsidRPr="00E8795D">
        <w:rPr>
          <w:szCs w:val="24"/>
          <w:lang w:val="hr-HR"/>
        </w:rPr>
        <w:t>HAFI PROJEKT I TEHNOLOGIJA d.o.o., OIB: 55912847738, Split, Stinice 12</w:t>
      </w:r>
      <w:r w:rsidR="006F13C9" w:rsidRPr="0071654A">
        <w:rPr>
          <w:szCs w:val="24"/>
          <w:lang w:val="hr-HR"/>
        </w:rPr>
        <w:t xml:space="preserve">, </w:t>
      </w:r>
      <w:r w:rsidR="00E8795D">
        <w:rPr>
          <w:szCs w:val="24"/>
          <w:lang w:val="hr-HR"/>
        </w:rPr>
        <w:t>14. prosinca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400B41" w:rsidR="006115E6" w:rsidRPr="00CC77F8">
      <w:pPr>
        <w:spacing w:after="24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I</w:t>
      </w:r>
      <w:r w:rsidR="0010212C">
        <w:rPr>
          <w:rFonts w:hAnsi="Times New Roman" w:ascii="Times New Roman"/>
          <w:sz w:val="24"/>
          <w:szCs w:val="24"/>
        </w:rPr>
        <w:t>.</w:t>
      </w:r>
      <w:r w:rsidR="0010212C" w:rsidRPr="0010212C">
        <w:t xml:space="preserve"> </w:t>
      </w:r>
      <w:r w:rsidR="00E8795D" w:rsidRPr="00E8795D">
        <w:rPr>
          <w:rFonts w:hAnsi="Times New Roman" w:ascii="Times New Roman"/>
          <w:sz w:val="24"/>
          <w:szCs w:val="24"/>
        </w:rPr>
        <w:t>Josip</w:t>
      </w:r>
      <w:r w:rsidR="00641436">
        <w:rPr>
          <w:rFonts w:hAnsi="Times New Roman" w:ascii="Times New Roman"/>
          <w:sz w:val="24"/>
          <w:szCs w:val="24"/>
        </w:rPr>
        <w:t>u Hrgi</w:t>
      </w:r>
      <w:r w:rsidR="00E8795D" w:rsidRPr="00E8795D">
        <w:rPr>
          <w:rFonts w:hAnsi="Times New Roman" w:ascii="Times New Roman"/>
          <w:sz w:val="24"/>
          <w:szCs w:val="24"/>
        </w:rPr>
        <w:t xml:space="preserve"> iz Splita, Biha</w:t>
      </w:r>
      <w:r w:rsidR="00E8795D" w:rsidRPr="00E8795D">
        <w:rPr>
          <w:rFonts w:hAnsi="Times New Roman" w:ascii="Times New Roman" w:hint="eastAsia"/>
          <w:sz w:val="24"/>
          <w:szCs w:val="24"/>
        </w:rPr>
        <w:t>ć</w:t>
      </w:r>
      <w:r w:rsidR="00E8795D" w:rsidRPr="00E8795D">
        <w:rPr>
          <w:rFonts w:hAnsi="Times New Roman" w:ascii="Times New Roman"/>
          <w:sz w:val="24"/>
          <w:szCs w:val="24"/>
        </w:rPr>
        <w:t>ka 15/III, OIB: 15662494844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10212C" w:rsidP="00641436" w:rsidR="00641436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112D9D">
        <w:rPr>
          <w:rFonts w:cs="Times New Roman" w:hAnsi="Times New Roman" w:ascii="Times New Roman"/>
          <w:sz w:val="24"/>
          <w:szCs w:val="24"/>
        </w:rPr>
        <w:t>II.</w:t>
      </w:r>
      <w:r w:rsidR="00641436" w:rsidRPr="00CC77F8">
        <w:rPr>
          <w:rFonts w:hAnsi="Times New Roman" w:ascii="Times New Roman"/>
          <w:sz w:val="24"/>
          <w:szCs w:val="24"/>
        </w:rPr>
        <w:t xml:space="preserve"> </w:t>
      </w:r>
      <w:r w:rsidR="00641436" w:rsidRPr="00345849">
        <w:rPr>
          <w:rFonts w:hAnsi="Times New Roman" w:ascii="Times New Roman"/>
          <w:sz w:val="24"/>
          <w:szCs w:val="24"/>
        </w:rPr>
        <w:t>Iznos ne</w:t>
      </w:r>
      <w:r w:rsidR="00641436">
        <w:rPr>
          <w:rFonts w:hAnsi="Times New Roman" w:ascii="Times New Roman"/>
          <w:sz w:val="24"/>
          <w:szCs w:val="24"/>
        </w:rPr>
        <w:t>t</w:t>
      </w:r>
      <w:r w:rsidR="00641436" w:rsidRPr="00345849">
        <w:rPr>
          <w:rFonts w:hAnsi="Times New Roman" w:ascii="Times New Roman"/>
          <w:sz w:val="24"/>
          <w:szCs w:val="24"/>
        </w:rPr>
        <w:t>to nagrade, pripadaju</w:t>
      </w:r>
      <w:r w:rsidR="00641436" w:rsidRPr="00345849">
        <w:rPr>
          <w:rFonts w:hAnsi="Times New Roman" w:ascii="Times New Roman" w:hint="eastAsia"/>
          <w:sz w:val="24"/>
          <w:szCs w:val="24"/>
        </w:rPr>
        <w:t>ć</w:t>
      </w:r>
      <w:r w:rsidR="00641436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641436" w:rsidRPr="00345849">
        <w:rPr>
          <w:rFonts w:hAnsi="Times New Roman" w:ascii="Times New Roman" w:hint="eastAsia"/>
          <w:sz w:val="24"/>
          <w:szCs w:val="24"/>
        </w:rPr>
        <w:t>č</w:t>
      </w:r>
      <w:r w:rsidR="00641436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641436" w:rsidRPr="00345849">
        <w:rPr>
          <w:rFonts w:hAnsi="Times New Roman" w:ascii="Times New Roman" w:hint="eastAsia"/>
          <w:sz w:val="24"/>
          <w:szCs w:val="24"/>
        </w:rPr>
        <w:t>ć</w:t>
      </w:r>
      <w:r w:rsidR="00641436" w:rsidRPr="00345849">
        <w:rPr>
          <w:rFonts w:hAnsi="Times New Roman" w:ascii="Times New Roman"/>
          <w:sz w:val="24"/>
          <w:szCs w:val="24"/>
        </w:rPr>
        <w:t>e se iz sredstava Fonda za pokri</w:t>
      </w:r>
      <w:r w:rsidR="00641436" w:rsidRPr="00345849">
        <w:rPr>
          <w:rFonts w:hAnsi="Times New Roman" w:ascii="Times New Roman" w:hint="eastAsia"/>
          <w:sz w:val="24"/>
          <w:szCs w:val="24"/>
        </w:rPr>
        <w:t>ć</w:t>
      </w:r>
      <w:r w:rsidR="00641436" w:rsidRPr="00345849">
        <w:rPr>
          <w:rFonts w:hAnsi="Times New Roman" w:ascii="Times New Roman"/>
          <w:sz w:val="24"/>
          <w:szCs w:val="24"/>
        </w:rPr>
        <w:t>e troškova ste</w:t>
      </w:r>
      <w:r w:rsidR="00641436" w:rsidRPr="00345849">
        <w:rPr>
          <w:rFonts w:hAnsi="Times New Roman" w:ascii="Times New Roman" w:hint="eastAsia"/>
          <w:sz w:val="24"/>
          <w:szCs w:val="24"/>
        </w:rPr>
        <w:t>č</w:t>
      </w:r>
      <w:r w:rsidR="00641436" w:rsidRPr="00345849">
        <w:rPr>
          <w:rFonts w:hAnsi="Times New Roman" w:ascii="Times New Roman"/>
          <w:sz w:val="24"/>
          <w:szCs w:val="24"/>
        </w:rPr>
        <w:t>ajnog postupka, a nakon pravomo</w:t>
      </w:r>
      <w:r w:rsidR="00641436" w:rsidRPr="00345849">
        <w:rPr>
          <w:rFonts w:hAnsi="Times New Roman" w:ascii="Times New Roman" w:hint="eastAsia"/>
          <w:sz w:val="24"/>
          <w:szCs w:val="24"/>
        </w:rPr>
        <w:t>ć</w:t>
      </w:r>
      <w:r w:rsidR="00641436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41436" w:rsidP="00641436" w:rsidR="0064143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641436" w:rsidP="00641436" w:rsidR="00641436" w:rsidRPr="00641436">
      <w:pPr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436">
        <w:rPr>
          <w:rFonts w:eastAsia="Times New Roman" w:hAnsi="Times New Roman" w:ascii="Times New Roman"/>
          <w:sz w:val="24"/>
          <w:szCs w:val="24"/>
          <w:lang w:eastAsia="hr-HR"/>
        </w:rPr>
        <w:t>Dana 18. srpnja 2017. pred ovim sudom zaprimljen je zahtjev Financijske agencije, Regionalnog centra Split za provedbu skraćenog stečajnog postupka nad dužnikom  HAFI PROJEKT I TEHNOLOGIJA d.o.o., OIB: 55912847738, Split, Stinice 12.</w:t>
      </w:r>
    </w:p>
    <w:p w:rsidRDefault="00641436" w:rsidP="00641436" w:rsidR="00641436" w:rsidRPr="00641436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436">
        <w:rPr>
          <w:rFonts w:eastAsia="Times New Roman" w:hAnsi="Times New Roman" w:ascii="Times New Roman"/>
          <w:sz w:val="24"/>
          <w:szCs w:val="24"/>
          <w:lang w:eastAsia="hr-HR"/>
        </w:rPr>
        <w:t>Utvrdivši da su u smislu odredbe članka 428. Stečajnog zakona („Narodne novine“ 71/15 i 104/17; dalje SZ) ispunjene pretpostavke za provedbu skraćenog stečajnog postupka, ovaj sud je 31. listopada 2017. na mrežnoj stranici e-Oglasna ploča sudova objavio oglas poslovni broj 11.St-753/2017 u smislu odredbe članka 430. SZ-a.</w:t>
      </w:r>
    </w:p>
    <w:p w:rsidRDefault="00641436" w:rsidP="00641436" w:rsidR="00641436" w:rsidRPr="00641436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436">
        <w:rPr>
          <w:rFonts w:eastAsia="Times New Roman" w:hAnsi="Times New Roman" w:ascii="Times New Roman"/>
          <w:sz w:val="24"/>
          <w:szCs w:val="24"/>
          <w:lang w:eastAsia="hr-HR"/>
        </w:rPr>
        <w:t>Postupajući po predmetnom oglasu Republika Hrvatska, Ministarstvo financija, Porezna uprava, zastupana po Županijskom državnom odvjetništvu u Splitu, dostavila je 13. studenog 2017. obrazac kojim je, kao vjerovnik, predložila nad dužnikom otvoriti stečaj, nakon čega je ovaj sud, temeljem odredbe članka 433. i 435. stavak 2. SZ-a rješenjem poslovni broj 11.St-753/2017 od 14. studenog 2017. obustavio skraćeni stečajni postupak nad dužnikom.</w:t>
      </w:r>
    </w:p>
    <w:p w:rsidRDefault="00641436" w:rsidP="00641436" w:rsidR="00641436" w:rsidRPr="00641436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436">
        <w:rPr>
          <w:rFonts w:eastAsia="Times New Roman" w:hAnsi="Times New Roman" w:ascii="Times New Roman"/>
          <w:sz w:val="24"/>
          <w:szCs w:val="24"/>
          <w:lang w:eastAsia="hr-HR"/>
        </w:rPr>
        <w:t>Po pravomoćnosti predmetnog rješenja stečajna pisarnica ovog suda zavela je predmet pod poslovni broj St-115/2018.</w:t>
      </w:r>
    </w:p>
    <w:p w:rsidRDefault="00641436" w:rsidP="00641436" w:rsidR="00641436" w:rsidRPr="00641436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436">
        <w:rPr>
          <w:rFonts w:eastAsia="Times New Roman" w:hAnsi="Times New Roman" w:ascii="Times New Roman"/>
          <w:sz w:val="24"/>
          <w:szCs w:val="24"/>
          <w:lang w:eastAsia="hr-HR"/>
        </w:rPr>
        <w:t xml:space="preserve"> Rješenjem ovog suda 11. St-115/2018 od 23. travnja 2018. pokrenut je prethodni postupak radi utvrđivanja pretpostavki za otvaranje stečajnog postupka nad dužnikom i određeno ročište radi očitovanja o prijedlogu za otvaranje stečajnog postupka.</w:t>
      </w:r>
    </w:p>
    <w:p w:rsidRDefault="00641436" w:rsidP="00641436" w:rsidR="00641436" w:rsidRPr="00641436">
      <w:pPr>
        <w:spacing w:before="200"/>
        <w:ind w:firstLine="708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41436">
        <w:rPr>
          <w:rFonts w:eastAsia="Times New Roman" w:hAnsi="Times New Roman" w:ascii="Times New Roman"/>
          <w:sz w:val="24"/>
          <w:szCs w:val="24"/>
          <w:lang w:eastAsia="hr-HR"/>
        </w:rPr>
        <w:t xml:space="preserve"> Na navedeno ročište, održano 29. svibnja 2018., nisu pristupili zastupnici po zakonu dužnika, iako uredno pozvani, niti su udovoljili nalogu suda iz rješenja poslovni broj St-</w:t>
      </w:r>
      <w:r w:rsidRPr="00641436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115/2018 od 23. travnja 2018. i u spis u ostavljenom roku dostavili pisano izvješće o financijsko-gospodarskom stanju dužnika te popis imovine i obveza dužnika pa je sud rješenjem poslovni broj St-115/2018 od 30. svibnja 2018. odredio mjeru osiguranja tako što je dužniku postavio privremenog stečajnog upravitelja Josipa Hrgu iz Splita </w:t>
      </w:r>
      <w:r w:rsidRPr="00641436">
        <w:rPr>
          <w:rFonts w:cstheme="minorBidi" w:eastAsiaTheme="minorHAnsi" w:hAnsi="Times New Roman" w:ascii="Times New Roman"/>
          <w:sz w:val="24"/>
          <w:szCs w:val="24"/>
        </w:rPr>
        <w:t>kojem je naloženo utvrditi:</w:t>
      </w:r>
    </w:p>
    <w:p w:rsidRDefault="00641436" w:rsidP="00C33B67" w:rsidR="00641436" w:rsidRPr="00641436">
      <w:pPr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41436">
        <w:rPr>
          <w:rFonts w:cstheme="minorBidi" w:eastAsiaTheme="minorHAnsi" w:hAnsi="Times New Roman" w:ascii="Times New Roman"/>
          <w:sz w:val="24"/>
          <w:szCs w:val="24"/>
        </w:rPr>
        <w:t xml:space="preserve">     -  imovinu stečajnog dužnika i njezinu vrijednost</w:t>
      </w:r>
    </w:p>
    <w:p w:rsidRDefault="00641436" w:rsidP="00641436" w:rsidR="00641436" w:rsidRPr="00641436">
      <w:pPr>
        <w:spacing w:before="4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41436">
        <w:rPr>
          <w:rFonts w:cstheme="minorBidi" w:eastAsiaTheme="minorHAnsi" w:hAnsi="Times New Roman" w:ascii="Times New Roman"/>
          <w:sz w:val="24"/>
          <w:szCs w:val="24"/>
        </w:rPr>
        <w:t xml:space="preserve">     -  stanje obveza stečajnog dužnika</w:t>
      </w:r>
    </w:p>
    <w:p w:rsidRDefault="00641436" w:rsidP="00641436" w:rsidR="00641436" w:rsidRPr="00641436">
      <w:pPr>
        <w:spacing w:before="4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41436">
        <w:rPr>
          <w:rFonts w:cstheme="minorBidi" w:eastAsiaTheme="minorHAnsi" w:hAnsi="Times New Roman" w:ascii="Times New Roman"/>
          <w:sz w:val="24"/>
          <w:szCs w:val="24"/>
        </w:rPr>
        <w:t xml:space="preserve">     - da li je imovina stečajnog dužnika dovoljna za namirenje troškova stečajnog postupka</w:t>
      </w:r>
    </w:p>
    <w:p w:rsidRDefault="00641436" w:rsidP="00641436" w:rsidR="00641436" w:rsidRPr="00641436">
      <w:pPr>
        <w:spacing w:before="4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41436">
        <w:rPr>
          <w:rFonts w:cstheme="minorBidi" w:eastAsiaTheme="minorHAnsi" w:hAnsi="Times New Roman" w:ascii="Times New Roman"/>
          <w:sz w:val="24"/>
          <w:szCs w:val="24"/>
        </w:rPr>
        <w:t xml:space="preserve">     - koliki je iznos predvidljivih troškova prethodnog i stečajnog postupka,</w:t>
      </w:r>
    </w:p>
    <w:p w:rsidRDefault="00641436" w:rsidP="00641436" w:rsidR="00641436" w:rsidRPr="00641436">
      <w:pPr>
        <w:spacing w:before="40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41436">
        <w:rPr>
          <w:rFonts w:cstheme="minorBidi" w:eastAsiaTheme="minorHAnsi" w:hAnsi="Times New Roman" w:ascii="Times New Roman"/>
          <w:sz w:val="24"/>
          <w:szCs w:val="24"/>
        </w:rPr>
        <w:t>te o istom sudu podnijeti izvješće.</w:t>
      </w:r>
    </w:p>
    <w:p w:rsidRDefault="00641436" w:rsidP="00C33B67" w:rsidR="00641436" w:rsidRPr="00641436">
      <w:pPr>
        <w:spacing w:before="18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41436">
        <w:rPr>
          <w:rFonts w:cstheme="minorBidi" w:eastAsiaTheme="minorHAnsi" w:hAnsi="Times New Roman" w:ascii="Times New Roman"/>
          <w:sz w:val="24"/>
          <w:szCs w:val="24"/>
        </w:rPr>
        <w:t xml:space="preserve">Dana 26. lipnja 2018. kod ovog suda zaprimljeno je izvješće privremenog stečajnog upravitelja </w:t>
      </w:r>
      <w:r>
        <w:rPr>
          <w:rFonts w:cstheme="minorBidi" w:eastAsiaTheme="minorHAnsi" w:hAnsi="Times New Roman" w:ascii="Times New Roman"/>
          <w:sz w:val="24"/>
          <w:szCs w:val="24"/>
        </w:rPr>
        <w:t>Josipa Hrge</w:t>
      </w:r>
      <w:r w:rsidRPr="00641436">
        <w:rPr>
          <w:rFonts w:cstheme="minorBidi" w:eastAsiaTheme="minorHAnsi" w:hAnsi="Times New Roman" w:ascii="Times New Roman"/>
          <w:sz w:val="24"/>
          <w:szCs w:val="24"/>
        </w:rPr>
        <w:t xml:space="preserve"> (list 61-83 spisa) iz kojeg u bitnom proizlazi da dužnik ne raspolaže likvidnom stečajnom masom iz koje bi se mogli podmiriti makar troškovi stečajnog postupka.</w:t>
      </w:r>
    </w:p>
    <w:p w:rsidRDefault="00641436" w:rsidP="00C33B67" w:rsidR="00641436">
      <w:pPr>
        <w:spacing w:lineRule="atLeast" w:line="240" w:before="18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cstheme="minorBidi" w:eastAsiaTheme="minorHAnsi" w:hAnsi="Times New Roman" w:ascii="Times New Roman"/>
          <w:sz w:val="24"/>
          <w:szCs w:val="24"/>
        </w:rPr>
        <w:t>Podneskom od 12. prosinca 2018. privremeni stečajni upravitelj zatražio je određivanje nagrade za obavljeni rad.</w:t>
      </w:r>
    </w:p>
    <w:p w:rsidRDefault="00641436" w:rsidP="00C33B67" w:rsidR="00641436" w:rsidRPr="00B15F12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SZ-a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641436" w:rsidP="00C33B67" w:rsidR="00641436" w:rsidRPr="00B15F12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641436" w:rsidP="00C33B67" w:rsidR="00641436" w:rsidRPr="00B15F12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641436" w:rsidP="00C33B67" w:rsidR="00641436" w:rsidRPr="00B15F12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41436" w:rsidP="00C33B67" w:rsidR="00641436" w:rsidRPr="0058146C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641436" w:rsidP="00C33B67" w:rsidR="00641436">
      <w:pPr>
        <w:spacing w:lineRule="atLeast" w:line="240"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41436" w:rsidP="00C33B67" w:rsidR="00641436" w:rsidRPr="00CC77F8">
      <w:pPr>
        <w:spacing w:before="1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>
        <w:rPr>
          <w:rFonts w:hAnsi="Times New Roman" w:ascii="Times New Roman"/>
          <w:sz w:val="24"/>
          <w:szCs w:val="24"/>
        </w:rPr>
        <w:t>14. prosinca 2018.</w:t>
      </w:r>
    </w:p>
    <w:p w:rsidRDefault="00641436" w:rsidP="00641436" w:rsidR="0064143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641436" w:rsidP="0094096C" w:rsidR="00C33B67" w:rsidRPr="00C33B67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Golub </w:t>
      </w:r>
      <w:r w:rsidRPr="00C33B67">
        <w:rPr>
          <w:rFonts w:hAnsi="Times New Roman" w:ascii="Times New Roman"/>
          <w:sz w:val="24"/>
          <w:szCs w:val="24"/>
        </w:rPr>
        <w:t>Gruić</w:t>
      </w:r>
      <w:r w:rsidR="00C33B67" w:rsidRPr="00C33B67">
        <w:rPr>
          <w:rFonts w:hAnsi="Times New Roman" w:ascii="Times New Roman"/>
          <w:sz w:val="24"/>
          <w:szCs w:val="24"/>
        </w:rPr>
        <w:t>, v.r.</w:t>
      </w:r>
    </w:p>
    <w:p w:rsidRDefault="00C33B67" w:rsidP="008832A6" w:rsidR="00C33B67" w:rsidRPr="00C33B67">
      <w:pPr>
        <w:jc w:val="right"/>
        <w:rPr>
          <w:rFonts w:hAnsi="Times New Roman" w:ascii="Times New Roman"/>
          <w:sz w:val="24"/>
          <w:szCs w:val="24"/>
        </w:rPr>
      </w:pPr>
      <w:r w:rsidRPr="00C33B6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C33B67" w:rsidP="008832A6" w:rsidR="00C33B67" w:rsidRPr="00C33B67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C33B67">
        <w:rPr>
          <w:rFonts w:hAnsi="Times New Roman" w:ascii="Times New Roman"/>
          <w:sz w:val="24"/>
          <w:szCs w:val="24"/>
        </w:rPr>
        <w:t>Ana Bosančić</w:t>
      </w:r>
    </w:p>
    <w:p w:rsidRDefault="00641436" w:rsidP="00641436" w:rsidR="0064143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641436" w:rsidP="00641436" w:rsidR="0064143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641436" w:rsidP="00641436" w:rsidR="0064143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41436" w:rsidP="00641436" w:rsidR="00641436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641436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3B67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C33B67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E8795D" w:rsidRPr="00E8795D">
      <w:rPr>
        <w:rFonts w:hAnsi="Times New Roman" w:ascii="Times New Roman"/>
        <w:sz w:val="24"/>
        <w:szCs w:val="24"/>
      </w:rPr>
      <w:t>115/2018-28</w:t>
    </w:r>
  </w:p>
  <w:p w:rsidRDefault="00C33B67" w:rsidR="008D185E" w:rsidRPr="00265077">
    <w:pPr>
      <w:pStyle w:val="Zaglavlje"/>
      <w:rPr>
        <w:sz w:val="16"/>
        <w:szCs w:val="16"/>
      </w:rPr>
    </w:pPr>
  </w:p>
  <w:p w:rsidRDefault="00C33B67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0212C"/>
    <w:rsid w:val="001261D9"/>
    <w:rsid w:val="00126FBD"/>
    <w:rsid w:val="00157DF0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94F46"/>
    <w:rsid w:val="004A5AB7"/>
    <w:rsid w:val="004A7A51"/>
    <w:rsid w:val="004B19A7"/>
    <w:rsid w:val="004D198D"/>
    <w:rsid w:val="004D323C"/>
    <w:rsid w:val="004E7087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41436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1685C"/>
    <w:rsid w:val="00870F94"/>
    <w:rsid w:val="008A569E"/>
    <w:rsid w:val="008C3A8D"/>
    <w:rsid w:val="008C65A2"/>
    <w:rsid w:val="0090514A"/>
    <w:rsid w:val="00934D30"/>
    <w:rsid w:val="0097597D"/>
    <w:rsid w:val="009D396E"/>
    <w:rsid w:val="00A012F3"/>
    <w:rsid w:val="00A17D1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33B67"/>
    <w:rsid w:val="00C656FF"/>
    <w:rsid w:val="00C8250E"/>
    <w:rsid w:val="00CC5B9A"/>
    <w:rsid w:val="00CC77F8"/>
    <w:rsid w:val="00CD5DDD"/>
    <w:rsid w:val="00E76DE5"/>
    <w:rsid w:val="00E8795D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3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B6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3B6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3B6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3B6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3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B6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3B67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3B6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3B6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HAFI PROJEKT I TEHNOLOGIJA za projektiranje i građenje, društvo s ograničenom odgovornošću</izvorni_sadrzaj>
    <derivirana_varijabla naziv="DomainObject.Predmet.ProtustrankaFormated_1">  HAFI PROJEKT I TEHNOLOGIJA za projektiranje i građenje, društvo s ograničenom odgovornošću</derivirana_varijabla>
  </DomainObject.Predmet.ProtustrankaFormated>
  <DomainObject.Predmet.ProtustrankaFormatedOIB>
    <izvorni_sadrzaj>  HAFI PROJEKT I TEHNOLOGIJA za projektiranje i građenje, društvo s ograničenom odgovornošću, OIB 55912847738</izvorni_sadrzaj>
    <derivirana_varijabla naziv="DomainObject.Predmet.ProtustrankaFormatedOIB_1">  HAFI PROJEKT I TEHNOLOGIJA za projektiranje i građenje, društvo s ograničenom odgovornošću, OIB 55912847738</derivirana_varijabla>
  </DomainObject.Predmet.ProtustrankaFormatedOIB>
  <DomainObject.Predmet.ProtustrankaFormatedWithAdress>
    <izvorni_sadrzaj> HAFI PROJEKT I TEHNOLOGIJA za projektiranje i građenje, društvo s ograničenom odgovornošću, Stinice 12, 21000 Split</izvorni_sadrzaj>
    <derivirana_varijabla naziv="DomainObject.Predmet.ProtustrankaFormatedWithAdress_1"> HAFI PROJEKT I TEHNOLOGIJA za projektiranje i građenje, društvo s ograničenom odgovornošću, Stinice 12, 21000 Split</derivirana_varijabla>
  </DomainObject.Predmet.ProtustrankaFormatedWithAdress>
  <DomainObject.Predmet.ProtustrankaFormatedWithAdressOIB>
    <izvorni_sadrzaj> HAFI PROJEKT I TEHNOLOGIJA za projektiranje i građenje, društvo s ograničenom odgovornošću, OIB 55912847738, Stinice 12, 21000 Split</izvorni_sadrzaj>
    <derivirana_varijabla naziv="DomainObject.Predmet.ProtustrankaFormatedWithAdressOIB_1"> HAFI PROJEKT I TEHNOLOGIJA za projektiranje i građenje, društvo s ograničenom odgovornošću, OIB 55912847738, Stinice 12, 21000 Split</derivirana_varijabla>
  </DomainObject.Predmet.ProtustrankaFormatedWithAdressOIB>
  <DomainObject.Predmet.ProtustrankaWithAdress>
    <izvorni_sadrzaj>HAFI PROJEKT I TEHNOLOGIJA za projektiranje i građenje, društvo s ograničenom odgovornošću Stinice 12, 21000 Split</izvorni_sadrzaj>
    <derivirana_varijabla naziv="DomainObject.Predmet.ProtustrankaWithAdress_1">HAFI PROJEKT I TEHNOLOGIJA za projektiranje i građenje, društvo s ograničenom odgovornošću Stinice 12, 21000 Split</derivirana_varijabla>
  </DomainObject.Predmet.ProtustrankaWithAdress>
  <DomainObject.Predmet.ProtustrankaWithAdressOIB>
    <izvorni_sadrzaj>HAFI PROJEKT I TEHNOLOGIJA za projektiranje i građenje, društvo s ograničenom odgovornošću, OIB 55912847738, Stinice 12, 21000 Split</izvorni_sadrzaj>
    <derivirana_varijabla naziv="DomainObject.Predmet.ProtustrankaWithAdressOIB_1">HAFI PROJEKT I TEHNOLOGIJA za projektiranje i građenje, društvo s ograničenom odgovornošću, OIB 55912847738, Stinice 12, 21000 Split</derivirana_varijabla>
  </DomainObject.Predmet.ProtustrankaWithAdressOIB>
  <DomainObject.Predmet.ProtustrankaNazivFormated>
    <izvorni_sadrzaj>HAFI PROJEKT I TEHNOLOGIJA za projektiranje i građenje, društvo s ograničenom odgovornošću</izvorni_sadrzaj>
    <derivirana_varijabla naziv="DomainObject.Predmet.ProtustrankaNazivFormated_1">HAFI PROJEKT I TEHNOLOGIJA za projektiranje i građenje, društvo s ograničenom odgovornošću</derivirana_varijabla>
  </DomainObject.Predmet.ProtustrankaNazivFormated>
  <DomainObject.Predmet.ProtustrankaNazivFormatedOIB>
    <izvorni_sadrzaj>HAFI PROJEKT I TEHNOLOGIJA za projektiranje i građenje, društvo s ograničenom odgovornošću, OIB 55912847738</izvorni_sadrzaj>
    <derivirana_varijabla naziv="DomainObject.Predmet.ProtustrankaNazivFormatedOIB_1">HAFI PROJEKT I TEHNOLOGIJA za projektiranje i građenje, društvo s ograničenom odgovornošću, OIB 55912847738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HAFI PROJEKT I TEHNOLOGIJA za projektiranje i građenje, društvo s ograničenom odgovornošću</item>
    </izvorni_sadrzaj>
    <derivirana_varijabla naziv="DomainObject.Predmet.ProtuStrankaListFormated_1">
      <item>HAFI PROJEKT I TEHNOLOGIJA za projektiranje i građenje, društvo s ograničenom odgovornošću</item>
    </derivirana_varijabla>
  </DomainObject.Predmet.ProtuStrankaListFormated>
  <DomainObject.Predmet.ProtuStrankaListFormatedOIB>
    <izvorni_sadrzaj>
      <item>HAFI PROJEKT I TEHNOLOGIJA za projektiranje i građenje, društvo s ograničenom odgovornošću, OIB 55912847738</item>
    </izvorni_sadrzaj>
    <derivirana_varijabla naziv="DomainObject.Predmet.ProtuStrankaListFormatedOIB_1">
      <item>HAFI PROJEKT I TEHNOLOGIJA za projektiranje i građenje, društvo s ograničenom odgovornošću, OIB 55912847738</item>
    </derivirana_varijabla>
  </DomainObject.Predmet.ProtuStrankaListFormatedOIB>
  <DomainObject.Predmet.ProtuStrankaListFormatedWithAdress>
    <izvorni_sadrzaj>
      <item>HAFI PROJEKT I TEHNOLOGIJA za projektiranje i građenje, društvo s ograničenom odgovornošću, Stinice 12, 21000 Split</item>
    </izvorni_sadrzaj>
    <derivirana_varijabla naziv="DomainObject.Predmet.ProtuStrankaListFormatedWithAdress_1">
      <item>HAFI PROJEKT I TEHNOLOGIJA za projektiranje i građenje, društvo s ograničenom odgovornošću, Stinice 12, 21000 Split</item>
    </derivirana_varijabla>
  </DomainObject.Predmet.ProtuStrankaListFormatedWithAdress>
  <DomainObject.Predmet.ProtuStrankaListFormatedWithAdressOIB>
    <izvorni_sadrzaj>
      <item>HAFI PROJEKT I TEHNOLOGIJA za projektiranje i građenje, društvo s ograničenom odgovornošću, OIB 55912847738, Stinice 12, 21000 Split</item>
    </izvorni_sadrzaj>
    <derivirana_varijabla naziv="DomainObject.Predmet.ProtuStrankaListFormatedWithAdressOIB_1">
      <item>HAFI PROJEKT I TEHNOLOGIJA za projektiranje i građenje, društvo s ograničenom odgovornošću, OIB 55912847738, Stinice 12, 21000 Split</item>
    </derivirana_varijabla>
  </DomainObject.Predmet.ProtuStrankaListFormatedWithAdressOIB>
  <DomainObject.Predmet.ProtuStrankaListNazivFormated>
    <izvorni_sadrzaj>
      <item>HAFI PROJEKT I TEHNOLOGIJA za projektiranje i građenje, društvo s ograničenom odgovornošću</item>
    </izvorni_sadrzaj>
    <derivirana_varijabla naziv="DomainObject.Predmet.ProtuStrankaListNazivFormated_1">
      <item>HAFI PROJEKT I TEHNOLOGIJA za projektiranje i građenje, društvo s ograničenom odgovornošću</item>
    </derivirana_varijabla>
  </DomainObject.Predmet.ProtuStrankaListNazivFormated>
  <DomainObject.Predmet.ProtuStrankaListNazivFormatedOIB>
    <izvorni_sadrzaj>
      <item>HAFI PROJEKT I TEHNOLOGIJA za projektiranje i građenje, društvo s ograničenom odgovornošću, OIB 55912847738</item>
    </izvorni_sadrzaj>
    <derivirana_varijabla naziv="DomainObject.Predmet.ProtuStrankaListNazivFormatedOIB_1">
      <item>HAFI PROJEKT I TEHNOLOGIJA za projektiranje i građenje, društvo s ograničenom odgovornošću, OIB 55912847738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Bojan Mavrič</item>
    </izvorni_sadrzaj>
    <derivirana_varijabla naziv="DomainObject.Predmet.OstaliListFormated_1">
      <item>Županijsko državno odvjetništvo u Splitu punomoćnik sudionika u postupku Ministarstvo financija RH</item>
      <item>Bojan Mavrič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Bojan Mavrič, OIB 42833020236</item>
    </izvorni_sadrzaj>
    <derivirana_varijabla naziv="DomainObject.Predmet.OstaliListFormatedOIB_1">
      <item>Županijsko državno odvjetništvo u Splitu punomoćnik sudionika u postupku Ministarstvo financija RH</item>
      <item>Bojan Mavrič, OIB 42833020236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Bojan Mavrič, Put Žnjana 8b,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Bojan Mavrič, Put Žnjana 8b,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Bojan Mavrič, OIB 42833020236, Put Žnjana 8b,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Bojan Mavrič, OIB 42833020236, Put Žnjana 8b, 21000 Split</item>
    </derivirana_varijabla>
  </DomainObject.Predmet.OstaliListFormatedWithAdressOIB>
  <DomainObject.Predmet.OstaliListNazivFormated>
    <izvorni_sadrzaj>
      <item>Županijsko državno odvjetništvo u Splitu</item>
      <item>Bojan Mavrič</item>
    </izvorni_sadrzaj>
    <derivirana_varijabla naziv="DomainObject.Predmet.OstaliListNazivFormated_1">
      <item>Županijsko državno odvjetništvo u Splitu</item>
      <item>Bojan Mavrič</item>
    </derivirana_varijabla>
  </DomainObject.Predmet.OstaliListNazivFormated>
  <DomainObject.Predmet.OstaliListNazivFormatedOIB>
    <izvorni_sadrzaj>
      <item>Županijsko državno odvjetništvo u Splitu</item>
      <item>Bojan Mavrič, OIB 42833020236</item>
    </izvorni_sadrzaj>
    <derivirana_varijabla naziv="DomainObject.Predmet.OstaliListNazivFormatedOIB_1">
      <item>Županijsko državno odvjetništvo u Splitu</item>
      <item>Bojan Mavrič, OIB 42833020236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HAFI PROJEKT I TEHNOLOGIJA za projektiranje i građenje, društvo s ograničenom odgovornošću</izvorni_sadrzaj>
    <derivirana_varijabla naziv="DomainObject.Predmet.ProtustrankaIDrugi_1">HAFI PROJEKT I TEHNOLOGIJA za projektiranje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HAFI PROJEKT I TEHNOLOGIJA za projektiranje i građenje, društvo s ograničenom odgovornošću, OIB 55912847738, Stinice 12, 21000 Split</izvorni_sadrzaj>
    <derivirana_varijabla naziv="DomainObject.Predmet.ProtustrankaIDrugiAdressOIB_1">HAFI PROJEKT I TEHNOLOGIJA za projektiranje i građenje, društvo s ograničenom odgovornošću, OIB 55912847738, Stinice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HAFI PROJEKT I TEHNOLOGIJA za projektiranje i građenje, društvo s ograničenom odgovornošću</item>
      <item>Ministarstvo financija RH</item>
      <item>Županijsko državno odvjetništvo u Splitu</item>
      <item>Bojan Mavrič</item>
    </izvorni_sadrzaj>
    <derivirana_varijabla naziv="DomainObject.Predmet.SudioniciListNaziv_1">
      <item>HAFI PROJEKT I TEHNOLOGIJA za projektiranje i građenje, društvo s ograničenom odgovornošću</item>
      <item>Ministarstvo financija RH</item>
      <item>Županijsko državno odvjetništvo u Splitu</item>
      <item>Bojan Mavrič</item>
    </derivirana_varijabla>
  </DomainObject.Predmet.SudioniciListNaziv>
  <DomainObject.Predmet.SudioniciListAdressOIB>
    <izvorni_sadrzaj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  <item>Bojan Mavrič, OIB 42833020236, Put Žnjana 8b,21000 Split</item>
    </izvorni_sadrzaj>
    <derivirana_varijabla naziv="DomainObject.Predmet.SudioniciListAdressOIB_1">
      <item>HAFI PROJEKT I TEHNOLOGIJA za projektiranje i građenje, društvo s ograničenom odgovornošću, OIB 55912847738, Stinice 12,21000 Split</item>
      <item>Ministarstvo financija RH, OIB 18683136487, Katančićeva 5,10000 Zagreb</item>
      <item>Županijsko državno odvjetništvo u Splitu, Gundulićeva 29a,21000 Split</item>
      <item>Bojan Mavrič, OIB 42833020236, Put Žnjana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55912847738</item>
      <item>, OIB 18683136487</item>
      <item>, OIB null</item>
      <item>, OIB 42833020236</item>
    </izvorni_sadrzaj>
    <derivirana_varijabla naziv="DomainObject.Predmet.SudioniciListNazivOIB_1">
      <item>, OIB 55912847738</item>
      <item>, OIB 18683136487</item>
      <item>, OIB null</item>
      <item>, OIB 42833020236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St-115/2018-25</izvorni_sadrzaj>
    <derivirana_varijabla naziv="DomainObject.PredzadnjaOdlukaIzPredmeta.Oznaka_1">St-115/2018-25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A97CA-32AA-4C16-95FD-9663BF783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806</properties:Words>
  <properties:Characters>4628</properties:Characters>
  <properties:Lines>95</properties:Lines>
  <properties:Paragraphs>36</properties:Paragraphs>
  <properties:TotalTime>48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2018-12-14T13:21:00Z</cp:lastPrinted>
  <dcterms:modified xmlns:xsi="http://www.w3.org/2001/XMLSchema-instance" xsi:type="dcterms:W3CDTF">2018-12-14T13:21:00Z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(St-115-2018 rješenje - nagrada privremenom Hrga.docx)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