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5bd" w14:paraId="7d275bd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9855A5">
        <w:t>579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9855A5">
        <w:t>M.A.S. PURPLE j.d.o.o. za trgovinu i ugostiteljstvo, Ivankovo, K. P. Krešimira IV 6, MBS: 030166102, OIB: 06931116519</w:t>
      </w:r>
      <w:r w:rsidR="0072710A">
        <w:t xml:space="preserve">, </w:t>
      </w:r>
      <w:r w:rsidR="003B4C28">
        <w:t xml:space="preserve">dana </w:t>
      </w:r>
      <w:r w:rsidR="009855A5">
        <w:t>30</w:t>
      </w:r>
      <w:r w:rsidR="00D709C5">
        <w:t>. svibnja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9855A5">
        <w:t>Anita Vuković, OIB: 27737546824, Ivankovo, K. P. Krešimira IV 6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9855A5">
        <w:t>579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9855A5">
        <w:t xml:space="preserve">M.A.S. PURPLE j.d.o.o. za trgovinu i ugostiteljstvo, Ivankovo, K. P. Krešimira IV 6, MBS: 030166102, OIB: 06931116519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9855A5">
        <w:t>Anita Vuković, OIB: 27737546824, Ivankovo, K. P. Krešimira IV 6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9855A5">
        <w:t xml:space="preserve">Anita Vuković, OIB: 27737546824, Ivankovo, K. P. Krešimira IV 6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9855A5">
        <w:t>Anita Vuković, OIB: 27737546824, Ivankovo, K. P. Krešimira IV 6</w:t>
      </w:r>
      <w:r w:rsidR="002B005B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9855A5">
        <w:t>579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9855A5">
        <w:t>Anita Vuković, OIB: 27737546824, Ivankovo, K. P. Krešimira IV 6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855A5">
        <w:t>30</w:t>
      </w:r>
      <w:r w:rsidR="00D709C5">
        <w:t>. svibnja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855A5">
        <w:t>30/6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4D7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4D7F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4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D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D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4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D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M.A.S. PURPLE j.d.o.o. za trgovinu i ugostiteljstvo</izvorni_sadrzaj>
    <derivirana_varijabla naziv="DomainObject.Predmet.ProtustrankaFormated_1">  M.A.S. PURPLE j.d.o.o. za trgovinu i ugostiteljstvo</derivirana_varijabla>
  </DomainObject.Predmet.ProtustrankaFormated>
  <DomainObject.Predmet.ProtustrankaFormatedOIB>
    <izvorni_sadrzaj>  M.A.S. PURPLE j.d.o.o. za trgovinu i ugostiteljstvo, OIB 06931116519</izvorni_sadrzaj>
    <derivirana_varijabla naziv="DomainObject.Predmet.ProtustrankaFormatedOIB_1">  M.A.S. PURPLE j.d.o.o. za trgovinu i ugostiteljstvo, OIB 06931116519</derivirana_varijabla>
  </DomainObject.Predmet.ProtustrankaFormatedOIB>
  <DomainObject.Predmet.ProtustrankaFormatedWithAdress>
    <izvorni_sadrzaj> M.A.S. PURPLE j.d.o.o. za trgovinu i ugostiteljstvo, Kralja Petra Krešimira IV/ 6, 32281 Ivankovo</izvorni_sadrzaj>
    <derivirana_varijabla naziv="DomainObject.Predmet.ProtustrankaFormatedWithAdress_1"> M.A.S. PURPLE j.d.o.o. za trgovinu i ugostiteljstvo, Kralja Petra Krešimira IV/ 6, 32281 Ivankovo</derivirana_varijabla>
  </DomainObject.Predmet.ProtustrankaFormatedWithAdress>
  <DomainObject.Predmet.ProtustrankaFormatedWithAdressOIB>
    <izvorni_sadrzaj> M.A.S. PURPLE j.d.o.o. za trgovinu i ugostiteljstvo, OIB 06931116519, Kralja Petra Krešimira IV/ 6, 32281 Ivankovo</izvorni_sadrzaj>
    <derivirana_varijabla naziv="DomainObject.Predmet.ProtustrankaFormatedWithAdressOIB_1"> M.A.S. PURPLE j.d.o.o. za trgovinu i ugostiteljstvo, OIB 06931116519, Kralja Petra Krešimira IV/ 6, 32281 Ivankovo</derivirana_varijabla>
  </DomainObject.Predmet.ProtustrankaFormatedWithAdressOIB>
  <DomainObject.Predmet.ProtustrankaWithAdress>
    <izvorni_sadrzaj>M.A.S. PURPLE j.d.o.o. za trgovinu i ugostiteljstvo Kralja Petra Krešimira IV/ 6, 32281 Ivankovo</izvorni_sadrzaj>
    <derivirana_varijabla naziv="DomainObject.Predmet.ProtustrankaWithAdress_1">M.A.S. PURPLE j.d.o.o. za trgovinu i ugostiteljstvo Kralja Petra Krešimira IV/ 6, 32281 Ivankovo</derivirana_varijabla>
  </DomainObject.Predmet.ProtustrankaWithAdress>
  <DomainObject.Predmet.ProtustrankaWithAdressOIB>
    <izvorni_sadrzaj>M.A.S. PURPLE j.d.o.o. za trgovinu i ugostiteljstvo, OIB 06931116519, Kralja Petra Krešimira IV/ 6, 32281 Ivankovo</izvorni_sadrzaj>
    <derivirana_varijabla naziv="DomainObject.Predmet.ProtustrankaWithAdressOIB_1">M.A.S. PURPLE j.d.o.o. za trgovinu i ugostiteljstvo, OIB 06931116519, Kralja Petra Krešimira IV/ 6, 32281 Ivankovo</derivirana_varijabla>
  </DomainObject.Predmet.ProtustrankaWithAdressOIB>
  <DomainObject.Predmet.ProtustrankaNazivFormated>
    <izvorni_sadrzaj>M.A.S. PURPLE j.d.o.o. za trgovinu i ugostiteljstvo</izvorni_sadrzaj>
    <derivirana_varijabla naziv="DomainObject.Predmet.ProtustrankaNazivFormated_1">M.A.S. PURPLE j.d.o.o. za trgovinu i ugostiteljstvo</derivirana_varijabla>
  </DomainObject.Predmet.ProtustrankaNazivFormated>
  <DomainObject.Predmet.ProtustrankaNazivFormatedOIB>
    <izvorni_sadrzaj>M.A.S. PURPLE j.d.o.o. za trgovinu i ugostiteljstvo, OIB 06931116519</izvorni_sadrzaj>
    <derivirana_varijabla naziv="DomainObject.Predmet.ProtustrankaNazivFormatedOIB_1">M.A.S. PURPLE j.d.o.o. za trgovinu i ugostiteljstvo, OIB 06931116519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M.A.S. PURPLE j.d.o.o. za trgovinu i ugostiteljstvo</item>
    </izvorni_sadrzaj>
    <derivirana_varijabla naziv="DomainObject.Predmet.ProtuStrankaListFormated_1">
      <item>M.A.S. PURPLE j.d.o.o. za trgovinu i ugostiteljstvo</item>
    </derivirana_varijabla>
  </DomainObject.Predmet.ProtuStrankaListFormated>
  <DomainObject.Predmet.ProtuStrankaListFormatedOIB>
    <izvorni_sadrzaj>
      <item>M.A.S. PURPLE j.d.o.o. za trgovinu i ugostiteljstvo, OIB 06931116519</item>
    </izvorni_sadrzaj>
    <derivirana_varijabla naziv="DomainObject.Predmet.ProtuStrankaListFormatedOIB_1">
      <item>M.A.S. PURPLE j.d.o.o. za trgovinu i ugostiteljstvo, OIB 06931116519</item>
    </derivirana_varijabla>
  </DomainObject.Predmet.ProtuStrankaListFormatedOIB>
  <DomainObject.Predmet.ProtuStrankaListFormatedWithAdress>
    <izvorni_sadrzaj>
      <item>M.A.S. PURPLE j.d.o.o. za trgovinu i ugostiteljstvo, Kralja Petra Krešimira IV/ 6, 32281 Ivankovo</item>
    </izvorni_sadrzaj>
    <derivirana_varijabla naziv="DomainObject.Predmet.ProtuStrankaListFormatedWithAdress_1">
      <item>M.A.S. PURPLE j.d.o.o. za trgovinu i ugostiteljstvo, Kralja Petra Krešimira IV/ 6, 32281 Ivankovo</item>
    </derivirana_varijabla>
  </DomainObject.Predmet.ProtuStrankaListFormatedWithAdress>
  <DomainObject.Predmet.ProtuStrankaListFormatedWithAdressOIB>
    <izvorni_sadrzaj>
      <item>M.A.S. PURPLE j.d.o.o. za trgovinu i ugostiteljstvo, OIB 06931116519, Kralja Petra Krešimira IV/ 6, 32281 Ivankovo</item>
    </izvorni_sadrzaj>
    <derivirana_varijabla naziv="DomainObject.Predmet.ProtuStrankaListFormatedWithAdressOIB_1">
      <item>M.A.S. PURPLE j.d.o.o. za trgovinu i ugostiteljstvo, OIB 06931116519, Kralja Petra Krešimira IV/ 6, 32281 Ivankovo</item>
    </derivirana_varijabla>
  </DomainObject.Predmet.ProtuStrankaListFormatedWithAdressOIB>
  <DomainObject.Predmet.ProtuStrankaListNazivFormated>
    <izvorni_sadrzaj>
      <item>M.A.S. PURPLE j.d.o.o. za trgovinu i ugostiteljstvo</item>
    </izvorni_sadrzaj>
    <derivirana_varijabla naziv="DomainObject.Predmet.ProtuStrankaListNazivFormated_1">
      <item>M.A.S. PURPLE j.d.o.o. za trgovinu i ugostiteljstvo</item>
    </derivirana_varijabla>
  </DomainObject.Predmet.ProtuStrankaListNazivFormated>
  <DomainObject.Predmet.ProtuStrankaListNazivFormatedOIB>
    <izvorni_sadrzaj>
      <item>M.A.S. PURPLE j.d.o.o. za trgovinu i ugostiteljstvo, OIB 06931116519</item>
    </izvorni_sadrzaj>
    <derivirana_varijabla naziv="DomainObject.Predmet.ProtuStrankaListNazivFormatedOIB_1">
      <item>M.A.S. PURPLE j.d.o.o. za trgovinu i ugostiteljstvo, OIB 06931116519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M.A.S. PURPLE j.d.o.o. za trgovinu i ugostiteljstvo</izvorni_sadrzaj>
    <derivirana_varijabla naziv="DomainObject.Predmet.ProtustrankaIDrugi_1">M.A.S. PURPLE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M.A.S. PURPLE j.d.o.o. za trgovinu i ugostiteljstvo, OIB 06931116519, Kralja Petra Krešimira IV/ 6, 32281 Ivankovo</izvorni_sadrzaj>
    <derivirana_varijabla naziv="DomainObject.Predmet.ProtustrankaIDrugiAdressOIB_1">M.A.S. PURPLE j.d.o.o. za trgovinu i ugostiteljstvo, OIB 06931116519, Kralja Petra Krešimira IV/ 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M.A.S. PURPLE j.d.o.o. za trgovinu i ugostiteljstvo</item>
    </izvorni_sadrzaj>
    <derivirana_varijabla naziv="DomainObject.Predmet.SudioniciListNaziv_1">
      <item>FINA RC OSIJEK</item>
      <item>M.A.S. PURPLE j.d.o.o. za trgovinu i ugostiteljstvo</item>
    </derivirana_varijabla>
  </DomainObject.Predmet.SudioniciListNaziv>
  <DomainObject.Predmet.SudioniciListAdressOIB>
    <izvorni_sadrzaj>
      <item>FINA RC OSIJEK, OIB 85821130368</item>
      <item>M.A.S. PURPLE j.d.o.o. za trgovinu i ugostiteljstvo, OIB 06931116519, Kralja Petra Krešimira IV/ 6,32281 Ivankovo</item>
    </izvorni_sadrzaj>
    <derivirana_varijabla naziv="DomainObject.Predmet.SudioniciListAdressOIB_1">
      <item>FINA RC OSIJEK, OIB 85821130368</item>
      <item>M.A.S. PURPLE j.d.o.o. za trgovinu i ugostiteljstvo, OIB 06931116519, Kralja Petra Krešimira IV/ 6,32281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06931116519</item>
    </izvorni_sadrzaj>
    <derivirana_varijabla naziv="DomainObject.Predmet.SudioniciListNazivOIB_1">
      <item>, OIB 85821130368</item>
      <item>, OIB 06931116519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88AF0-8C98-443E-8766-4F6D8AC72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2530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2017-05-30T12:26:00Z</dcterms:created>
  <dc:creator>hermanj</dc:creator>
  <cp:lastModifiedBy>Žana Bem</cp:lastModifiedBy>
  <cp:lastPrinted>2017-04-13T09:47:00Z</cp:lastPrinted>
  <dcterms:modified xmlns:xsi="http://www.w3.org/2001/XMLSchema-instance" xsi:type="dcterms:W3CDTF">2017-05-30T12:28:00Z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