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20f9" w14:paraId="e0420f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15133">
        <w:rPr>
          <w:lang w:val="hr-HR"/>
        </w:rPr>
        <w:t>MAMA I LAVIĆ d.o.o., Split, Kopilica 62, OIB: 00988406628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</w:t>
      </w:r>
      <w:r w:rsidR="004C0794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15133">
        <w:rPr>
          <w:lang w:val="hr-HR"/>
        </w:rPr>
        <w:t>MAMA I LAVIĆ d.o.o., Split, Kopilica 62, OIB: 00988406628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4C0794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15133">
        <w:rPr>
          <w:color w:themeColor="text1" w:val="000000"/>
          <w:lang w:val="hr-HR"/>
        </w:rPr>
        <w:t>10</w:t>
      </w:r>
      <w:r w:rsidR="007B5733">
        <w:rPr>
          <w:color w:themeColor="text1" w:val="000000"/>
          <w:lang w:val="hr-HR"/>
        </w:rPr>
        <w:t>,</w:t>
      </w:r>
      <w:r w:rsidR="004C079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F2D69">
        <w:t>Vencel Čuljak, Osijek, Plješevička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15133">
        <w:rPr>
          <w:lang w:val="hr-HR"/>
        </w:rPr>
        <w:t>MAMA I LAVIĆ d.o.o., Split, Kopilica 62, OIB: 00988406628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15133">
        <w:rPr>
          <w:lang w:val="hr-HR"/>
        </w:rPr>
        <w:t xml:space="preserve"> 12</w:t>
      </w:r>
      <w:r w:rsidR="002331B4" w:rsidRPr="00275B05">
        <w:rPr>
          <w:lang w:val="hr-HR"/>
        </w:rPr>
        <w:t>.</w:t>
      </w:r>
      <w:r w:rsidR="00515133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515133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15133">
        <w:rPr>
          <w:lang w:val="hr-HR"/>
        </w:rPr>
        <w:t>MAMA I LAVIĆ d.o.o., Split, Kopilica 62, OIB: 00988406628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855C5">
        <w:rPr>
          <w:lang w:val="hr-HR"/>
        </w:rPr>
        <w:t>01</w:t>
      </w:r>
      <w:r w:rsidR="00E20AC9">
        <w:rPr>
          <w:lang w:val="hr-HR"/>
        </w:rPr>
        <w:t xml:space="preserve">. </w:t>
      </w:r>
      <w:r w:rsidR="00C855C5">
        <w:rPr>
          <w:lang w:val="hr-HR"/>
        </w:rPr>
        <w:t>rujna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15133">
        <w:rPr>
          <w:lang w:val="hr-HR"/>
        </w:rPr>
        <w:t>155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15133">
        <w:rPr>
          <w:lang w:val="hr-HR"/>
        </w:rPr>
        <w:t>1.488,20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515133">
        <w:rPr>
          <w:lang w:val="hr-HR"/>
        </w:rPr>
        <w:t>22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</w:t>
      </w:r>
      <w:r w:rsidR="004C0794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5F40">
      <w:rPr>
        <w:lang w:val="hr-HR"/>
      </w:rPr>
      <w:t>1</w:t>
    </w:r>
    <w:r w:rsidR="00515133">
      <w:rPr>
        <w:lang w:val="hr-HR"/>
      </w:rPr>
      <w:t>31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5F40">
      <w:rPr>
        <w:lang w:val="hr-HR"/>
      </w:rPr>
      <w:t>1</w:t>
    </w:r>
    <w:r w:rsidR="00515133">
      <w:rPr>
        <w:lang w:val="hr-HR"/>
      </w:rPr>
      <w:t>31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3F57"/>
    <w:rsid w:val="0051513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MAMA I LAVIĆ d.o.o. za trgovinu, prijevoz i usluge</izvorni_sadrzaj>
    <derivirana_varijabla naziv="DomainObject.Predmet.ProtustrankaFormated_1">  MAMA I LAVIĆ d.o.o. za trgovinu, prijevoz i usluge</derivirana_varijabla>
  </DomainObject.Predmet.ProtustrankaFormated>
  <DomainObject.Predmet.ProtustrankaFormatedOIB>
    <izvorni_sadrzaj>  MAMA I LAVIĆ d.o.o. za trgovinu, prijevoz i usluge, OIB 00988406628</izvorni_sadrzaj>
    <derivirana_varijabla naziv="DomainObject.Predmet.ProtustrankaFormatedOIB_1">  MAMA I LAVIĆ d.o.o. za trgovinu, prijevoz i usluge, OIB 00988406628</derivirana_varijabla>
  </DomainObject.Predmet.ProtustrankaFormatedOIB>
  <DomainObject.Predmet.ProtustrankaFormatedWithAdress>
    <izvorni_sadrzaj> MAMA I LAVIĆ d.o.o. za trgovinu, prijevoz i usluge, Kopilica 62, 21000 Split</izvorni_sadrzaj>
    <derivirana_varijabla naziv="DomainObject.Predmet.ProtustrankaFormatedWithAdress_1"> MAMA I LAVIĆ d.o.o. za trgovinu, prijevoz i usluge, Kopilica 62, 21000 Split</derivirana_varijabla>
  </DomainObject.Predmet.ProtustrankaFormatedWithAdress>
  <DomainObject.Predmet.ProtustrankaFormatedWithAdressOIB>
    <izvorni_sadrzaj> MAMA I LAVIĆ d.o.o. za trgovinu, prijevoz i usluge, OIB 00988406628, Kopilica 62, 21000 Split</izvorni_sadrzaj>
    <derivirana_varijabla naziv="DomainObject.Predmet.ProtustrankaFormatedWithAdressOIB_1"> MAMA I LAVIĆ d.o.o. za trgovinu, prijevoz i usluge, OIB 00988406628, Kopilica 62, 21000 Split</derivirana_varijabla>
  </DomainObject.Predmet.ProtustrankaFormatedWithAdressOIB>
  <DomainObject.Predmet.ProtustrankaWithAdress>
    <izvorni_sadrzaj>MAMA I LAVIĆ d.o.o. za trgovinu, prijevoz i usluge Kopilica 62, 21000 Split</izvorni_sadrzaj>
    <derivirana_varijabla naziv="DomainObject.Predmet.ProtustrankaWithAdress_1">MAMA I LAVIĆ d.o.o. za trgovinu, prijevoz i usluge Kopilica 62, 21000 Split</derivirana_varijabla>
  </DomainObject.Predmet.ProtustrankaWithAdress>
  <DomainObject.Predmet.ProtustrankaWithAdressOIB>
    <izvorni_sadrzaj>MAMA I LAVIĆ d.o.o. za trgovinu, prijevoz i usluge, OIB 00988406628, Kopilica 62, 21000 Split</izvorni_sadrzaj>
    <derivirana_varijabla naziv="DomainObject.Predmet.ProtustrankaWithAdressOIB_1">MAMA I LAVIĆ d.o.o. za trgovinu, prijevoz i usluge, OIB 00988406628, Kopilica 62, 21000 Split</derivirana_varijabla>
  </DomainObject.Predmet.ProtustrankaWithAdressOIB>
  <DomainObject.Predmet.ProtustrankaNazivFormated>
    <izvorni_sadrzaj>MAMA I LAVIĆ d.o.o. za trgovinu, prijevoz i usluge</izvorni_sadrzaj>
    <derivirana_varijabla naziv="DomainObject.Predmet.ProtustrankaNazivFormated_1">MAMA I LAVIĆ d.o.o. za trgovinu, prijevoz i usluge</derivirana_varijabla>
  </DomainObject.Predmet.ProtustrankaNazivFormated>
  <DomainObject.Predmet.ProtustrankaNazivFormatedOIB>
    <izvorni_sadrzaj>MAMA I LAVIĆ d.o.o. za trgovinu, prijevoz i usluge, OIB 00988406628</izvorni_sadrzaj>
    <derivirana_varijabla naziv="DomainObject.Predmet.ProtustrankaNazivFormatedOIB_1">MAMA I LAVIĆ d.o.o. za trgovinu, prijevoz i usluge, OIB 00988406628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1488.20</izvorni_sadrzaj>
    <derivirana_varijabla naziv="DomainObject.Predmet.TrenutnaVrijednost_1">1488.20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MAMA I LAVIĆ d.o.o. za trgovinu, prijevoz i usluge</item>
    </izvorni_sadrzaj>
    <derivirana_varijabla naziv="DomainObject.Predmet.ProtuStrankaListFormated_1">
      <item>MAMA I LAVIĆ d.o.o. za trgovinu, prijevoz i usluge</item>
    </derivirana_varijabla>
  </DomainObject.Predmet.ProtuStrankaListFormated>
  <DomainObject.Predmet.ProtuStrankaListFormatedOIB>
    <izvorni_sadrzaj>
      <item>MAMA I LAVIĆ d.o.o. za trgovinu, prijevoz i usluge, OIB 00988406628</item>
    </izvorni_sadrzaj>
    <derivirana_varijabla naziv="DomainObject.Predmet.ProtuStrankaListFormatedOIB_1">
      <item>MAMA I LAVIĆ d.o.o. za trgovinu, prijevoz i usluge, OIB 00988406628</item>
    </derivirana_varijabla>
  </DomainObject.Predmet.ProtuStrankaListFormatedOIB>
  <DomainObject.Predmet.ProtuStrankaListFormatedWithAdress>
    <izvorni_sadrzaj>
      <item>MAMA I LAVIĆ d.o.o. za trgovinu, prijevoz i usluge, Kopilica 62, 21000 Split</item>
    </izvorni_sadrzaj>
    <derivirana_varijabla naziv="DomainObject.Predmet.ProtuStrankaListFormatedWithAdress_1">
      <item>MAMA I LAVIĆ d.o.o. za trgovinu, prijevoz i usluge, Kopilica 62, 21000 Split</item>
    </derivirana_varijabla>
  </DomainObject.Predmet.ProtuStrankaListFormatedWithAdress>
  <DomainObject.Predmet.ProtuStrankaListFormatedWithAdressOIB>
    <izvorni_sadrzaj>
      <item>MAMA I LAVIĆ d.o.o. za trgovinu, prijevoz i usluge, OIB 00988406628, Kopilica 62, 21000 Split</item>
    </izvorni_sadrzaj>
    <derivirana_varijabla naziv="DomainObject.Predmet.ProtuStrankaListFormatedWithAdressOIB_1">
      <item>MAMA I LAVIĆ d.o.o. za trgovinu, prijevoz i usluge, OIB 00988406628, Kopilica 62, 21000 Split</item>
    </derivirana_varijabla>
  </DomainObject.Predmet.ProtuStrankaListFormatedWithAdressOIB>
  <DomainObject.Predmet.ProtuStrankaListNazivFormated>
    <izvorni_sadrzaj>
      <item>MAMA I LAVIĆ d.o.o. za trgovinu, prijevoz i usluge</item>
    </izvorni_sadrzaj>
    <derivirana_varijabla naziv="DomainObject.Predmet.ProtuStrankaListNazivFormated_1">
      <item>MAMA I LAVIĆ d.o.o. za trgovinu, prijevoz i usluge</item>
    </derivirana_varijabla>
  </DomainObject.Predmet.ProtuStrankaListNazivFormated>
  <DomainObject.Predmet.ProtuStrankaListNazivFormatedOIB>
    <izvorni_sadrzaj>
      <item>MAMA I LAVIĆ d.o.o. za trgovinu, prijevoz i usluge, OIB 00988406628</item>
    </izvorni_sadrzaj>
    <derivirana_varijabla naziv="DomainObject.Predmet.ProtuStrankaListNazivFormatedOIB_1">
      <item>MAMA I LAVIĆ d.o.o. za trgovinu, prijevoz i usluge, OIB 00988406628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MAMA I LAVIĆ d.o.o. za trgovinu, prijevoz i usluge</izvorni_sadrzaj>
    <derivirana_varijabla naziv="DomainObject.Predmet.ProtustrankaIDrugi_1">MAMA I LAVIĆ d.o.o. za trgovinu,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MAMA I LAVIĆ d.o.o. za trgovinu, prijevoz i usluge, OIB 00988406628, Kopilica 62, 21000 Split</izvorni_sadrzaj>
    <derivirana_varijabla naziv="DomainObject.Predmet.ProtustrankaIDrugiAdressOIB_1">MAMA I LAVIĆ d.o.o. za trgovinu, prijevoz i usluge, OIB 00988406628,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MAMA I LAVIĆ d.o.o. za trgovinu, prijevoz i usluge</item>
      <item>FINANCIJSKA AGENCIJA, RC SPLIT</item>
    </izvorni_sadrzaj>
    <derivirana_varijabla naziv="DomainObject.Predmet.SudioniciListNaziv_1">
      <item>MAMA I LAVIĆ d.o.o. za trgovinu, prijevoz i usluge</item>
      <item>FINANCIJSKA AGENCIJA, RC SPLIT</item>
    </derivirana_varijabla>
  </DomainObject.Predmet.SudioniciListNaziv>
  <DomainObject.Predmet.SudioniciListAdressOIB>
    <izvorni_sadrzaj>
      <item>MAMA I LAVIĆ d.o.o. za trgovinu, prijevoz i usluge, OIB 00988406628, Kopilica 62,21000 Split</item>
      <item>FINANCIJSKA AGENCIJA, RC SPLIT, OIB 85821130368, Mažuranićevo šetalište 24 b,21000 Split</item>
    </izvorni_sadrzaj>
    <derivirana_varijabla naziv="DomainObject.Predmet.SudioniciListAdressOIB_1">
      <item>MAMA I LAVIĆ d.o.o. za trgovinu, prijevoz i usluge, OIB 00988406628,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00988406628</item>
      <item>, OIB 85821130368</item>
    </izvorni_sadrzaj>
    <derivirana_varijabla naziv="DomainObject.Predmet.SudioniciListNazivOIB_1">
      <item>, OIB 00988406628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032DE-6FCA-427D-A783-0B0073B92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4152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2016-07-14T07:23:00Z</cp:lastPrinted>
  <dcterms:modified xmlns:xsi="http://www.w3.org/2001/XMLSchema-instance" xsi:type="dcterms:W3CDTF">2016-07-14T07:27:00Z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