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51aa" w14:paraId="c0e51aa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AE384B">
        <w:rPr>
          <w:szCs w:val="24"/>
          <w:lang w:val="hr-HR"/>
        </w:rPr>
        <w:t>166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610074">
        <w:rPr>
          <w:szCs w:val="24"/>
          <w:lang w:val="hr-HR"/>
        </w:rPr>
        <w:t>GRUPA TOMISLAV</w:t>
      </w:r>
      <w:r w:rsidR="00602B0B">
        <w:rPr>
          <w:szCs w:val="24"/>
          <w:lang w:val="hr-HR"/>
        </w:rPr>
        <w:t xml:space="preserve"> </w:t>
      </w:r>
      <w:r w:rsidR="00E30A81">
        <w:rPr>
          <w:szCs w:val="24"/>
          <w:lang w:val="hr-HR"/>
        </w:rPr>
        <w:t xml:space="preserve">društvo s ograničenom odgovornošću za </w:t>
      </w:r>
      <w:r w:rsidR="00610074">
        <w:rPr>
          <w:szCs w:val="24"/>
          <w:lang w:val="hr-HR"/>
        </w:rPr>
        <w:t xml:space="preserve">trgovinu, proizvodnju i </w:t>
      </w:r>
      <w:r w:rsidR="00E30A81">
        <w:rPr>
          <w:szCs w:val="24"/>
          <w:lang w:val="hr-HR"/>
        </w:rPr>
        <w:t xml:space="preserve">usluge, Bjelovar, </w:t>
      </w:r>
      <w:r w:rsidR="00610074">
        <w:rPr>
          <w:szCs w:val="24"/>
          <w:lang w:val="hr-HR"/>
        </w:rPr>
        <w:t>Marije Petković 31,</w:t>
      </w:r>
      <w:r w:rsidR="00602B0B">
        <w:rPr>
          <w:szCs w:val="24"/>
          <w:lang w:val="hr-HR"/>
        </w:rPr>
        <w:t xml:space="preserve"> </w:t>
      </w:r>
      <w:r w:rsidRPr="00FE7FBF">
        <w:rPr>
          <w:lang w:val="hr-HR"/>
        </w:rPr>
        <w:t>MBS: 0100</w:t>
      </w:r>
      <w:r w:rsidR="00610074">
        <w:rPr>
          <w:lang w:val="hr-HR"/>
        </w:rPr>
        <w:t>81285</w:t>
      </w:r>
      <w:r w:rsidRPr="00FE7FBF">
        <w:rPr>
          <w:lang w:val="hr-HR"/>
        </w:rPr>
        <w:t xml:space="preserve">, OIB: </w:t>
      </w:r>
      <w:r w:rsidR="00610074">
        <w:rPr>
          <w:lang w:val="hr-HR"/>
        </w:rPr>
        <w:t>81073437972</w:t>
      </w:r>
      <w:r w:rsidRPr="00FE7FBF">
        <w:rPr>
          <w:lang w:val="hr-HR"/>
        </w:rPr>
        <w:t xml:space="preserve">, </w:t>
      </w:r>
      <w:r w:rsidR="00610074">
        <w:rPr>
          <w:lang w:val="hr-HR"/>
        </w:rPr>
        <w:t>30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5B26FA">
        <w:rPr>
          <w:szCs w:val="24"/>
          <w:lang w:val="hr-HR"/>
        </w:rPr>
        <w:t xml:space="preserve"> GRUPA TOMISLAV društvo s ograničenom odgovornošću za trgovinu, proizvodnju i usluge, Bjelovar, Marije Petković 31, </w:t>
      </w:r>
      <w:r w:rsidR="005B26FA" w:rsidRPr="00FE7FBF">
        <w:rPr>
          <w:lang w:val="hr-HR"/>
        </w:rPr>
        <w:t>MBS: 0100</w:t>
      </w:r>
      <w:r w:rsidR="005B26FA">
        <w:rPr>
          <w:lang w:val="hr-HR"/>
        </w:rPr>
        <w:t>81285</w:t>
      </w:r>
      <w:r w:rsidR="005B26FA" w:rsidRPr="00FE7FBF">
        <w:rPr>
          <w:lang w:val="hr-HR"/>
        </w:rPr>
        <w:t xml:space="preserve">, OIB: </w:t>
      </w:r>
      <w:r w:rsidR="005B26FA">
        <w:rPr>
          <w:lang w:val="hr-HR"/>
        </w:rPr>
        <w:t>81073437972</w:t>
      </w:r>
      <w:r w:rsidR="00571DD3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5B26FA">
        <w:rPr>
          <w:szCs w:val="24"/>
          <w:lang w:val="hr-HR"/>
        </w:rPr>
        <w:t>JUGOSLAV PURAN, Bjelovar, Josipa Jelačića 12,</w:t>
      </w:r>
      <w:r w:rsidR="002E40D3">
        <w:rPr>
          <w:szCs w:val="24"/>
          <w:lang w:val="hr-HR"/>
        </w:rPr>
        <w:t xml:space="preserve"> </w:t>
      </w:r>
      <w:r w:rsidR="004C13F2">
        <w:rPr>
          <w:szCs w:val="24"/>
          <w:lang w:val="hr-HR"/>
        </w:rPr>
        <w:t xml:space="preserve"> </w:t>
      </w:r>
      <w:r w:rsidR="00125BA8">
        <w:rPr>
          <w:szCs w:val="24"/>
          <w:lang w:val="hr-HR"/>
        </w:rPr>
        <w:t xml:space="preserve">OIB: </w:t>
      </w:r>
      <w:r w:rsidR="005B26FA">
        <w:rPr>
          <w:szCs w:val="24"/>
          <w:lang w:val="hr-HR"/>
        </w:rPr>
        <w:t>7058289973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5B26FA">
        <w:rPr>
          <w:szCs w:val="24"/>
          <w:lang w:val="hr-HR"/>
        </w:rPr>
        <w:t xml:space="preserve"> GRUPA TOMISLAV društvo s ograničenom odgovornošću za trgovinu, proizvodnju i usluge, Bjelovar, Marije Petković 31, </w:t>
      </w:r>
      <w:r w:rsidR="005B26FA" w:rsidRPr="00FE7FBF">
        <w:rPr>
          <w:lang w:val="hr-HR"/>
        </w:rPr>
        <w:t>MBS: 0100</w:t>
      </w:r>
      <w:r w:rsidR="005B26FA">
        <w:rPr>
          <w:lang w:val="hr-HR"/>
        </w:rPr>
        <w:t>81285</w:t>
      </w:r>
      <w:r w:rsidR="005B26FA" w:rsidRPr="00FE7FBF">
        <w:rPr>
          <w:lang w:val="hr-HR"/>
        </w:rPr>
        <w:t xml:space="preserve">, OIB: </w:t>
      </w:r>
      <w:r w:rsidR="005B26FA">
        <w:rPr>
          <w:lang w:val="hr-HR"/>
        </w:rPr>
        <w:t>81073437972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5B26F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5B26FA">
        <w:rPr>
          <w:rFonts w:cs="Times New Roman" w:eastAsia="Times New Roman" w:hAnsi="Times New Roman" w:ascii="Times New Roman"/>
          <w:sz w:val="24"/>
          <w:szCs w:val="24"/>
          <w:lang w:eastAsia="hr-HR"/>
        </w:rPr>
        <w:t>9,00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0A3975">
        <w:rPr>
          <w:szCs w:val="24"/>
          <w:lang w:val="hr-HR"/>
        </w:rPr>
        <w:t>166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71DD3">
        <w:rPr>
          <w:szCs w:val="24"/>
          <w:lang w:val="hr-HR"/>
        </w:rPr>
        <w:t>1</w:t>
      </w:r>
      <w:r w:rsidR="000A3975">
        <w:rPr>
          <w:szCs w:val="24"/>
          <w:lang w:val="hr-HR"/>
        </w:rPr>
        <w:t>0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 </w:t>
      </w:r>
      <w:r w:rsidR="000A3975">
        <w:rPr>
          <w:szCs w:val="24"/>
          <w:lang w:val="hr-HR"/>
        </w:rPr>
        <w:t>30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4C13F2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 </w:t>
      </w:r>
      <w:r w:rsidR="000A3975">
        <w:rPr>
          <w:szCs w:val="24"/>
          <w:lang w:val="hr-HR"/>
        </w:rPr>
        <w:t>30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25A" w:rsidR="0075525A">
      <w:r>
        <w:separator/>
      </w:r>
    </w:p>
  </w:endnote>
  <w:endnote w:id="0" w:type="continuationSeparator">
    <w:p w:rsidRDefault="0075525A" w:rsidR="00755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25A" w:rsidR="0075525A">
      <w:r>
        <w:separator/>
      </w:r>
    </w:p>
  </w:footnote>
  <w:footnote w:id="0" w:type="continuationSeparator">
    <w:p w:rsidRDefault="0075525A" w:rsidR="007552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7C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0A3975">
      <w:t>166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903AC"/>
    <w:rsid w:val="001A2E90"/>
    <w:rsid w:val="001A654E"/>
    <w:rsid w:val="001D7388"/>
    <w:rsid w:val="001D7BED"/>
    <w:rsid w:val="001F3C9B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303CB"/>
    <w:rsid w:val="00340A2E"/>
    <w:rsid w:val="0034365E"/>
    <w:rsid w:val="00357225"/>
    <w:rsid w:val="00360085"/>
    <w:rsid w:val="00362FCC"/>
    <w:rsid w:val="00367C12"/>
    <w:rsid w:val="003856E4"/>
    <w:rsid w:val="003A233F"/>
    <w:rsid w:val="003B6296"/>
    <w:rsid w:val="003D515F"/>
    <w:rsid w:val="00400DCA"/>
    <w:rsid w:val="00411530"/>
    <w:rsid w:val="004368C8"/>
    <w:rsid w:val="004A2680"/>
    <w:rsid w:val="004C13F2"/>
    <w:rsid w:val="004D5164"/>
    <w:rsid w:val="004E7DAB"/>
    <w:rsid w:val="004F1D25"/>
    <w:rsid w:val="005234B5"/>
    <w:rsid w:val="00533265"/>
    <w:rsid w:val="005377D6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E7F6D"/>
    <w:rsid w:val="005F51FA"/>
    <w:rsid w:val="00602B0B"/>
    <w:rsid w:val="00606637"/>
    <w:rsid w:val="00610074"/>
    <w:rsid w:val="006425FF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441A3"/>
    <w:rsid w:val="0075525A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58F4"/>
    <w:rsid w:val="00885212"/>
    <w:rsid w:val="00894A7D"/>
    <w:rsid w:val="008E0172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86E27"/>
    <w:rsid w:val="00997840"/>
    <w:rsid w:val="009C431F"/>
    <w:rsid w:val="00A042BF"/>
    <w:rsid w:val="00A60269"/>
    <w:rsid w:val="00A71555"/>
    <w:rsid w:val="00AA3A97"/>
    <w:rsid w:val="00AD592E"/>
    <w:rsid w:val="00AE0914"/>
    <w:rsid w:val="00AE384B"/>
    <w:rsid w:val="00AE469A"/>
    <w:rsid w:val="00B21457"/>
    <w:rsid w:val="00B34539"/>
    <w:rsid w:val="00B41B09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47C8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4C28"/>
    <w:rsid w:val="00E30A81"/>
    <w:rsid w:val="00E55D53"/>
    <w:rsid w:val="00E672E5"/>
    <w:rsid w:val="00E870EC"/>
    <w:rsid w:val="00E92386"/>
    <w:rsid w:val="00EA1CE3"/>
    <w:rsid w:val="00EA5BD4"/>
    <w:rsid w:val="00EA5E49"/>
    <w:rsid w:val="00EC1878"/>
    <w:rsid w:val="00F01E13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7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C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C8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C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C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7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C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C8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C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C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St-166/2015-3</izvorni_sadrzaj>
    <derivirana_varijabla naziv="DomainObject.Oznaka_1">St-166/2015-3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St-166/2015</izvorni_sadrzaj>
    <derivirana_varijabla naziv="DomainObject.Predmet.OznakaBroj_1">St-166/2015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TOMISLAV društvo s ograničenom odgovornošću za trgovinu, proizvodnju i usluge, Bjelovar</izvorni_sadrzaj>
    <derivirana_varijabla naziv="DomainObject.Predmet.ProtustrankaFormated_1">  GRUPA TOMISLAV društvo s ograničenom odgovornošću za trgovinu, proizvodnju i usluge, Bjelovar</derivirana_varijabla>
  </DomainObject.Predmet.ProtustrankaFormated>
  <DomainObject.Predmet.ProtustrankaFormatedOIB>
    <izvorni_sadrzaj>  GRUPA TOMISLAV društvo s ograničenom odgovornošću za trgovinu, proizvodnju i usluge, Bjelovar, OIB 81073437972</izvorni_sadrzaj>
    <derivirana_varijabla naziv="DomainObject.Predmet.ProtustrankaFormatedOIB_1">  GRUPA TOMISLAV društvo s ograničenom odgovornošću za trgovinu, proizvodnju i usluge, Bjelovar, OIB 81073437972</derivirana_varijabla>
  </DomainObject.Predmet.ProtustrankaFormatedOIB>
  <DomainObject.Predmet.ProtustrankaFormatedWithAdress>
    <izvorni_sadrzaj> GRUPA TOMISLAV društvo s ograničenom odgovornošću za trgovinu, proizvodnju i usluge, Bjelovar, Marije Petković 31, 43000 Bjelovar</izvorni_sadrzaj>
    <derivirana_varijabla naziv="DomainObject.Predmet.ProtustrankaFormatedWithAdress_1"> GRUPA TOMISLAV društvo s ograničenom odgovornošću za trgovinu, proizvodnju i usluge, Bjelovar, Marije Petković 31, 43000 Bjelovar</derivirana_varijabla>
  </DomainObject.Predmet.ProtustrankaFormatedWithAdress>
  <DomainObject.Predmet.ProtustrankaFormatedWithAdressOIB>
    <izvorni_sadrzaj> GRUPA TOMISLAV društvo s ograničenom odgovornošću za trgovinu, proizvodnju i usluge, Bjelovar, OIB 81073437972, Marije Petković 31, 43000 Bjelovar</izvorni_sadrzaj>
    <derivirana_varijabla naziv="DomainObject.Predmet.ProtustrankaFormatedWithAdressOIB_1"> GRUPA TOMISLAV društvo s ograničenom odgovornošću za trgovinu, proizvodnju i usluge, Bjelovar, OIB 81073437972, Marije Petković 31, 43000 Bjelovar</derivirana_varijabla>
  </DomainObject.Predmet.ProtustrankaFormatedWithAdressOIB>
  <DomainObject.Predmet.ProtustrankaWithAdress>
    <izvorni_sadrzaj>GRUPA TOMISLAV društvo s ograničenom odgovornošću za trgovinu, proizvodnju i usluge, Bjelovar Marije Petković 31, 43000 Bjelovar</izvorni_sadrzaj>
    <derivirana_varijabla naziv="DomainObject.Predmet.ProtustrankaWithAdress_1">GRUPA TOMISLAV društvo s ograničenom odgovornošću za trgovinu, proizvodnju i usluge, Bjelovar Marije Petković 31, 43000 Bjelovar</derivirana_varijabla>
  </DomainObject.Predmet.ProtustrankaWithAdress>
  <DomainObject.Predmet.ProtustrankaWithAdressOIB>
    <izvorni_sadrzaj>GRUPA TOMISLAV društvo s ograničenom odgovornošću za trgovinu, proizvodnju i usluge, Bjelovar, OIB 81073437972, Marije Petković 31, 43000 Bjelovar</izvorni_sadrzaj>
    <derivirana_varijabla naziv="DomainObject.Predmet.ProtustrankaWithAdressOIB_1">GRUPA TOMISLAV društvo s ograničenom odgovornošću za trgovinu, proizvodnju i usluge, Bjelovar, OIB 81073437972, Marije Petković 31, 43000 Bjelovar</derivirana_varijabla>
  </DomainObject.Predmet.ProtustrankaWithAdressOIB>
  <DomainObject.Predmet.ProtustrankaNazivFormated>
    <izvorni_sadrzaj>GRUPA TOMISLAV društvo s ograničenom odgovornošću za trgovinu, proizvodnju i usluge, Bjelovar</izvorni_sadrzaj>
    <derivirana_varijabla naziv="DomainObject.Predmet.ProtustrankaNazivFormated_1">GRUPA TOMISLAV društvo s ograničenom odgovornošću za trgovinu, proizvodnju i usluge, Bjelovar</derivirana_varijabla>
  </DomainObject.Predmet.ProtustrankaNazivFormated>
  <DomainObject.Predmet.ProtustrankaNazivFormatedOIB>
    <izvorni_sadrzaj>GRUPA TOMISLAV društvo s ograničenom odgovornošću za trgovinu, proizvodnju i usluge, Bjelovar, OIB 81073437972</izvorni_sadrzaj>
    <derivirana_varijabla naziv="DomainObject.Predmet.ProtustrankaNazivFormatedOIB_1">GRUPA TOMISLAV društvo s ograničenom odgovornošću za trgovinu, proizvodnju i usluge, Bjelovar, OIB 81073437972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GRUPA TOMISLAV društvo s ograničenom odgovornošću za trgovinu, proizvodnju i usluge, Bjelovar</item>
    </izvorni_sadrzaj>
    <derivirana_varijabla naziv="DomainObject.Predmet.ProtuStrankaListFormated_1">
      <item>GRUPA TOMISLAV društvo s ograničenom odgovornošću za trgovinu, proizvodnju i usluge, Bjelovar</item>
    </derivirana_varijabla>
  </DomainObject.Predmet.ProtuStrankaListFormated>
  <DomainObject.Predmet.ProtuStrankaListFormatedOIB>
    <izvorni_sadrzaj>
      <item>GRUPA TOMISLAV društvo s ograničenom odgovornošću za trgovinu, proizvodnju i usluge, Bjelovar, OIB 81073437972</item>
    </izvorni_sadrzaj>
    <derivirana_varijabla naziv="DomainObject.Predmet.ProtuStrankaListFormatedOIB_1">
      <item>GRUPA TOMISLAV društvo s ograničenom odgovornošću za trgovinu, proizvodnju i usluge, Bjelovar, OIB 81073437972</item>
    </derivirana_varijabla>
  </DomainObject.Predmet.ProtuStrankaListFormatedOIB>
  <DomainObject.Predmet.ProtuStrankaListFormatedWithAdress>
    <izvorni_sadrzaj>
      <item>GRUPA TOMISLAV društvo s ograničenom odgovornošću za trgovinu, proizvodnju i usluge, Bjelovar, Marije Petković 31, 43000 Bjelovar</item>
    </izvorni_sadrzaj>
    <derivirana_varijabla naziv="DomainObject.Predmet.ProtuStrankaListFormatedWithAdress_1">
      <item>GRUPA TOMISLAV društvo s ograničenom odgovornošću za trgovinu, proizvodnju i usluge, Bjelovar, Marije Petković 31, 43000 Bjelovar</item>
    </derivirana_varijabla>
  </DomainObject.Predmet.ProtuStrankaListFormatedWithAdress>
  <DomainObject.Predmet.ProtuStrankaListFormatedWithAdressOIB>
    <izvorni_sadrzaj>
      <item>GRUPA TOMISLAV društvo s ograničenom odgovornošću za trgovinu, proizvodnju i usluge, Bjelovar, OIB 81073437972, Marije Petković 31, 43000 Bjelovar</item>
    </izvorni_sadrzaj>
    <derivirana_varijabla naziv="DomainObject.Predmet.ProtuStrankaListFormatedWithAdressOIB_1">
      <item>GRUPA TOMISLAV društvo s ograničenom odgovornošću za trgovinu, proizvodnju i usluge, Bjelovar, OIB 81073437972, Marije Petković 31, 43000 Bjelovar</item>
    </derivirana_varijabla>
  </DomainObject.Predmet.ProtuStrankaListFormatedWithAdressOIB>
  <DomainObject.Predmet.ProtuStrankaListNazivFormated>
    <izvorni_sadrzaj>
      <item>GRUPA TOMISLAV društvo s ograničenom odgovornošću za trgovinu, proizvodnju i usluge, Bjelovar</item>
    </izvorni_sadrzaj>
    <derivirana_varijabla naziv="DomainObject.Predmet.ProtuStrankaListNazivFormated_1">
      <item>GRUPA TOMISLAV društvo s ograničenom odgovornošću za trgovinu, proizvodnju i usluge, Bjelovar</item>
    </derivirana_varijabla>
  </DomainObject.Predmet.ProtuStrankaListNazivFormated>
  <DomainObject.Predmet.ProtuStrankaListNazivFormatedOIB>
    <izvorni_sadrzaj>
      <item>GRUPA TOMISLAV društvo s ograničenom odgovornošću za trgovinu, proizvodnju i usluge, Bjelovar, OIB 81073437972</item>
    </izvorni_sadrzaj>
    <derivirana_varijabla naziv="DomainObject.Predmet.ProtuStrankaListNazivFormatedOIB_1">
      <item>GRUPA TOMISLAV društvo s ograničenom odgovornošću za trgovinu, proizvodnju i usluge, Bjelovar, OIB 81073437972</item>
    </derivirana_varijabla>
  </DomainObject.Predmet.ProtuStrankaListNazivFormatedOIB>
  <DomainObject.Predmet.OstaliListFormated>
    <izvorni_sadrzaj>
      <item>IVANA CRNJAKOVIĆ</item>
    </izvorni_sadrzaj>
    <derivirana_varijabla naziv="DomainObject.Predmet.OstaliListFormated_1">
      <item>IVANA CRNJAKOVIĆ</item>
    </derivirana_varijabla>
  </DomainObject.Predmet.OstaliListFormated>
  <DomainObject.Predmet.OstaliListFormatedOIB>
    <izvorni_sadrzaj>
      <item>IVANA CRNJAKOVIĆ, OIB 90595766725</item>
    </izvorni_sadrzaj>
    <derivirana_varijabla naziv="DomainObject.Predmet.OstaliListFormatedOIB_1">
      <item>IVANA CRNJAKOVIĆ, OIB 90595766725</item>
    </derivirana_varijabla>
  </DomainObject.Predmet.OstaliListFormatedOIB>
  <DomainObject.Predmet.OstaliListFormatedWithAdress>
    <izvorni_sadrzaj>
      <item>IVANA CRNJAKOVIĆ, Križevačka cesta 79/B, 43000 Bjelovar</item>
    </izvorni_sadrzaj>
    <derivirana_varijabla naziv="DomainObject.Predmet.OstaliListFormatedWithAdress_1">
      <item>IVANA CRNJAKOVIĆ, Križevačka cesta 79/B, 43000 Bjelovar</item>
    </derivirana_varijabla>
  </DomainObject.Predmet.OstaliListFormatedWithAdress>
  <DomainObject.Predmet.OstaliListFormatedWithAdressOIB>
    <izvorni_sadrzaj>
      <item>IVANA CRNJAKOVIĆ, OIB 90595766725, Križevačka cesta 79/B, 43000 Bjelovar</item>
    </izvorni_sadrzaj>
    <derivirana_varijabla naziv="DomainObject.Predmet.OstaliListFormatedWithAdressOIB_1">
      <item>IVANA CRNJAKOVIĆ, OIB 90595766725, Križevačka cesta 79/B, 43000 Bjelovar</item>
    </derivirana_varijabla>
  </DomainObject.Predmet.OstaliListFormatedWithAdressOIB>
  <DomainObject.Predmet.OstaliListNazivFormated>
    <izvorni_sadrzaj>
      <item>IVANA CRNJAKOVIĆ</item>
    </izvorni_sadrzaj>
    <derivirana_varijabla naziv="DomainObject.Predmet.OstaliListNazivFormated_1">
      <item>IVANA CRNJAKOVIĆ</item>
    </derivirana_varijabla>
  </DomainObject.Predmet.OstaliListNazivFormated>
  <DomainObject.Predmet.OstaliListNazivFormatedOIB>
    <izvorni_sadrzaj>
      <item>IVANA CRNJAKOVIĆ, OIB 90595766725</item>
    </izvorni_sadrzaj>
    <derivirana_varijabla naziv="DomainObject.Predmet.OstaliListNazivFormatedOIB_1">
      <item>IVANA CRNJAKOVIĆ, OIB 90595766725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St-166/2015-3</izvorni_sadrzaj>
    <derivirana_varijabla naziv="DomainObject.PoslovniBrojDokumenta_1">St-166/2015-3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GRUPA TOMISLAV društvo s ograničenom odgovornošću za trgovinu, proizvodnju i usluge, Bjelovar</izvorni_sadrzaj>
    <derivirana_varijabla naziv="DomainObject.Predmet.ProtustrankaIDrugi_1">GRUPA TOMISLAV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GRUPA TOMISLAV društvo s ograničenom odgovornošću za trgovinu, proizvodnju i usluge, Bjelovar, OIB 81073437972, Marije Petković 31, 43000 Bjelovar</izvorni_sadrzaj>
    <derivirana_varijabla naziv="DomainObject.Predmet.ProtustrankaIDrugiAdressOIB_1">GRUPA TOMISLAV društvo s ograničenom odgovornošću za trgovinu, proizvodnju i usluge, Bjelovar, OIB 81073437972, Marije Petković 31,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GRUPA TOMISLAV društvo s ograničenom odgovornošću za trgovinu, proizvodnju i usluge, Bjelovar</item>
      <item>IVANA CRNJAKOVIĆ</item>
    </izvorni_sadrzaj>
    <derivirana_varijabla naziv="DomainObject.Predmet.SudioniciListNaziv_1">
      <item>FINA, RC ZAGREB, Podružnica Bjelovar</item>
      <item>GRUPA TOMISLAV društvo s ograničenom odgovornošću za trgovinu, proizvodnju i usluge, Bjelovar</item>
      <item>IVANA CRNJAKOVIĆ</item>
    </derivirana_varijabla>
  </DomainObject.Predmet.SudioniciListNaziv>
  <DomainObject.Predmet.SudioniciListAdressOIB>
    <izvorni_sadrzaj>
      <item>FINA, RC ZAGREB, Podružnica Bjelovar, OIB 85821130368, F. Supila 4,43000 Bjelovar</item>
      <item>GRUPA TOMISLAV društvo s ograničenom odgovornošću za trgovinu, proizvodnju i usluge, Bjelovar, OIB 81073437972, Marije Petković 31,43000 Bjelovar</item>
      <item>IVANA CRNJAKOVIĆ, OIB 90595766725, Križevačka cesta 79/B,43000 Bjelovar</item>
    </izvorni_sadrzaj>
    <derivirana_varijabla naziv="DomainObject.Predmet.SudioniciListAdressOIB_1">
      <item>FINA, RC ZAGREB, Podružnica Bjelovar, OIB 85821130368, F. Supila 4,43000 Bjelovar</item>
      <item>GRUPA TOMISLAV društvo s ograničenom odgovornošću za trgovinu, proizvodnju i usluge, Bjelovar, OIB 81073437972, Marije Petković 31,43000 Bjelovar</item>
      <item>IVANA CRNJAKOVIĆ, OIB 90595766725, Križevačka cesta 79/B,43000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81073437972</item>
      <item>, OIB 90595766725</item>
    </izvorni_sadrzaj>
    <derivirana_varijabla naziv="DomainObject.Predmet.SudioniciListNazivOIB_1">
      <item>, OIB 85821130368</item>
      <item>, OIB 81073437972</item>
      <item>, OIB 90595766725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3EE93F-5339-481E-B98C-44CF9E8D8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723</properties:Words>
  <properties:Characters>3904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2015-12-30T07:49:00Z</dcterms:created>
  <dc:creator>553y7k3</dc:creator>
  <cp:lastModifiedBy>Suzana Sabljić</cp:lastModifiedBy>
  <cp:lastPrinted>2015-12-29T09:30:00Z</cp:lastPrinted>
  <dcterms:modified xmlns:xsi="http://www.w3.org/2001/XMLSchema-instance" xsi:type="dcterms:W3CDTF">2015-12-30T07:53:00Z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