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b991b" w14:paraId="b5b991b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 w:rsidRPr="00324A7D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564F05">
        <w:t xml:space="preserve">Financijske agencije, Regionalni centar Zagreb, Podružnica Varaždin, za </w:t>
      </w:r>
      <w:r w:rsidR="00F0074B">
        <w:t xml:space="preserve">otvaranje stečajnog </w:t>
      </w:r>
      <w:r w:rsidR="00F0074B" w:rsidRPr="00C774AF">
        <w:t>postupka nad dužnikom</w:t>
      </w:r>
      <w:r w:rsidR="00802BEE">
        <w:t xml:space="preserve"> </w:t>
      </w:r>
      <w:r w:rsidR="006231F1">
        <w:t>MEJ d.o.o., Križevci, Obrtnička ulica 29, OIB: 55941189327, 14</w:t>
      </w:r>
      <w:r w:rsidR="00F0074B">
        <w:t>. rujna 2016.</w:t>
      </w: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630705" w:rsidR="00A27433">
      <w:pPr>
        <w:pStyle w:val="Odlomakpopisa"/>
        <w:numPr>
          <w:ilvl w:val="0"/>
          <w:numId w:val="4"/>
        </w:numPr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6231F1">
        <w:t xml:space="preserve"> MEJ d.o.o., Križevci, Obrtnička ulica 29, OIB: 55941189327</w:t>
      </w:r>
      <w:r w:rsidR="00564F05">
        <w:t>.</w:t>
      </w:r>
    </w:p>
    <w:p w:rsidRDefault="00630705" w:rsidP="00630705" w:rsidR="00630705">
      <w:pPr>
        <w:pStyle w:val="Odlomakpopisa"/>
        <w:numPr>
          <w:ilvl w:val="0"/>
          <w:numId w:val="4"/>
        </w:numPr>
        <w:jc w:val="both"/>
      </w:pPr>
      <w:r>
        <w:t>Ročište zakazano kod ov</w:t>
      </w:r>
      <w:r w:rsidR="006231F1">
        <w:t>oga suda, u ovome predmetu za 6</w:t>
      </w:r>
      <w:r>
        <w:t xml:space="preserve">. listopada 2016. u </w:t>
      </w:r>
      <w:r w:rsidR="006231F1">
        <w:t>09,45</w:t>
      </w:r>
      <w:r>
        <w:t xml:space="preserve"> sati neće se održati.</w:t>
      </w:r>
    </w:p>
    <w:p w:rsidRDefault="00564F05" w:rsidP="00564F05" w:rsidR="00564F05">
      <w:pPr>
        <w:jc w:val="both"/>
      </w:pPr>
    </w:p>
    <w:p w:rsidRDefault="00802BEE" w:rsidP="00564F05" w:rsidR="00802BEE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564F05" w:rsidP="00564F05" w:rsidR="00177069">
      <w:pPr>
        <w:ind w:firstLine="708"/>
        <w:jc w:val="both"/>
      </w:pPr>
      <w:r>
        <w:t xml:space="preserve">Financijska agencija je </w:t>
      </w:r>
      <w:r w:rsidR="006231F1">
        <w:t>4. travnja</w:t>
      </w:r>
      <w:r w:rsidR="00802BEE">
        <w:t xml:space="preserve"> 2016</w:t>
      </w:r>
      <w:r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6231F1">
        <w:t>902</w:t>
      </w:r>
      <w:r>
        <w:t xml:space="preserve"> dana, u ukupnom iznosu od </w:t>
      </w:r>
      <w:r w:rsidR="006231F1">
        <w:t>7.031,38</w:t>
      </w:r>
      <w:r w:rsidR="00F0074B">
        <w:t xml:space="preserve">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564F05" w:rsidP="00F0074B" w:rsidR="00564F05">
      <w:pPr>
        <w:ind w:firstLine="708"/>
        <w:jc w:val="both"/>
      </w:pPr>
      <w:r>
        <w:t xml:space="preserve">Podneskom od </w:t>
      </w:r>
      <w:r w:rsidR="006231F1">
        <w:t>12</w:t>
      </w:r>
      <w:r w:rsidR="00802BEE">
        <w:t>. rujna</w:t>
      </w:r>
      <w:r w:rsidR="00F0074B">
        <w:t xml:space="preserve"> 2016. </w:t>
      </w:r>
      <w:r w:rsidR="00802BEE">
        <w:t xml:space="preserve">dužnik je obavijestio </w:t>
      </w:r>
      <w:r>
        <w:t xml:space="preserve">ovaj sud da </w:t>
      </w:r>
      <w:r w:rsidR="00802BEE">
        <w:t xml:space="preserve">više </w:t>
      </w:r>
      <w:r w:rsidR="00F0074B">
        <w:t>nema evidentiran</w:t>
      </w:r>
      <w:r w:rsidR="00802BEE">
        <w:t>e neizvršene osnove za plaćanje i priložio je P</w:t>
      </w:r>
      <w:r w:rsidR="006231F1">
        <w:t>otvrdu Financijske agencije od 8</w:t>
      </w:r>
      <w:r w:rsidR="00802BEE">
        <w:t>. rujna 2016.  kojom to dokazuje.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630705">
        <w:t xml:space="preserve">točci I. izreke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6231F1">
        <w:t>14</w:t>
      </w:r>
      <w:r w:rsidR="00F0074B">
        <w:t>. rujna</w:t>
      </w:r>
      <w:r w:rsidR="00564F05">
        <w:t xml:space="preserve"> 2016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324A7D" w:rsidP="00324A7D" w:rsidR="00324A7D">
      <w:r w:rsidRPr="0007513E">
        <w:t>POUKA O PRAVNOM LIJEKU:</w:t>
      </w:r>
    </w:p>
    <w:p w:rsidRDefault="00324A7D" w:rsidP="00324A7D" w:rsidR="00324A7D" w:rsidRPr="0007513E"/>
    <w:p w:rsidRDefault="00324A7D" w:rsidP="00324A7D" w:rsidR="00324A7D" w:rsidRPr="0007513E">
      <w:pPr>
        <w:jc w:val="both"/>
      </w:pPr>
      <w:r w:rsidRPr="0007513E">
        <w:t xml:space="preserve">Protiv ovog rješenja nezadovoljna stranka može uložiti žalbu u roku od 8 dana od dana </w:t>
      </w:r>
      <w:r w:rsidR="00564F05">
        <w:t>primitka ovog rješenja,</w:t>
      </w:r>
      <w:r w:rsidR="00C445F5">
        <w:t xml:space="preserve"> Visokom trgovačkom sudu Republike Hrvatske</w:t>
      </w:r>
      <w:r w:rsidRPr="0007513E">
        <w:t xml:space="preserve"> u Zagrebu. Žalba se ulaže putem ovog suda pismeno u </w:t>
      </w:r>
      <w:r>
        <w:t>četiri</w:t>
      </w:r>
      <w:r w:rsidR="00C445F5">
        <w:t xml:space="preserve"> (4)</w:t>
      </w:r>
      <w:r w:rsidRPr="0007513E">
        <w:t xml:space="preserve"> primjerka.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564F05" w:rsidP="006231F1" w:rsidR="00802BEE">
      <w:pPr>
        <w:numPr>
          <w:ilvl w:val="0"/>
          <w:numId w:val="3"/>
        </w:numPr>
        <w:jc w:val="both"/>
      </w:pPr>
      <w:r>
        <w:t xml:space="preserve">Dužnik, </w:t>
      </w:r>
      <w:r w:rsidR="006231F1" w:rsidRPr="006231F1">
        <w:t>MEJ d.o.o., Križevci, Obrtnička ulica 29</w:t>
      </w:r>
      <w:r w:rsidR="006231F1">
        <w:t>,</w:t>
      </w:r>
    </w:p>
    <w:p w:rsidRDefault="00564F05" w:rsidP="00564F05" w:rsidR="00802BEE">
      <w:pPr>
        <w:numPr>
          <w:ilvl w:val="0"/>
          <w:numId w:val="3"/>
        </w:numPr>
        <w:jc w:val="both"/>
      </w:pPr>
      <w:r>
        <w:t xml:space="preserve">Direktoru dužnika </w:t>
      </w:r>
      <w:r w:rsidR="006231F1">
        <w:t>Jeleni Đuranec, Križevci, Trg J. J. Strossmayera 9/A,</w:t>
      </w:r>
    </w:p>
    <w:p w:rsidRDefault="00564F05" w:rsidP="00564F05" w:rsidR="00564F0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F9C" w:rsidR="006E2F9C">
      <w:r>
        <w:separator/>
      </w:r>
    </w:p>
  </w:endnote>
  <w:endnote w:id="0" w:type="continuationSeparator">
    <w:p w:rsidRDefault="006E2F9C" w:rsidR="006E2F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F9C" w:rsidR="006E2F9C">
      <w:r>
        <w:separator/>
      </w:r>
    </w:p>
  </w:footnote>
  <w:footnote w:id="0" w:type="continuationSeparator">
    <w:p w:rsidRDefault="006E2F9C" w:rsidR="006E2F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D07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ST-</w:t>
    </w:r>
    <w:r w:rsidR="006231F1">
      <w:t>573/16-6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6231F1">
      <w:t>573/16-6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14205"/>
    <w:rsid w:val="00324A7D"/>
    <w:rsid w:val="004C3B82"/>
    <w:rsid w:val="00544BCE"/>
    <w:rsid w:val="00562867"/>
    <w:rsid w:val="00564F05"/>
    <w:rsid w:val="006231F1"/>
    <w:rsid w:val="00630705"/>
    <w:rsid w:val="00695244"/>
    <w:rsid w:val="006C3531"/>
    <w:rsid w:val="006E2F9C"/>
    <w:rsid w:val="00802BEE"/>
    <w:rsid w:val="00A04466"/>
    <w:rsid w:val="00A2129F"/>
    <w:rsid w:val="00A27433"/>
    <w:rsid w:val="00A5293B"/>
    <w:rsid w:val="00A550F9"/>
    <w:rsid w:val="00A64510"/>
    <w:rsid w:val="00B2376B"/>
    <w:rsid w:val="00BC5983"/>
    <w:rsid w:val="00C445F5"/>
    <w:rsid w:val="00C539F0"/>
    <w:rsid w:val="00C6407F"/>
    <w:rsid w:val="00C859BF"/>
    <w:rsid w:val="00DD07AC"/>
    <w:rsid w:val="00E22BF4"/>
    <w:rsid w:val="00EA09B0"/>
    <w:rsid w:val="00F0074B"/>
    <w:rsid w:val="00F7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7A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07A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07A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07A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0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7A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07A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07A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07A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St-573/2016</izvorni_sadrzaj>
    <derivirana_varijabla naziv="DomainObject.Predmet.OznakaBroj_1">St-573/2016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MEJ d.o.o. za ugostiteljstvo, trgovinu i usluge</izvorni_sadrzaj>
    <derivirana_varijabla naziv="DomainObject.Predmet.ProtustrankaFormated_1">  MEJ d.o.o. za ugostiteljstvo, trgovinu i usluge</derivirana_varijabla>
  </DomainObject.Predmet.ProtustrankaFormated>
  <DomainObject.Predmet.ProtustrankaFormatedOIB>
    <izvorni_sadrzaj>  MEJ d.o.o. za ugostiteljstvo, trgovinu i usluge, OIB 55941189327</izvorni_sadrzaj>
    <derivirana_varijabla naziv="DomainObject.Predmet.ProtustrankaFormatedOIB_1">  MEJ d.o.o. za ugostiteljstvo, trgovinu i usluge, OIB 55941189327</derivirana_varijabla>
  </DomainObject.Predmet.ProtustrankaFormatedOIB>
  <DomainObject.Predmet.ProtustrankaFormatedWithAdress>
    <izvorni_sadrzaj> MEJ d.o.o. za ugostiteljstvo, trgovinu i usluge, Obrtnička ulica 29, 48260 Križevci</izvorni_sadrzaj>
    <derivirana_varijabla naziv="DomainObject.Predmet.ProtustrankaFormatedWithAdress_1"> MEJ d.o.o. za ugostiteljstvo, trgovinu i usluge, Obrtnička ulica 29, 48260 Križevci</derivirana_varijabla>
  </DomainObject.Predmet.ProtustrankaFormatedWithAdress>
  <DomainObject.Predmet.ProtustrankaFormatedWithAdressOIB>
    <izvorni_sadrzaj> MEJ d.o.o. za ugostiteljstvo, trgovinu i usluge, OIB 55941189327, Obrtnička ulica 29, 48260 Križevci</izvorni_sadrzaj>
    <derivirana_varijabla naziv="DomainObject.Predmet.ProtustrankaFormatedWithAdressOIB_1"> MEJ d.o.o. za ugostiteljstvo, trgovinu i usluge, OIB 55941189327, Obrtnička ulica 29, 48260 Križevci</derivirana_varijabla>
  </DomainObject.Predmet.ProtustrankaFormatedWithAdressOIB>
  <DomainObject.Predmet.ProtustrankaWithAdress>
    <izvorni_sadrzaj>MEJ d.o.o. za ugostiteljstvo, trgovinu i usluge Obrtnička ulica 29, 48260 Križevci</izvorni_sadrzaj>
    <derivirana_varijabla naziv="DomainObject.Predmet.ProtustrankaWithAdress_1">MEJ d.o.o. za ugostiteljstvo, trgovinu i usluge Obrtnička ulica 29, 48260 Križevci</derivirana_varijabla>
  </DomainObject.Predmet.ProtustrankaWithAdress>
  <DomainObject.Predmet.ProtustrankaWithAdressOIB>
    <izvorni_sadrzaj>MEJ d.o.o. za ugostiteljstvo, trgovinu i usluge, OIB 55941189327, Obrtnička ulica 29, 48260 Križevci</izvorni_sadrzaj>
    <derivirana_varijabla naziv="DomainObject.Predmet.ProtustrankaWithAdressOIB_1">MEJ d.o.o. za ugostiteljstvo, trgovinu i usluge, OIB 55941189327, Obrtnička ulica 29, 48260 Križevci</derivirana_varijabla>
  </DomainObject.Predmet.ProtustrankaWithAdressOIB>
  <DomainObject.Predmet.ProtustrankaNazivFormated>
    <izvorni_sadrzaj>MEJ d.o.o. za ugostiteljstvo, trgovinu i usluge</izvorni_sadrzaj>
    <derivirana_varijabla naziv="DomainObject.Predmet.ProtustrankaNazivFormated_1">MEJ d.o.o. za ugostiteljstvo, trgovinu i usluge</derivirana_varijabla>
  </DomainObject.Predmet.ProtustrankaNazivFormated>
  <DomainObject.Predmet.ProtustrankaNazivFormatedOIB>
    <izvorni_sadrzaj>MEJ d.o.o. za ugostiteljstvo, trgovinu i usluge, OIB 55941189327</izvorni_sadrzaj>
    <derivirana_varijabla naziv="DomainObject.Predmet.ProtustrankaNazivFormatedOIB_1">MEJ d.o.o. za ugostiteljstvo, trgovinu i usluge, OIB 55941189327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7031.38</izvorni_sadrzaj>
    <derivirana_varijabla naziv="DomainObject.Predmet.TrenutnaVrijednost_1">7031.38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MEJ d.o.o. za ugostiteljstvo, trgovinu i usluge</item>
    </izvorni_sadrzaj>
    <derivirana_varijabla naziv="DomainObject.Predmet.ProtuStrankaListFormated_1">
      <item>MEJ d.o.o. za ugostiteljstvo, trgovinu i usluge</item>
    </derivirana_varijabla>
  </DomainObject.Predmet.ProtuStrankaListFormated>
  <DomainObject.Predmet.ProtuStrankaListFormatedOIB>
    <izvorni_sadrzaj>
      <item>MEJ d.o.o. za ugostiteljstvo, trgovinu i usluge, OIB 55941189327</item>
    </izvorni_sadrzaj>
    <derivirana_varijabla naziv="DomainObject.Predmet.ProtuStrankaListFormatedOIB_1">
      <item>MEJ d.o.o. za ugostiteljstvo, trgovinu i usluge, OIB 55941189327</item>
    </derivirana_varijabla>
  </DomainObject.Predmet.ProtuStrankaListFormatedOIB>
  <DomainObject.Predmet.ProtuStrankaListFormatedWithAdress>
    <izvorni_sadrzaj>
      <item>MEJ d.o.o. za ugostiteljstvo, trgovinu i usluge, Obrtnička ulica 29, 48260 Križevci</item>
    </izvorni_sadrzaj>
    <derivirana_varijabla naziv="DomainObject.Predmet.ProtuStrankaListFormatedWithAdress_1">
      <item>MEJ d.o.o. za ugostiteljstvo, trgovinu i usluge, Obrtnička ulica 29, 48260 Križevci</item>
    </derivirana_varijabla>
  </DomainObject.Predmet.ProtuStrankaListFormatedWithAdress>
  <DomainObject.Predmet.ProtuStrankaListFormatedWithAdressOIB>
    <izvorni_sadrzaj>
      <item>MEJ d.o.o. za ugostiteljstvo, trgovinu i usluge, OIB 55941189327, Obrtnička ulica 29, 48260 Križevci</item>
    </izvorni_sadrzaj>
    <derivirana_varijabla naziv="DomainObject.Predmet.ProtuStrankaListFormatedWithAdressOIB_1">
      <item>MEJ d.o.o. za ugostiteljstvo, trgovinu i usluge, OIB 55941189327, Obrtnička ulica 29, 48260 Križevci</item>
    </derivirana_varijabla>
  </DomainObject.Predmet.ProtuStrankaListFormatedWithAdressOIB>
  <DomainObject.Predmet.ProtuStrankaListNazivFormated>
    <izvorni_sadrzaj>
      <item>MEJ d.o.o. za ugostiteljstvo, trgovinu i usluge</item>
    </izvorni_sadrzaj>
    <derivirana_varijabla naziv="DomainObject.Predmet.ProtuStrankaListNazivFormated_1">
      <item>MEJ d.o.o. za ugostiteljstvo, trgovinu i usluge</item>
    </derivirana_varijabla>
  </DomainObject.Predmet.ProtuStrankaListNazivFormated>
  <DomainObject.Predmet.ProtuStrankaListNazivFormatedOIB>
    <izvorni_sadrzaj>
      <item>MEJ d.o.o. za ugostiteljstvo, trgovinu i usluge, OIB 55941189327</item>
    </izvorni_sadrzaj>
    <derivirana_varijabla naziv="DomainObject.Predmet.ProtuStrankaListNazivFormatedOIB_1">
      <item>MEJ d.o.o. za ugostiteljstvo, trgovinu i usluge, OIB 55941189327</item>
    </derivirana_varijabla>
  </DomainObject.Predmet.ProtuStrankaListNazivFormatedOIB>
  <DomainObject.Predmet.OstaliListFormated>
    <izvorni_sadrzaj>
      <item>Sudski registar</item>
      <item>Jelena Đuranec</item>
      <item>Županijsko državno odvjetništvo</item>
    </izvorni_sadrzaj>
    <derivirana_varijabla naziv="DomainObject.Predmet.OstaliListFormated_1">
      <item>Sudski registar</item>
      <item>Jelena Đuranec</item>
      <item>Županijsko državno odvjetništvo</item>
    </derivirana_varijabla>
  </DomainObject.Predmet.OstaliListFormated>
  <DomainObject.Predmet.OstaliListFormatedOIB>
    <izvorni_sadrzaj>
      <item>Sudski registar</item>
      <item>Jelena Đuranec, OIB 10694877362</item>
      <item>Županijsko državno odvjetništvo</item>
    </izvorni_sadrzaj>
    <derivirana_varijabla naziv="DomainObject.Predmet.OstaliListFormatedOIB_1">
      <item>Sudski registar</item>
      <item>Jelena Đuranec, OIB 10694877362</item>
      <item>Županijsko državno odvjetništvo</item>
    </derivirana_varijabla>
  </DomainObject.Predmet.OstaliListFormatedOIB>
  <DomainObject.Predmet.OstaliListFormatedWithAdress>
    <izvorni_sadrzaj>
      <item>Sudski registar, B.Radića 2, 42000 Varaždin</item>
      <item>Jelena Đuranec, Trg Josipa Juraja Strossmayera 9a, 48260 Križevci</item>
      <item>Županijsko državno odvjetništvo</item>
    </izvorni_sadrzaj>
    <derivirana_varijabla naziv="DomainObject.Predmet.OstaliListFormatedWithAdress_1">
      <item>Sudski registar, B.Radića 2, 42000 Varaždin</item>
      <item>Jelena Đuranec, Trg Josipa Juraja Strossmayera 9a, 48260 Križevci</item>
      <item>Županijsko državno odvjetništvo</item>
    </derivirana_varijabla>
  </DomainObject.Predmet.OstaliListFormatedWithAdress>
  <DomainObject.Predmet.OstaliListFormatedWithAdressOIB>
    <izvorni_sadrzaj>
      <item>Sudski registar, B.Radića 2, 42000 Varaždin</item>
      <item>Jelena Đuranec, OIB 10694877362, Trg Josipa Juraja Strossmayera 9a, 48260 Križevci</item>
      <item>Županijsko državno odvjetništvo</item>
    </izvorni_sadrzaj>
    <derivirana_varijabla naziv="DomainObject.Predmet.OstaliListFormatedWithAdressOIB_1">
      <item>Sudski registar, B.Radića 2, 42000 Varaždin</item>
      <item>Jelena Đuranec, OIB 10694877362, Trg Josipa Juraja Strossmayera 9a, 48260 Križevci</item>
      <item>Županijsko državno odvjetništvo</item>
    </derivirana_varijabla>
  </DomainObject.Predmet.OstaliListFormatedWithAdressOIB>
  <DomainObject.Predmet.OstaliListNazivFormated>
    <izvorni_sadrzaj>
      <item>Sudski registar</item>
      <item>Jelena Đuranec</item>
      <item>Županijsko državno odvjetništvo</item>
    </izvorni_sadrzaj>
    <derivirana_varijabla naziv="DomainObject.Predmet.OstaliListNazivFormated_1">
      <item>Sudski registar</item>
      <item>Jelena Đuranec</item>
      <item>Županijsko državno odvjetništvo</item>
    </derivirana_varijabla>
  </DomainObject.Predmet.OstaliListNazivFormated>
  <DomainObject.Predmet.OstaliListNazivFormatedOIB>
    <izvorni_sadrzaj>
      <item>Sudski registar</item>
      <item>Jelena Đuranec, OIB 10694877362</item>
      <item>Županijsko državno odvjetništvo</item>
    </izvorni_sadrzaj>
    <derivirana_varijabla naziv="DomainObject.Predmet.OstaliListNazivFormatedOIB_1">
      <item>Sudski registar</item>
      <item>Jelena Đuranec, OIB 10694877362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MEJ d.o.o. za ugostiteljstvo, trgovinu i usluge</izvorni_sadrzaj>
    <derivirana_varijabla naziv="DomainObject.Predmet.ProtustrankaIDrugi_1">MEJ 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MEJ d.o.o. za ugostiteljstvo, trgovinu i usluge, OIB 55941189327, Obrtnička ulica 29, 48260 Križevci</izvorni_sadrzaj>
    <derivirana_varijabla naziv="DomainObject.Predmet.ProtustrankaIDrugiAdressOIB_1">MEJ d.o.o. za ugostiteljstvo, trgovinu i usluge, OIB 55941189327, Obrtnička ulica 29,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MEJ d.o.o. za ugostiteljstvo, trgovinu i usluge</item>
      <item>Sudski registar</item>
      <item>Jelena Đuranec</item>
      <item>Županijsko državno odvjetništvo</item>
    </izvorni_sadrzaj>
    <derivirana_varijabla naziv="DomainObject.Predmet.SudioniciListNaziv_1">
      <item>Financijska agencija</item>
      <item>MEJ d.o.o. za ugostiteljstvo, trgovinu i usluge</item>
      <item>Sudski registar</item>
      <item>Jelena Đuranec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MEJ d.o.o. za ugostiteljstvo, trgovinu i usluge, OIB 55941189327, Obrtnička ulica 29,48260 Križevci</item>
      <item>Sudski registar, B.Radića 2,42000 Varaždin</item>
      <item>Jelena Đuranec, OIB 10694877362, Trg Josipa Juraja Strossmayera 9a,48260 Križevci</item>
      <item>Županijsko državno odvjetništvo</item>
    </izvorni_sadrzaj>
    <derivirana_varijabla naziv="DomainObject.Predmet.SudioniciListAdressOIB_1">
      <item>Financijska agencija, OIB 85821130368, Ulica grada Vukovara 70,10000 Zagreb</item>
      <item>MEJ d.o.o. za ugostiteljstvo, trgovinu i usluge, OIB 55941189327, Obrtnička ulica 29,48260 Križevci</item>
      <item>Sudski registar, B.Radića 2,42000 Varaždin</item>
      <item>Jelena Đuranec, OIB 10694877362, Trg Josipa Juraja Strossmayera 9a,48260 Križevci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55941189327</item>
      <item>, OIB null</item>
      <item>, OIB 10694877362</item>
      <item>, OIB null</item>
    </izvorni_sadrzaj>
    <derivirana_varijabla naziv="DomainObject.Predmet.SudioniciListNazivOIB_1">
      <item>, OIB 85821130368</item>
      <item>, OIB 55941189327</item>
      <item>, OIB null</item>
      <item>, OIB 10694877362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311</properties:Words>
  <properties:Characters>1619</properties:Characters>
  <properties:Lines>72</properties:Lines>
  <properties:Paragraphs>24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2016-09-14T07:20:00Z</cp:lastPrinted>
  <dcterms:modified xmlns:xsi="http://www.w3.org/2001/XMLSchema-instance" xsi:type="dcterms:W3CDTF">2016-09-14T07:20:00Z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