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0147" w14:paraId="f53014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</w:t>
      </w:r>
      <w:r w:rsidR="00B66704">
        <w:t>-</w:t>
      </w:r>
      <w:r w:rsidR="0048062E">
        <w:t>2072</w:t>
      </w:r>
      <w:r w:rsidR="00445FBF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48062E">
        <w:t>BAGZI d.o.o. u stečaju, Orešje, Zagorkina 9, OIB 99982683910</w:t>
      </w:r>
      <w:r w:rsidR="00445FBF">
        <w:t>,</w:t>
      </w:r>
      <w:r>
        <w:t xml:space="preserve"> dana </w:t>
      </w:r>
      <w:r w:rsidR="0048062E">
        <w:t>11</w:t>
      </w:r>
      <w:r w:rsidR="00F94FDC">
        <w:t>. rujna</w:t>
      </w:r>
      <w:r>
        <w:t xml:space="preserve"> 2017.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A021C0">
        <w:t>1.170,00</w:t>
      </w:r>
      <w:r w:rsidR="00C6724B">
        <w:t xml:space="preserve"> kn na račun ovog suda IBAN: HR9223900011300000460, model HR00, pozivom na broj </w:t>
      </w:r>
      <w:r w:rsidR="00A021C0">
        <w:t>2072</w:t>
      </w:r>
      <w:r w:rsidR="00C6724B">
        <w:t>-16.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7A6B2B">
      <w:pPr>
        <w:ind w:firstLine="708"/>
        <w:jc w:val="both"/>
      </w:pPr>
      <w:r w:rsidRPr="00C254D4">
        <w:t xml:space="preserve">FINA-a Regionalni centar Zagreb, podnijela je ovom sudu dana </w:t>
      </w:r>
      <w:r w:rsidR="00A021C0">
        <w:t>3. ožujka</w:t>
      </w:r>
      <w:r w:rsidR="009D0D10">
        <w:t xml:space="preserve"> 2016</w:t>
      </w:r>
      <w:r w:rsidRPr="00C254D4">
        <w:t xml:space="preserve">. prijedlog za otvaranje stečajnog postupka nad dužnikom </w:t>
      </w:r>
      <w:r w:rsidR="00A021C0">
        <w:t>BAGZI d.o.o., Orešje, Zagorkina 9, OIB 99982683910</w:t>
      </w:r>
      <w:r w:rsidR="008C24E1">
        <w:t xml:space="preserve">, a temeljem odredbe članka </w:t>
      </w:r>
      <w:r w:rsidR="007A6B2B">
        <w:t>110. stavak 1</w:t>
      </w:r>
      <w:r w:rsidR="007A6B2B" w:rsidRPr="00C254D4">
        <w:t xml:space="preserve">. </w:t>
      </w:r>
      <w:r w:rsidR="007A6B2B">
        <w:t xml:space="preserve">Stečajnog zakona (Narodne novine broj 71/15, dalje u tekstu: SZ-a). </w:t>
      </w:r>
      <w:r w:rsidR="009D0D10">
        <w:t xml:space="preserve"> </w:t>
      </w:r>
    </w:p>
    <w:p w:rsidRDefault="007A6B2B" w:rsidP="007A6B2B" w:rsidR="007A6B2B">
      <w:pPr>
        <w:ind w:firstLine="708"/>
        <w:jc w:val="both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A021C0">
        <w:t>2072</w:t>
      </w:r>
      <w:r w:rsidR="00C6724B">
        <w:t>/16</w:t>
      </w:r>
      <w:r>
        <w:t xml:space="preserve"> od </w:t>
      </w:r>
      <w:r w:rsidR="00B66704">
        <w:t>30</w:t>
      </w:r>
      <w:r w:rsidR="009D0D10">
        <w:t>. kolovoza</w:t>
      </w:r>
      <w:r>
        <w:t xml:space="preserve"> 2017. godine, </w:t>
      </w:r>
      <w:r w:rsidR="00C6724B">
        <w:t xml:space="preserve">otvoren je i istovremeno zaključen stečajni postupak nad dužnikom </w:t>
      </w:r>
      <w:r w:rsidR="00A021C0">
        <w:t>BAGZI d.o.o., Orešje, Zagorkina 9, OIB 99982683910</w:t>
      </w:r>
      <w:r w:rsidR="00C6724B">
        <w:t xml:space="preserve">. </w:t>
      </w:r>
    </w:p>
    <w:p w:rsidRDefault="00B66704" w:rsidP="007A6B2B" w:rsidR="00C6724B">
      <w:pPr>
        <w:ind w:firstLine="708"/>
        <w:jc w:val="both"/>
      </w:pPr>
      <w:r>
        <w:t xml:space="preserve"> </w:t>
      </w:r>
    </w:p>
    <w:p w:rsidRDefault="00C6724B" w:rsidP="007A6B2B" w:rsidR="00C6724B">
      <w:pPr>
        <w:ind w:firstLine="708"/>
        <w:jc w:val="both"/>
      </w:pPr>
      <w:r>
        <w:t xml:space="preserve">Podneskom </w:t>
      </w:r>
      <w:r w:rsidR="00B66704">
        <w:t xml:space="preserve">zaprimljenim kod suda </w:t>
      </w:r>
      <w:r w:rsidR="00A021C0">
        <w:t>8</w:t>
      </w:r>
      <w:r w:rsidR="00B66704">
        <w:t>. rujna</w:t>
      </w:r>
      <w:r>
        <w:t xml:space="preserve"> 2017. godine FINA</w:t>
      </w:r>
      <w:r w:rsidR="00A021C0">
        <w:t xml:space="preserve"> je izvijestila </w:t>
      </w:r>
      <w:r w:rsidR="00B66704">
        <w:t xml:space="preserve">sud da su na računu dužnika evidentirana zaplijenjena novčana sredstva u iznosu od </w:t>
      </w:r>
      <w:r w:rsidR="00A021C0">
        <w:t>1.170</w:t>
      </w:r>
      <w:r w:rsidR="00B66704">
        <w:t>,00 kn, pa je FINA</w:t>
      </w:r>
      <w:r>
        <w:t xml:space="preserve"> </w:t>
      </w:r>
      <w:r w:rsidR="009D0D10">
        <w:t>od suda zatražila uputu o postupanju sa zaplijenjen</w:t>
      </w:r>
      <w:r w:rsidR="009E7343">
        <w:t>i</w:t>
      </w:r>
      <w:r w:rsidR="009D0D10">
        <w:t xml:space="preserve">m iznosom od </w:t>
      </w:r>
      <w:r w:rsidR="00A021C0">
        <w:t>1.170</w:t>
      </w:r>
      <w:r w:rsidR="009D0D10">
        <w:t>,00 kn.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9D0D10" w:rsidP="00B66704" w:rsidR="00B66704">
      <w:pPr>
        <w:ind w:firstLine="708"/>
        <w:jc w:val="both"/>
      </w:pPr>
      <w:r>
        <w:lastRenderedPageBreak/>
        <w:t xml:space="preserve">Dakle, budući </w:t>
      </w:r>
      <w:r w:rsidR="00B66704">
        <w:t>u trenutku donošenja rješenja o o</w:t>
      </w:r>
      <w:r>
        <w:t>tvaranju stečajnoga postupka sud</w:t>
      </w:r>
      <w:r w:rsidR="00B66704">
        <w:t xml:space="preserve"> nije</w:t>
      </w:r>
      <w:r>
        <w:t xml:space="preserve"> </w:t>
      </w:r>
      <w:r w:rsidR="00B66704">
        <w:t xml:space="preserve">raspolagao sa podatkom da na računu dužnika postoje zaplijenjena novčana sredstva na ime predujma za namirenje troškova stečajnog postupka, obzirom da takav podatak FINA nije iznijela u prijedlogu za otvaranje stečajnog postupka nad dužnikom, sud u rješenju o otvaranju stečajnog postupka od 30. kolovoza 2017. godine nije naložio </w:t>
      </w:r>
      <w:r>
        <w:t xml:space="preserve">Financijskoj agenciji da naloži banci prijenos zaplijenjenog iznosa predujma od </w:t>
      </w:r>
      <w:r w:rsidR="00A021C0">
        <w:t>1.170</w:t>
      </w:r>
      <w:r>
        <w:t>,00 kn na račun ovoga suda</w:t>
      </w:r>
      <w:r w:rsidR="00B66704">
        <w:t xml:space="preserve">. </w:t>
      </w:r>
    </w:p>
    <w:p w:rsidRDefault="00B66704" w:rsidP="00B66704" w:rsidR="00B66704">
      <w:pPr>
        <w:ind w:firstLine="708"/>
        <w:jc w:val="both"/>
      </w:pPr>
    </w:p>
    <w:p w:rsidRDefault="00B66704" w:rsidP="00B66704" w:rsidR="00C84611">
      <w:pPr>
        <w:ind w:firstLine="708"/>
        <w:jc w:val="both"/>
      </w:pPr>
      <w:r>
        <w:t>Slijedom navedenog, a budući je FINA naknadno podneskom od 1. rujna 2017. godine izvijestila sud da na računu dužnika postoje zaplijenjena novčana sredstva na ime predujma za namirenje troškova stečajnog postupka</w:t>
      </w:r>
      <w:r w:rsidR="009D0D10">
        <w:t xml:space="preserve">, valjalo je ovim rješenjem, a temeljem odredbe čl. 112. st. 6. SZ-a, </w:t>
      </w:r>
      <w:r w:rsidR="009E7343">
        <w:t xml:space="preserve">naložiti Financijskoj agenciji da naloži banci prijenos zaplijenjenog iznosa predujma od </w:t>
      </w:r>
      <w:r w:rsidR="00840981">
        <w:t>1.170,00</w:t>
      </w:r>
      <w:r w:rsidR="009E7343">
        <w:t xml:space="preserve">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A021C0">
        <w:t>11</w:t>
      </w:r>
      <w:r w:rsidR="009D0D10">
        <w:t>. rujna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0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021C0">
      <w:t>2072</w:t>
    </w:r>
    <w:r w:rsidR="00445F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20EB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736FC"/>
    <w:rsid w:val="0048062E"/>
    <w:rsid w:val="004B0A0A"/>
    <w:rsid w:val="004B4514"/>
    <w:rsid w:val="004B6701"/>
    <w:rsid w:val="004D27C4"/>
    <w:rsid w:val="00520AC5"/>
    <w:rsid w:val="0053264E"/>
    <w:rsid w:val="00552ADA"/>
    <w:rsid w:val="00582442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40981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21C0"/>
    <w:rsid w:val="00A058DD"/>
    <w:rsid w:val="00A26712"/>
    <w:rsid w:val="00A51F97"/>
    <w:rsid w:val="00A675FB"/>
    <w:rsid w:val="00AE2532"/>
    <w:rsid w:val="00AF7785"/>
    <w:rsid w:val="00B1314F"/>
    <w:rsid w:val="00B37895"/>
    <w:rsid w:val="00B66704"/>
    <w:rsid w:val="00BA257E"/>
    <w:rsid w:val="00BE3247"/>
    <w:rsid w:val="00BF6F39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C300A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2072</izvorni_sadrzaj>
    <derivirana_varijabla naziv="DomainObject.Predmet.Broj_1">2072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St-2072/2016</izvorni_sadrzaj>
    <derivirana_varijabla naziv="DomainObject.Predmet.OznakaBroj_1">St-2072/2016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BAGZI d.o.o. zastupanog po punomoćniku Andreja Šikac</izvorni_sadrzaj>
    <derivirana_varijabla naziv="DomainObject.Predmet.ProtustrankaFormated_1">  BAGZI d.o.o. zastupanog po punomoćniku Andreja Šikac</derivirana_varijabla>
  </DomainObject.Predmet.ProtustrankaFormated>
  <DomainObject.Predmet.ProtustrankaFormatedOIB>
    <izvorni_sadrzaj>  BAGZI d.o.o., OIB 99982683910 zastupanog po punomoćniku Andreja Šikac</izvorni_sadrzaj>
    <derivirana_varijabla naziv="DomainObject.Predmet.ProtustrankaFormatedOIB_1">  BAGZI d.o.o., OIB 99982683910 zastupanog po punomoćniku Andreja Šikac</derivirana_varijabla>
  </DomainObject.Predmet.ProtustrankaFormatedOIB>
  <DomainObject.Predmet.ProtustrankaFormatedWithAdress>
    <izvorni_sadrzaj> BAGZI d.o.o., Zagorkina 9, 10434 Orešje zastupanog po punomoćniku Andreja Šikac</izvorni_sadrzaj>
    <derivirana_varijabla naziv="DomainObject.Predmet.ProtustrankaFormatedWithAdress_1"> BAGZI d.o.o., Zagorkina 9, 10434 Orešje zastupanog po punomoćniku Andreja Šikac</derivirana_varijabla>
  </DomainObject.Predmet.ProtustrankaFormatedWithAdress>
  <DomainObject.Predmet.ProtustrankaFormatedWithAdressOIB>
    <izvorni_sadrzaj> BAGZI d.o.o., OIB 99982683910, Zagorkina 9, 10434 Orešje zastupanog po punomoćniku Andreja Šikac</izvorni_sadrzaj>
    <derivirana_varijabla naziv="DomainObject.Predmet.ProtustrankaFormatedWithAdressOIB_1"> BAGZI d.o.o., OIB 99982683910, Zagorkina 9, 10434 Orešje zastupanog po punomoćniku Andreja Šikac</derivirana_varijabla>
  </DomainObject.Predmet.ProtustrankaFormatedWithAdressOIB>
  <DomainObject.Predmet.ProtustrankaWithAdress>
    <izvorni_sadrzaj>BAGZI d.o.o. Zagorkina 9, 10434 Orešje</izvorni_sadrzaj>
    <derivirana_varijabla naziv="DomainObject.Predmet.ProtustrankaWithAdress_1">BAGZI d.o.o. Zagorkina 9, 10434 Orešje</derivirana_varijabla>
  </DomainObject.Predmet.ProtustrankaWithAdress>
  <DomainObject.Predmet.ProtustrankaWithAdressOIB>
    <izvorni_sadrzaj>BAGZI d.o.o., OIB 99982683910, Zagorkina 9, 10434 Orešje</izvorni_sadrzaj>
    <derivirana_varijabla naziv="DomainObject.Predmet.ProtustrankaWithAdressOIB_1">BAGZI d.o.o., OIB 99982683910, Zagorkina 9, 10434 Orešje</derivirana_varijabla>
  </DomainObject.Predmet.ProtustrankaWithAdressOIB>
  <DomainObject.Predmet.ProtustrankaNazivFormated>
    <izvorni_sadrzaj>BAGZI d.o.o.</izvorni_sadrzaj>
    <derivirana_varijabla naziv="DomainObject.Predmet.ProtustrankaNazivFormated_1">BAGZI d.o.o.</derivirana_varijabla>
  </DomainObject.Predmet.ProtustrankaNazivFormated>
  <DomainObject.Predmet.ProtustrankaNazivFormatedOIB>
    <izvorni_sadrzaj>BAGZI d.o.o., OIB 99982683910</izvorni_sadrzaj>
    <derivirana_varijabla naziv="DomainObject.Predmet.ProtustrankaNazivFormatedOIB_1">BAGZI d.o.o., OIB 99982683910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BAGZI d.o.o. zastupanog po punomoćniku Andreja Šikac</item>
    </izvorni_sadrzaj>
    <derivirana_varijabla naziv="DomainObject.Predmet.ProtuStrankaListFormated_1">
      <item>BAGZI d.o.o. zastupanog po punomoćniku Andreja Šikac</item>
    </derivirana_varijabla>
  </DomainObject.Predmet.ProtuStrankaListFormated>
  <DomainObject.Predmet.ProtuStrankaListFormatedOIB>
    <izvorni_sadrzaj>
      <item>BAGZI d.o.o., OIB 99982683910 zastupanog po punomoćniku Andreja Šikac</item>
    </izvorni_sadrzaj>
    <derivirana_varijabla naziv="DomainObject.Predmet.ProtuStrankaListFormatedOIB_1">
      <item>BAGZI d.o.o., OIB 99982683910 zastupanog po punomoćniku Andreja Šikac</item>
    </derivirana_varijabla>
  </DomainObject.Predmet.ProtuStrankaListFormatedOIB>
  <DomainObject.Predmet.ProtuStrankaListFormatedWithAdress>
    <izvorni_sadrzaj>
      <item>BAGZI d.o.o., Zagorkina 9, 10434 Orešje zastupanog po punomoćniku Andreja Šikac</item>
    </izvorni_sadrzaj>
    <derivirana_varijabla naziv="DomainObject.Predmet.ProtuStrankaListFormatedWithAdress_1">
      <item>BAGZI d.o.o., Zagorkina 9, 10434 Orešje zastupanog po punomoćniku Andreja Šikac</item>
    </derivirana_varijabla>
  </DomainObject.Predmet.ProtuStrankaListFormatedWithAdress>
  <DomainObject.Predmet.ProtuStrankaListFormatedWithAdressOIB>
    <izvorni_sadrzaj>
      <item>BAGZI d.o.o., OIB 99982683910, Zagorkina 9, 10434 Orešje zastupanog po punomoćniku Andreja Šikac</item>
    </izvorni_sadrzaj>
    <derivirana_varijabla naziv="DomainObject.Predmet.ProtuStrankaListFormatedWithAdressOIB_1">
      <item>BAGZI d.o.o., OIB 99982683910, Zagorkina 9, 10434 Orešje zastupanog po punomoćniku Andreja Šikac</item>
    </derivirana_varijabla>
  </DomainObject.Predmet.ProtuStrankaListFormatedWithAdressOIB>
  <DomainObject.Predmet.ProtuStrankaListNazivFormated>
    <izvorni_sadrzaj>
      <item>BAGZI d.o.o.</item>
    </izvorni_sadrzaj>
    <derivirana_varijabla naziv="DomainObject.Predmet.ProtuStrankaListNazivFormated_1">
      <item>BAGZI d.o.o.</item>
    </derivirana_varijabla>
  </DomainObject.Predmet.ProtuStrankaListNazivFormated>
  <DomainObject.Predmet.ProtuStrankaListNazivFormatedOIB>
    <izvorni_sadrzaj>
      <item>BAGZI d.o.o., OIB 99982683910</item>
    </izvorni_sadrzaj>
    <derivirana_varijabla naziv="DomainObject.Predmet.ProtuStrankaListNazivFormatedOIB_1">
      <item>BAGZI d.o.o., OIB 99982683910</item>
    </derivirana_varijabla>
  </DomainObject.Predmet.ProtuStrankaListNazivFormatedOIB>
  <DomainObject.Predmet.OstaliListFormated>
    <izvorni_sadrzaj>
      <item>Andreja Šikac punomoćnik sudionika u postupku BAGZI d.o.o.</item>
    </izvorni_sadrzaj>
    <derivirana_varijabla naziv="DomainObject.Predmet.OstaliListFormated_1">
      <item>Andreja Šikac punomoćnik sudionika u postupku BAGZI d.o.o.</item>
    </derivirana_varijabla>
  </DomainObject.Predmet.OstaliListFormated>
  <DomainObject.Predmet.OstaliListFormatedOIB>
    <izvorni_sadrzaj>
      <item>Andreja Šikac, OIB 59118538693 punomoćnik sudionika u postupku BAGZI d.o.o.</item>
    </izvorni_sadrzaj>
    <derivirana_varijabla naziv="DomainObject.Predmet.OstaliListFormatedOIB_1">
      <item>Andreja Šikac, OIB 59118538693 punomoćnik sudionika u postupku BAGZI d.o.o.</item>
    </derivirana_varijabla>
  </DomainObject.Predmet.OstaliListFormatedOIB>
  <DomainObject.Predmet.OstaliListFormatedWithAdress>
    <izvorni_sadrzaj>
      <item>Andreja Šikac, Zagorkina 9, 10431 Orešje punomoćnik sudionika u postupku BAGZI d.o.o.</item>
    </izvorni_sadrzaj>
    <derivirana_varijabla naziv="DomainObject.Predmet.OstaliListFormatedWithAdress_1">
      <item>Andreja Šikac, Zagorkina 9, 10431 Orešje punomoćnik sudionika u postupku BAGZI d.o.o.</item>
    </derivirana_varijabla>
  </DomainObject.Predmet.OstaliListFormatedWithAdress>
  <DomainObject.Predmet.OstaliListFormatedWithAdressOIB>
    <izvorni_sadrzaj>
      <item>Andreja Šikac, OIB 59118538693, Zagorkina 9, 10431 Orešje punomoćnik sudionika u postupku BAGZI d.o.o.</item>
    </izvorni_sadrzaj>
    <derivirana_varijabla naziv="DomainObject.Predmet.OstaliListFormatedWithAdressOIB_1">
      <item>Andreja Šikac, OIB 59118538693, Zagorkina 9, 10431 Orešje punomoćnik sudionika u postupku BAGZI d.o.o.</item>
    </derivirana_varijabla>
  </DomainObject.Predmet.OstaliListFormatedWithAdressOIB>
  <DomainObject.Predmet.OstaliListNazivFormated>
    <izvorni_sadrzaj>
      <item>Andreja Šikac</item>
    </izvorni_sadrzaj>
    <derivirana_varijabla naziv="DomainObject.Predmet.OstaliListNazivFormated_1">
      <item>Andreja Šikac</item>
    </derivirana_varijabla>
  </DomainObject.Predmet.OstaliListNazivFormated>
  <DomainObject.Predmet.OstaliListNazivFormatedOIB>
    <izvorni_sadrzaj>
      <item>Andreja Šikac, OIB 59118538693</item>
    </izvorni_sadrzaj>
    <derivirana_varijabla naziv="DomainObject.Predmet.OstaliListNazivFormatedOIB_1">
      <item>Andreja Šikac, OIB 59118538693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BAGZI d.o.o.</izvorni_sadrzaj>
    <derivirana_varijabla naziv="DomainObject.Predmet.ProtustrankaIDrugi_1">BAGZI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BAGZI d.o.o., OIB 99982683910, Zagorkina 9, 10434 Orešje</izvorni_sadrzaj>
    <derivirana_varijabla naziv="DomainObject.Predmet.ProtustrankaIDrugiAdressOIB_1">BAGZI d.o.o., OIB 99982683910, Zagorkina 9, 10434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St-2072/2016-25</izvorni_sadrzaj>
    <derivirana_varijabla naziv="DomainObject.Predmet.OdlukaRjesenje.Oznaka_1">St-2072/2016-25</derivirana_varijabla>
  </DomainObject.Predmet.OdlukaRjesenje.Oznaka>
  <DomainObject.Predmet.SudioniciListNaziv>
    <izvorni_sadrzaj>
      <item>FINA Regionalni centar Zagreb</item>
      <item>BAGZI d.o.o.</item>
      <item>Andreja Šikac</item>
    </izvorni_sadrzaj>
    <derivirana_varijabla naziv="DomainObject.Predmet.SudioniciListNaziv_1">
      <item>FINA Regionalni centar Zagreb</item>
      <item>BAGZI d.o.o.</item>
      <item>Andreja Šikac</item>
    </derivirana_varijabla>
  </DomainObject.Predmet.SudioniciListNaziv>
  <DomainObject.Predmet.SudioniciListAdressOIB>
    <izvorni_sadrzaj>
      <item>FINA Regionalni centar Zagreb, OIB 85821130368, Trg svibanjskih žrtava 1995. 1,10000 Zagreb</item>
      <item>BAGZI d.o.o., OIB 99982683910, Zagorkina 9,10434 Orešje</item>
      <item>Andreja Šikac, OIB 59118538693, Zagorkina 9,10431 Orešje</item>
    </izvorni_sadrzaj>
    <derivirana_varijabla naziv="DomainObject.Predmet.SudioniciListAdressOIB_1">
      <item>FINA Regionalni centar Zagreb, OIB 85821130368, Trg svibanjskih žrtava 1995. 1,10000 Zagreb</item>
      <item>BAGZI d.o.o., OIB 99982683910, Zagorkina 9,10434 Orešje</item>
      <item>Andreja Šikac, OIB 59118538693, Zagorkina 9,10431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99982683910</item>
      <item>, OIB 59118538693</item>
    </izvorni_sadrzaj>
    <derivirana_varijabla naziv="DomainObject.Predmet.SudioniciListNazivOIB_1">
      <item>, OIB 85821130368</item>
      <item>, OIB 99982683910</item>
      <item>, OIB 59118538693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243EE-413B-4923-95F8-68BB10EAB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2691</properties:Characters>
  <properties:Lines>73</properties:Lines>
  <properties:Paragraphs>29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2017-09-11T08:55:00Z</dcterms:created>
  <dc:creator>gboljkovac</dc:creator>
  <cp:lastModifiedBy>Goranka Boljkovac</cp:lastModifiedBy>
  <cp:lastPrinted>2017-09-11T09:56:00Z</cp:lastPrinted>
  <dcterms:modified xmlns:xsi="http://www.w3.org/2001/XMLSchema-instance" xsi:type="dcterms:W3CDTF">2017-09-11T09:57:00Z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