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d1f0" w14:paraId="339d1f0" w:rsidRDefault="006D7337" w:rsidP="006D7337" w:rsidR="006D7337">
      <w:pPr>
        <w:jc w:val="right"/>
        <w15:collapsed w:val="false"/>
      </w:pPr>
      <w:r>
        <w:t>Poslovni broj: 6 St-</w:t>
      </w:r>
      <w:r w:rsidR="001571A7">
        <w:t>1841/18-4</w:t>
      </w:r>
    </w:p>
    <w:p w:rsidRDefault="006D7337" w:rsidP="006D7337" w:rsidR="006D7337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7337" w:rsidP="006D7337" w:rsidR="006D7337" w:rsidRPr="00D21A2C">
      <w:pPr>
        <w:jc w:val="both"/>
      </w:pPr>
    </w:p>
    <w:p w:rsidRDefault="006D7337" w:rsidP="006D7337" w:rsidR="006D7337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6D7337" w:rsidP="006D7337" w:rsidR="006D733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6D7337" w:rsidP="006D7337" w:rsidR="006D7337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D7337" w:rsidP="006D7337" w:rsidR="006D7337"/>
    <w:p w:rsidRDefault="006D7337" w:rsidP="006D7337" w:rsidR="006D7337">
      <w:pPr>
        <w:jc w:val="center"/>
      </w:pPr>
      <w:r>
        <w:t>R E P U B L I K A  H R V A T S K A</w:t>
      </w:r>
    </w:p>
    <w:p w:rsidRDefault="006D7337" w:rsidP="006D7337" w:rsidR="006D7337"/>
    <w:p w:rsidRDefault="006D7337" w:rsidP="006D7337" w:rsidR="006D7337">
      <w:pPr>
        <w:jc w:val="center"/>
      </w:pPr>
      <w:r>
        <w:t>R J E Š E N J E</w:t>
      </w:r>
    </w:p>
    <w:p w:rsidRDefault="006D7337" w:rsidP="006D7337" w:rsidR="006D7337"/>
    <w:p w:rsidRDefault="006D7337" w:rsidP="006D7337" w:rsidR="006D7337">
      <w:pPr>
        <w:rPr>
          <w:b/>
        </w:rPr>
      </w:pPr>
    </w:p>
    <w:p w:rsidRDefault="006D7337" w:rsidP="001571A7" w:rsidR="001571A7">
      <w:pPr>
        <w:jc w:val="both"/>
      </w:pPr>
      <w:r>
        <w:tab/>
      </w:r>
      <w:r w:rsidR="001571A7">
        <w:t xml:space="preserve">Trgovački sud u Osijeku, po stečajnoj sutkinji Nadi Roso, </w:t>
      </w:r>
      <w:r w:rsidR="001571A7" w:rsidRPr="00EC103F">
        <w:t>u stečajnom predmetu predlagatelja</w:t>
      </w:r>
      <w:r w:rsidR="001571A7">
        <w:t xml:space="preserve"> FINA RC Zagreb za otvaranje stečajnog postupka nad dužnikom: </w:t>
      </w:r>
      <w:r w:rsidR="001571A7">
        <w:rPr>
          <w:b/>
        </w:rPr>
        <w:t xml:space="preserve">HRHS j.d.o.o. Zagreb, Nova </w:t>
      </w:r>
      <w:proofErr w:type="spellStart"/>
      <w:r w:rsidR="001571A7">
        <w:rPr>
          <w:b/>
        </w:rPr>
        <w:t>Ves</w:t>
      </w:r>
      <w:proofErr w:type="spellEnd"/>
      <w:r w:rsidR="001571A7">
        <w:rPr>
          <w:b/>
        </w:rPr>
        <w:t xml:space="preserve"> 19, OIB: 36675386673, MBS: 081100269, </w:t>
      </w:r>
      <w:r w:rsidR="001571A7">
        <w:t>dana 18. siječnja 2019. g.,</w:t>
      </w:r>
    </w:p>
    <w:p w:rsidRDefault="0001726C" w:rsidP="001571A7" w:rsidR="0001726C">
      <w:pPr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</w:t>
      </w:r>
      <w:proofErr w:type="spellStart"/>
      <w:r w:rsidRPr="000E1266">
        <w:t>z.z</w:t>
      </w:r>
      <w:proofErr w:type="spellEnd"/>
      <w:r w:rsidRPr="000E1266">
        <w:t xml:space="preserve">. dužnika </w:t>
      </w:r>
      <w:proofErr w:type="spellStart"/>
      <w:r w:rsidR="001571A7">
        <w:t>Briana</w:t>
      </w:r>
      <w:proofErr w:type="spellEnd"/>
      <w:r w:rsidR="001571A7">
        <w:t xml:space="preserve"> Morgan, Zagreb, Nova </w:t>
      </w:r>
      <w:proofErr w:type="spellStart"/>
      <w:r w:rsidR="001571A7">
        <w:t>Ves</w:t>
      </w:r>
      <w:proofErr w:type="spellEnd"/>
      <w:r w:rsidR="001571A7">
        <w:t xml:space="preserve"> 63, OIB: 24158258469 </w:t>
      </w:r>
      <w:r w:rsidR="006D7337">
        <w:t xml:space="preserve"> </w:t>
      </w:r>
      <w:r w:rsidRPr="000E1266">
        <w:t xml:space="preserve">u iznosu od ukupno </w:t>
      </w:r>
      <w:r w:rsidR="00CA310D">
        <w:t>5</w:t>
      </w:r>
      <w:r w:rsidRPr="000E1266">
        <w:t>.000,00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kažnjenoj osobi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>. dužnika</w:t>
      </w:r>
      <w:r w:rsidR="00F2336D" w:rsidRPr="000E1266">
        <w:t xml:space="preserve"> </w:t>
      </w:r>
      <w:proofErr w:type="spellStart"/>
      <w:r w:rsidR="001571A7">
        <w:t>Briana</w:t>
      </w:r>
      <w:proofErr w:type="spellEnd"/>
      <w:r w:rsidR="001571A7">
        <w:t xml:space="preserve"> Morgan, Zagreb, Nova </w:t>
      </w:r>
      <w:proofErr w:type="spellStart"/>
      <w:r w:rsidR="001571A7">
        <w:t>Ves</w:t>
      </w:r>
      <w:proofErr w:type="spellEnd"/>
      <w:r w:rsidR="001571A7">
        <w:t xml:space="preserve"> 63, OIB: 24158258469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 na žiro račun Trgovačkog suda u Osijeku broj HR31 2390 0011 3000 0020 0 s pozivom na  broj HR05 272-</w:t>
      </w:r>
      <w:r w:rsidR="001571A7">
        <w:rPr>
          <w:b/>
        </w:rPr>
        <w:t>1841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 w:rsidRPr="000E1266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C94939">
        <w:t>Ukoliko</w:t>
      </w:r>
      <w:r w:rsidR="00DE4DE0" w:rsidRPr="000E1266">
        <w:t xml:space="preserve"> kažnjena osoba - </w:t>
      </w:r>
      <w:proofErr w:type="spellStart"/>
      <w:r w:rsidR="002876BC" w:rsidRPr="000E1266">
        <w:t>z.z</w:t>
      </w:r>
      <w:proofErr w:type="spellEnd"/>
      <w:r w:rsidR="002876BC" w:rsidRPr="000E1266">
        <w:t>.</w:t>
      </w:r>
      <w:r w:rsidR="00BA2305" w:rsidRPr="000E1266">
        <w:t xml:space="preserve"> dužnika</w:t>
      </w:r>
      <w:r w:rsidR="002876BC" w:rsidRPr="000E1266">
        <w:t xml:space="preserve"> </w:t>
      </w:r>
      <w:proofErr w:type="spellStart"/>
      <w:r w:rsidR="001571A7">
        <w:t>Briana</w:t>
      </w:r>
      <w:proofErr w:type="spellEnd"/>
      <w:r w:rsidR="001571A7">
        <w:t xml:space="preserve"> Morgan, Zagreb, Nova </w:t>
      </w:r>
      <w:proofErr w:type="spellStart"/>
      <w:r w:rsidR="001571A7">
        <w:t>Ves</w:t>
      </w:r>
      <w:proofErr w:type="spellEnd"/>
      <w:r w:rsidR="001571A7">
        <w:t xml:space="preserve"> 63, OIB: 24158258469 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4F7E28" w:rsidP="004F7E28" w:rsidR="004F7E28" w:rsidRPr="000E1266">
      <w:pPr>
        <w:ind w:left="1320"/>
        <w:jc w:val="both"/>
      </w:pPr>
      <w:r w:rsidRPr="000E1266">
        <w:t>a) Poziva se FINA da izda nalog za izvršenje osnove za plaćanje sukladno članku 9. Zakona o provedbi ovrhe na novčanim sredstvima.</w:t>
      </w:r>
    </w:p>
    <w:p w:rsidRDefault="004F7E28" w:rsidP="004F7E28" w:rsidR="004F7E28" w:rsidRPr="000E1266">
      <w:pPr>
        <w:ind w:left="1320"/>
        <w:jc w:val="both"/>
      </w:pPr>
      <w:r w:rsidRPr="000E1266">
        <w:t xml:space="preserve">b) Nalaže se FINI da novčani iznos od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kn,  za koji je određena ovrha, zaplijeni i prenese na žiro račun Trgovačkog suda u Osijeku broj HR31 2390 0011 3000 0020 0 s pozivom na  broj HR05 272-</w:t>
      </w:r>
      <w:r w:rsidR="001571A7">
        <w:rPr>
          <w:b/>
        </w:rPr>
        <w:t>1841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4F7E28" w:rsidP="000E1266" w:rsidR="004F7E28">
      <w:pPr>
        <w:ind w:left="1320"/>
        <w:jc w:val="both"/>
      </w:pPr>
      <w:r w:rsidRPr="000E1266">
        <w:t xml:space="preserve">c) Zabranjuje se FINI da navedenu tražbinu ispuni dužniku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proofErr w:type="spellStart"/>
      <w:r w:rsidR="001571A7">
        <w:t>Briana</w:t>
      </w:r>
      <w:proofErr w:type="spellEnd"/>
      <w:r w:rsidR="001571A7">
        <w:t xml:space="preserve"> Morgan, Zagreb, Nova </w:t>
      </w:r>
      <w:proofErr w:type="spellStart"/>
      <w:r w:rsidR="001571A7">
        <w:t>Ves</w:t>
      </w:r>
      <w:proofErr w:type="spellEnd"/>
      <w:r w:rsidR="001571A7">
        <w:t xml:space="preserve"> 63, OIB: 24158258469</w:t>
      </w:r>
      <w:r w:rsidRPr="000E1266">
        <w:t>, te se istom zabranjuje da tu tražbinu naplati ili inače raspolaže njome.</w:t>
      </w: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1571A7" w:rsidP="001571A7" w:rsidR="001571A7">
      <w:pPr>
        <w:jc w:val="right"/>
      </w:pPr>
      <w:r>
        <w:lastRenderedPageBreak/>
        <w:t>Poslovni broj: 6 St-1841/18-4</w:t>
      </w:r>
    </w:p>
    <w:p w:rsidRDefault="000E1266" w:rsidP="000E1266" w:rsidR="000E1266">
      <w:pPr>
        <w:ind w:left="1320"/>
        <w:jc w:val="both"/>
      </w:pPr>
    </w:p>
    <w:p w:rsidRDefault="000E1266" w:rsidP="000E1266" w:rsidR="000E1266" w:rsidRPr="000E1266">
      <w:pPr>
        <w:ind w:left="1320"/>
        <w:jc w:val="both"/>
      </w:pP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kažnjena osoba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proofErr w:type="spellStart"/>
      <w:r w:rsidR="001571A7">
        <w:t>Briana</w:t>
      </w:r>
      <w:proofErr w:type="spellEnd"/>
      <w:r w:rsidR="001571A7">
        <w:t xml:space="preserve"> Morgan, Zagreb, Nova </w:t>
      </w:r>
      <w:proofErr w:type="spellStart"/>
      <w:r w:rsidR="001571A7">
        <w:t>Ves</w:t>
      </w:r>
      <w:proofErr w:type="spellEnd"/>
      <w:r w:rsidR="001571A7">
        <w:t xml:space="preserve"> 63, OIB: 24158258469</w:t>
      </w:r>
      <w:r w:rsidR="0001726C" w:rsidRPr="000E1266">
        <w:t>, ne postupi po nalogu suda iz točke 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I izreke rješenja.</w:t>
      </w:r>
    </w:p>
    <w:p w:rsidRDefault="002876BC" w:rsidP="0001726C" w:rsidR="002876BC">
      <w:pPr>
        <w:ind w:hanging="720" w:left="720"/>
        <w:jc w:val="both"/>
      </w:pP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1571A7">
        <w:t>Zagreb</w:t>
      </w:r>
      <w:r>
        <w:t xml:space="preserve"> </w:t>
      </w:r>
      <w:r>
        <w:rPr>
          <w:bCs/>
        </w:rPr>
        <w:t xml:space="preserve">je dana </w:t>
      </w:r>
      <w:r w:rsidR="001571A7">
        <w:rPr>
          <w:bCs/>
        </w:rPr>
        <w:t>17. svibnja 2018</w:t>
      </w:r>
      <w:r w:rsidR="0014737E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1571A7">
        <w:rPr>
          <w:b/>
        </w:rPr>
        <w:t xml:space="preserve">HRHS j.d.o.o. Zagreb, Nova </w:t>
      </w:r>
      <w:proofErr w:type="spellStart"/>
      <w:r w:rsidR="001571A7">
        <w:rPr>
          <w:b/>
        </w:rPr>
        <w:t>Ves</w:t>
      </w:r>
      <w:proofErr w:type="spellEnd"/>
      <w:r w:rsidR="001571A7">
        <w:rPr>
          <w:b/>
        </w:rPr>
        <w:t xml:space="preserve"> 19, OIB: 36675386673, MBS: 081100269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 dana </w:t>
      </w:r>
      <w:r w:rsidR="001571A7">
        <w:rPr>
          <w:b/>
        </w:rPr>
        <w:t>17. svibnja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1571A7">
        <w:t>1841/18-3 od 18. siječnja 2019</w:t>
      </w:r>
      <w:r w:rsidR="00DF6B4D">
        <w:t>. g.</w:t>
      </w:r>
      <w:r>
        <w:t xml:space="preserve"> pokrenut je prethodni postupak radi utvrđivanja uvjeta za otvaranje stečajnog postupka nad dužnikom te je imenovana privremena stečajna upraviteljica u osobi </w:t>
      </w:r>
      <w:r w:rsidR="001571A7">
        <w:t xml:space="preserve">Živka </w:t>
      </w:r>
      <w:proofErr w:type="spellStart"/>
      <w:r w:rsidR="001571A7">
        <w:t>Posavac</w:t>
      </w:r>
      <w:proofErr w:type="spellEnd"/>
      <w:r w:rsidR="00DF6B4D">
        <w:t xml:space="preserve"> iz Osijeka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</w:t>
      </w:r>
      <w:r w:rsidR="001571A7">
        <w:t xml:space="preserve"> </w:t>
      </w:r>
      <w:r w:rsidR="00CA310D">
        <w:t>4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CA310D">
        <w:t>4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1571A7" w:rsidP="001571A7" w:rsidR="001571A7">
      <w:pPr>
        <w:jc w:val="right"/>
      </w:pPr>
      <w:r>
        <w:lastRenderedPageBreak/>
        <w:t>Poslovni broj: 6 St-1841/18-4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D37C59" w:rsidP="0057057D" w:rsidR="00D37C59">
      <w:pPr>
        <w:ind w:firstLine="708"/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1571A7">
        <w:rPr>
          <w:b/>
        </w:rPr>
        <w:t>17. svibnja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6D7337">
        <w:t>6.669,87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CA310D">
        <w:t>4</w:t>
      </w:r>
      <w:r>
        <w:t>.</w:t>
      </w:r>
      <w:r w:rsidR="00F2336D">
        <w:t>0</w:t>
      </w:r>
      <w:r>
        <w:t>00,00 kn a na ime minimalnog iznosa jednokratne nagrade privremenom stečajnom upravitelju za poslove u prethodnom postupku kako to propisuje Uredba čl. 4.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CA310D">
        <w:t xml:space="preserve"> 5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1571A7" w:rsidR="002E5413">
      <w:pPr>
        <w:tabs>
          <w:tab w:pos="4392" w:val="center"/>
          <w:tab w:pos="6315" w:val="left"/>
        </w:tabs>
      </w:pPr>
      <w:r>
        <w:tab/>
        <w:t xml:space="preserve">U Osijeku </w:t>
      </w:r>
      <w:r w:rsidR="001571A7">
        <w:t>18. siječnja 2019.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2876BC" w:rsidP="002E5413" w:rsidR="001571A7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proofErr w:type="spellStart"/>
      <w:r w:rsidR="001571A7">
        <w:t>Briana</w:t>
      </w:r>
      <w:proofErr w:type="spellEnd"/>
      <w:r w:rsidR="001571A7">
        <w:t xml:space="preserve"> Morgan, Zagreb, Nova </w:t>
      </w:r>
      <w:proofErr w:type="spellStart"/>
      <w:r w:rsidR="001571A7">
        <w:t>Ves</w:t>
      </w:r>
      <w:proofErr w:type="spellEnd"/>
      <w:r w:rsidR="001571A7">
        <w:t xml:space="preserve"> 63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1571A7">
        <w:t>13.3.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C91405" w:rsidR="007E6D1A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A1A" w:rsidP="00C06AA6" w:rsidR="00496A1A">
      <w:r>
        <w:separator/>
      </w:r>
    </w:p>
  </w:endnote>
  <w:endnote w:id="0" w:type="continuationSeparator">
    <w:p w:rsidRDefault="00496A1A" w:rsidP="00C06AA6" w:rsidR="00496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A1A" w:rsidP="00C06AA6" w:rsidR="00496A1A">
      <w:r>
        <w:separator/>
      </w:r>
    </w:p>
  </w:footnote>
  <w:footnote w:id="0" w:type="continuationSeparator">
    <w:p w:rsidRDefault="00496A1A" w:rsidP="00C06AA6" w:rsidR="00496A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1405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2662A"/>
    <w:rsid w:val="001437B2"/>
    <w:rsid w:val="0014737E"/>
    <w:rsid w:val="00155B4B"/>
    <w:rsid w:val="001571A7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F2E92"/>
    <w:rsid w:val="00411E77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96A1A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D7337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85BC9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81C0A"/>
    <w:rsid w:val="00C91405"/>
    <w:rsid w:val="00C9364C"/>
    <w:rsid w:val="00C94939"/>
    <w:rsid w:val="00CA01EF"/>
    <w:rsid w:val="00CA310D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D49B7"/>
    <w:rsid w:val="00DD7213"/>
    <w:rsid w:val="00DE4DE0"/>
    <w:rsid w:val="00DF6B4D"/>
    <w:rsid w:val="00E07AC2"/>
    <w:rsid w:val="00E12BC0"/>
    <w:rsid w:val="00E23AF8"/>
    <w:rsid w:val="00E60C19"/>
    <w:rsid w:val="00E627F4"/>
    <w:rsid w:val="00E75FA5"/>
    <w:rsid w:val="00E851F8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196E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14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14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4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4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4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14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14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4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4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4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St-1841/2018</izvorni_sadrzaj>
    <derivirana_varijabla naziv="DomainObject.Predmet.OznakaBroj_1">St-1841/2018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HRHS jednostavno društvo s ograničenom odgovornošću za usluge</izvorni_sadrzaj>
    <derivirana_varijabla naziv="DomainObject.Predmet.ProtustrankaFormated_1">  HRHS jednostavno društvo s ograničenom odgovornošću za usluge</derivirana_varijabla>
  </DomainObject.Predmet.ProtustrankaFormated>
  <DomainObject.Predmet.ProtustrankaFormatedOIB>
    <izvorni_sadrzaj>  HRHS jednostavno društvo s ograničenom odgovornošću za usluge, OIB 36675386673</izvorni_sadrzaj>
    <derivirana_varijabla naziv="DomainObject.Predmet.ProtustrankaFormatedOIB_1">  HRHS jednostavno društvo s ograničenom odgovornošću za usluge, OIB 36675386673</derivirana_varijabla>
  </DomainObject.Predmet.ProtustrankaFormatedOIB>
  <DomainObject.Predmet.ProtustrankaFormatedWithAdress>
    <izvorni_sadrzaj> HRHS jednostavno društvo s ograničenom odgovornošću za usluge, Nova Ves 19, 10000 Zagreb</izvorni_sadrzaj>
    <derivirana_varijabla naziv="DomainObject.Predmet.ProtustrankaFormatedWithAdress_1"> HRHS jednostavno društvo s ograničenom odgovornošću za usluge, Nova Ves 19, 10000 Zagreb</derivirana_varijabla>
  </DomainObject.Predmet.ProtustrankaFormatedWithAdress>
  <DomainObject.Predmet.ProtustrankaFormatedWithAdressOIB>
    <izvorni_sadrzaj> HRHS jednostavno društvo s ograničenom odgovornošću za usluge, OIB 36675386673, Nova Ves 19, 10000 Zagreb</izvorni_sadrzaj>
    <derivirana_varijabla naziv="DomainObject.Predmet.ProtustrankaFormatedWithAdressOIB_1"> HRHS jednostavno društvo s ograničenom odgovornošću za usluge, OIB 36675386673, Nova Ves 19, 10000 Zagreb</derivirana_varijabla>
  </DomainObject.Predmet.ProtustrankaFormatedWithAdressOIB>
  <DomainObject.Predmet.ProtustrankaWithAdress>
    <izvorni_sadrzaj>HRHS jednostavno društvo s ograničenom odgovornošću za usluge Nova Ves 19, 10000 Zagreb</izvorni_sadrzaj>
    <derivirana_varijabla naziv="DomainObject.Predmet.ProtustrankaWithAdress_1">HRHS jednostavno društvo s ograničenom odgovornošću za usluge Nova Ves 19, 10000 Zagreb</derivirana_varijabla>
  </DomainObject.Predmet.ProtustrankaWithAdress>
  <DomainObject.Predmet.ProtustrankaWithAdressOIB>
    <izvorni_sadrzaj>HRHS jednostavno društvo s ograničenom odgovornošću za usluge, OIB 36675386673, Nova Ves 19, 10000 Zagreb</izvorni_sadrzaj>
    <derivirana_varijabla naziv="DomainObject.Predmet.ProtustrankaWithAdressOIB_1">HRHS jednostavno društvo s ograničenom odgovornošću za usluge, OIB 36675386673, Nova Ves 19, 10000 Zagreb</derivirana_varijabla>
  </DomainObject.Predmet.ProtustrankaWithAdressOIB>
  <DomainObject.Predmet.ProtustrankaNazivFormated>
    <izvorni_sadrzaj>HRHS jednostavno društvo s ograničenom odgovornošću za usluge</izvorni_sadrzaj>
    <derivirana_varijabla naziv="DomainObject.Predmet.ProtustrankaNazivFormated_1">HRHS jednostavno društvo s ograničenom odgovornošću za usluge</derivirana_varijabla>
  </DomainObject.Predmet.ProtustrankaNazivFormated>
  <DomainObject.Predmet.ProtustrankaNazivFormatedOIB>
    <izvorni_sadrzaj>HRHS jednostavno društvo s ograničenom odgovornošću za usluge, OIB 36675386673</izvorni_sadrzaj>
    <derivirana_varijabla naziv="DomainObject.Predmet.ProtustrankaNazivFormatedOIB_1">HRHS jednostavno društvo s ograničenom odgovornošću za usluge, OIB 36675386673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HRHS jednostavno društvo s ograničenom odgovornošću za usluge</item>
    </izvorni_sadrzaj>
    <derivirana_varijabla naziv="DomainObject.Predmet.ProtuStrankaListFormated_1">
      <item>HRHS jednostavno društvo s ograničenom odgovornošću za usluge</item>
    </derivirana_varijabla>
  </DomainObject.Predmet.ProtuStrankaListFormated>
  <DomainObject.Predmet.ProtuStrankaListFormatedOIB>
    <izvorni_sadrzaj>
      <item>HRHS jednostavno društvo s ograničenom odgovornošću za usluge, OIB 36675386673</item>
    </izvorni_sadrzaj>
    <derivirana_varijabla naziv="DomainObject.Predmet.ProtuStrankaListFormatedOIB_1">
      <item>HRHS jednostavno društvo s ograničenom odgovornošću za usluge, OIB 36675386673</item>
    </derivirana_varijabla>
  </DomainObject.Predmet.ProtuStrankaListFormatedOIB>
  <DomainObject.Predmet.ProtuStrankaListFormatedWithAdress>
    <izvorni_sadrzaj>
      <item>HRHS jednostavno društvo s ograničenom odgovornošću za usluge, Nova Ves 19, 10000 Zagreb</item>
    </izvorni_sadrzaj>
    <derivirana_varijabla naziv="DomainObject.Predmet.ProtuStrankaListFormatedWithAdress_1">
      <item>HRHS jednostavno društvo s ograničenom odgovornošću za usluge, Nova Ves 19, 10000 Zagreb</item>
    </derivirana_varijabla>
  </DomainObject.Predmet.ProtuStrankaListFormatedWithAdress>
  <DomainObject.Predmet.ProtuStrankaListFormatedWithAdressOIB>
    <izvorni_sadrzaj>
      <item>HRHS jednostavno društvo s ograničenom odgovornošću za usluge, OIB 36675386673, Nova Ves 19, 10000 Zagreb</item>
    </izvorni_sadrzaj>
    <derivirana_varijabla naziv="DomainObject.Predmet.ProtuStrankaListFormatedWithAdressOIB_1">
      <item>HRHS jednostavno društvo s ograničenom odgovornošću za usluge, OIB 36675386673, Nova Ves 19, 10000 Zagreb</item>
    </derivirana_varijabla>
  </DomainObject.Predmet.ProtuStrankaListFormatedWithAdressOIB>
  <DomainObject.Predmet.ProtuStrankaListNazivFormated>
    <izvorni_sadrzaj>
      <item>HRHS jednostavno društvo s ograničenom odgovornošću za usluge</item>
    </izvorni_sadrzaj>
    <derivirana_varijabla naziv="DomainObject.Predmet.ProtuStrankaListNazivFormated_1">
      <item>HRHS jednostavno društvo s ograničenom odgovornošću za usluge</item>
    </derivirana_varijabla>
  </DomainObject.Predmet.ProtuStrankaListNazivFormated>
  <DomainObject.Predmet.ProtuStrankaListNazivFormatedOIB>
    <izvorni_sadrzaj>
      <item>HRHS jednostavno društvo s ograničenom odgovornošću za usluge, OIB 36675386673</item>
    </izvorni_sadrzaj>
    <derivirana_varijabla naziv="DomainObject.Predmet.ProtuStrankaListNazivFormatedOIB_1">
      <item>HRHS jednostavno društvo s ograničenom odgovornošću za usluge, OIB 36675386673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HRHS jednostavno društvo s ograničenom odgovornošću za usluge</izvorni_sadrzaj>
    <derivirana_varijabla naziv="DomainObject.Predmet.ProtustrankaIDrugi_1">HRHS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HRHS jednostavno društvo s ograničenom odgovornošću za usluge, OIB 36675386673, Nova Ves 19, 10000 Zagreb</izvorni_sadrzaj>
    <derivirana_varijabla naziv="DomainObject.Predmet.ProtustrankaIDrugiAdressOIB_1">HRHS jednostavno društvo s ograničenom odgovornošću za usluge, OIB 36675386673, Nova Ves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HRHS jednostavno društvo s ograničenom odgovornošću za usluge</item>
      <item>FINA Regionalni centar Zagreb</item>
    </izvorni_sadrzaj>
    <derivirana_varijabla naziv="DomainObject.Predmet.SudioniciListNaziv_1">
      <item>HRHS jednostavno društvo s ograničenom odgovornošću za usluge</item>
      <item>FINA Regionalni centar Zagreb</item>
    </derivirana_varijabla>
  </DomainObject.Predmet.SudioniciListNaziv>
  <DomainObject.Predmet.SudioniciListAdressOIB>
    <izvorni_sadrzaj>
      <item>HRHS jednostavno društvo s ograničenom odgovornošću za usluge, OIB 36675386673, Nova Ves 19,10000 Zagreb</item>
      <item>FINA Regionalni centar Zagreb, OIB 85821130368, Trg svibanjskih žrtava 1995. br. 1,10000 Zagreb</item>
    </izvorni_sadrzaj>
    <derivirana_varijabla naziv="DomainObject.Predmet.SudioniciListAdressOIB_1">
      <item>HRHS jednostavno društvo s ograničenom odgovornošću za usluge, OIB 36675386673, Nova Ves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36675386673</item>
      <item>, OIB 85821130368</item>
    </izvorni_sadrzaj>
    <derivirana_varijabla naziv="DomainObject.Predmet.SudioniciListNazivOIB_1">
      <item>, OIB 36675386673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A08D6-D14A-4F0C-B33B-6C9D6FC8C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891</properties:Words>
  <properties:Characters>4562</properties:Characters>
  <properties:Lines>165</properties:Lines>
  <properties:Paragraphs>38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2018-11-28T07:56:00Z</dcterms:created>
  <dc:creator>Korisnik</dc:creator>
  <cp:lastModifiedBy>Danijela Sekulić</cp:lastModifiedBy>
  <cp:lastPrinted>2019-01-18T10:12:00Z</cp:lastPrinted>
  <dcterms:modified xmlns:xsi="http://www.w3.org/2001/XMLSchema-instance" xsi:type="dcterms:W3CDTF">2019-01-18T10:13:00Z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novčano kažnjavanje stečajnog upravitelja, vještaka i odgovorne osobe stečajnog dužnika (FINA-ONA-NOVO.docx)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