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96c1" w14:paraId="da996c1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251712">
        <w:rPr>
          <w:b/>
        </w:rPr>
        <w:t>1</w:t>
      </w:r>
      <w:r w:rsidR="00B91E90">
        <w:rPr>
          <w:b/>
        </w:rPr>
        <w:t>221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B91E90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9A29F7">
        <w:t xml:space="preserve"> </w:t>
      </w:r>
      <w:r w:rsidR="00B91E90">
        <w:rPr>
          <w:sz w:val="22"/>
          <w:szCs w:val="22"/>
        </w:rPr>
        <w:t xml:space="preserve">REMI REDŽIĆ j.d.o.o., Dubrovnik, Pomoraca 5, OIB: 17848241936, </w:t>
      </w:r>
      <w:r w:rsidR="00714900" w:rsidRPr="0097630A">
        <w:t xml:space="preserve">dana </w:t>
      </w:r>
      <w:r w:rsidR="00F01EB2">
        <w:t>17</w:t>
      </w:r>
      <w:r w:rsidR="009A29F7">
        <w:t>. siječnja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B91E90">
        <w:rPr>
          <w:sz w:val="22"/>
          <w:szCs w:val="22"/>
        </w:rPr>
        <w:t>REMI REDŽIĆ j.d.o.o., Dubrovnik, Pomoraca 5, OIB: 17848241936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F01EB2" w:rsidR="00F01EB2" w:rsidRPr="0097630A">
      <w:pPr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F01EB2">
        <w:t>Ivan Gjurašić, Petrinjska 28., Zagreb, OIB: 66025260916.</w:t>
      </w:r>
    </w:p>
    <w:p w:rsidRDefault="00F01EB2" w:rsidP="00F01EB2" w:rsidR="00F01EB2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B91E90">
        <w:rPr>
          <w:sz w:val="22"/>
          <w:szCs w:val="22"/>
        </w:rPr>
        <w:t>REMI REDŽIĆ j.d.o.o., Dubrovnik, Pomoraca 5, OIB: 17848241936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5E7251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5E7251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F01EB2">
        <w:t>05. siječnja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F01EB2">
        <w:t xml:space="preserve">1002 </w:t>
      </w:r>
      <w:r w:rsidR="005B77A7">
        <w:t>dan</w:t>
      </w:r>
      <w:r w:rsidR="005E53CF">
        <w:t>a</w:t>
      </w:r>
      <w:r w:rsidR="00E371D7">
        <w:t>.</w:t>
      </w:r>
    </w:p>
    <w:p w:rsidRDefault="005E7251" w:rsidP="0085535D" w:rsidR="005E7251">
      <w:pPr>
        <w:ind w:firstLine="708"/>
        <w:jc w:val="both"/>
      </w:pPr>
    </w:p>
    <w:p w:rsidRDefault="005E7251" w:rsidP="005E7251" w:rsidR="005E7251">
      <w:pPr>
        <w:ind w:firstLine="708"/>
        <w:jc w:val="both"/>
      </w:pPr>
      <w:r>
        <w:t xml:space="preserve">Sud je zatražio od Republike Hrvatske, Ministarstvo unutarnjih poslova, Policijska uprava Dubrovačko-neretvanska te Općinskog suda u Dubrovniku, Zemljišnoknjižni odjel,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E371D7" w:rsidP="0085535D" w:rsidR="00E371D7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E7251">
        <w:t xml:space="preserve">11. </w:t>
      </w:r>
      <w:r w:rsidR="00E907B5">
        <w:t>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E53CF">
        <w:t>1</w:t>
      </w:r>
      <w:r w:rsidR="005E7251">
        <w:t>1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F01EB2">
        <w:rPr>
          <w:b/>
        </w:rPr>
        <w:t>17</w:t>
      </w:r>
      <w:r>
        <w:rPr>
          <w:b/>
        </w:rPr>
        <w:t>. siječnja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5E2BEC">
        <w:rPr>
          <w:b/>
        </w:rPr>
        <w:t xml:space="preserve">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313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251712">
          <w:t>1</w:t>
        </w:r>
        <w:r w:rsidR="00B91E90">
          <w:t>221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20D4A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51712"/>
    <w:rsid w:val="002873CD"/>
    <w:rsid w:val="002C38A7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5E7251"/>
    <w:rsid w:val="006108BC"/>
    <w:rsid w:val="00636FDE"/>
    <w:rsid w:val="006A75B8"/>
    <w:rsid w:val="006B5A25"/>
    <w:rsid w:val="006F2C74"/>
    <w:rsid w:val="00714900"/>
    <w:rsid w:val="007334B1"/>
    <w:rsid w:val="00824DEA"/>
    <w:rsid w:val="0085535D"/>
    <w:rsid w:val="008761E4"/>
    <w:rsid w:val="008F2D53"/>
    <w:rsid w:val="00926876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B91E90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15313"/>
    <w:rsid w:val="00E22608"/>
    <w:rsid w:val="00E33DE4"/>
    <w:rsid w:val="00E371D7"/>
    <w:rsid w:val="00E649D3"/>
    <w:rsid w:val="00E67190"/>
    <w:rsid w:val="00E900A3"/>
    <w:rsid w:val="00E907B5"/>
    <w:rsid w:val="00E973B1"/>
    <w:rsid w:val="00EA5F77"/>
    <w:rsid w:val="00F0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3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3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3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3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3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3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3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3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 REDŽIĆ j.d.o.o. za ugostiteljstvo</izvorni_sadrzaj>
    <derivirana_varijabla naziv="DomainObject.Predmet.ProtustrankaFormated_1">  REMI REDŽIĆ j.d.o.o. za ugostiteljstvo</derivirana_varijabla>
  </DomainObject.Predmet.ProtustrankaFormated>
  <DomainObject.Predmet.ProtustrankaFormatedOIB>
    <izvorni_sadrzaj>  REMI REDŽIĆ j.d.o.o. za ugostiteljstvo, OIB 17848241936</izvorni_sadrzaj>
    <derivirana_varijabla naziv="DomainObject.Predmet.ProtustrankaFormatedOIB_1">  REMI REDŽIĆ j.d.o.o. za ugostiteljstvo, OIB 17848241936</derivirana_varijabla>
  </DomainObject.Predmet.ProtustrankaFormatedOIB>
  <DomainObject.Predmet.ProtustrankaFormatedWithAdress>
    <izvorni_sadrzaj> REMI REDŽIĆ j.d.o.o. za ugostiteljstvo, Pomoraca 5, 20000 Dubrovnik</izvorni_sadrzaj>
    <derivirana_varijabla naziv="DomainObject.Predmet.ProtustrankaFormatedWithAdress_1"> REMI REDŽIĆ j.d.o.o. za ugostiteljstvo, Pomoraca 5, 20000 Dubrovnik</derivirana_varijabla>
  </DomainObject.Predmet.ProtustrankaFormatedWithAdress>
  <DomainObject.Predmet.ProtustrankaFormatedWithAdressOIB>
    <izvorni_sadrzaj> REMI REDŽIĆ j.d.o.o. za ugostiteljstvo, OIB 17848241936, Pomoraca 5, 20000 Dubrovnik</izvorni_sadrzaj>
    <derivirana_varijabla naziv="DomainObject.Predmet.ProtustrankaFormatedWithAdressOIB_1"> REMI REDŽIĆ j.d.o.o. za ugostiteljstvo, OIB 17848241936, Pomoraca 5, 20000 Dubrovnik</derivirana_varijabla>
  </DomainObject.Predmet.ProtustrankaFormatedWithAdressOIB>
  <DomainObject.Predmet.ProtustrankaWithAdress>
    <izvorni_sadrzaj>REMI REDŽIĆ j.d.o.o. za ugostiteljstvo Pomoraca 5, 20000 Dubrovnik</izvorni_sadrzaj>
    <derivirana_varijabla naziv="DomainObject.Predmet.ProtustrankaWithAdress_1">REMI REDŽIĆ j.d.o.o. za ugostiteljstvo Pomoraca 5, 20000 Dubrovnik</derivirana_varijabla>
  </DomainObject.Predmet.ProtustrankaWithAdress>
  <DomainObject.Predmet.ProtustrankaWithAdressOIB>
    <izvorni_sadrzaj>REMI REDŽIĆ j.d.o.o. za ugostiteljstvo, OIB 17848241936, Pomoraca 5, 20000 Dubrovnik</izvorni_sadrzaj>
    <derivirana_varijabla naziv="DomainObject.Predmet.ProtustrankaWithAdressOIB_1">REMI REDŽIĆ j.d.o.o. za ugostiteljstvo, OIB 17848241936, Pomoraca 5, 20000 Dubrovnik</derivirana_varijabla>
  </DomainObject.Predmet.ProtustrankaWithAdressOIB>
  <DomainObject.Predmet.ProtustrankaNazivFormated>
    <izvorni_sadrzaj>REMI REDŽIĆ j.d.o.o. za ugostiteljstvo</izvorni_sadrzaj>
    <derivirana_varijabla naziv="DomainObject.Predmet.ProtustrankaNazivFormated_1">REMI REDŽIĆ j.d.o.o. za ugostiteljstvo</derivirana_varijabla>
  </DomainObject.Predmet.ProtustrankaNazivFormated>
  <DomainObject.Predmet.ProtustrankaNazivFormatedOIB>
    <izvorni_sadrzaj>REMI REDŽIĆ j.d.o.o. za ugostiteljstvo, OIB 17848241936</izvorni_sadrzaj>
    <derivirana_varijabla naziv="DomainObject.Predmet.ProtustrankaNazivFormatedOIB_1">REMI REDŽIĆ j.d.o.o. za ugostiteljstvo, OIB 17848241936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64275.41</izvorni_sadrzaj>
    <derivirana_varijabla naziv="DomainObject.Predmet.TrenutnaVrijednost_1">64275.41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REMI REDŽIĆ j.d.o.o. za ugostiteljstvo</item>
    </izvorni_sadrzaj>
    <derivirana_varijabla naziv="DomainObject.Predmet.ProtuStrankaListFormated_1">
      <item>REMI REDŽIĆ j.d.o.o. za ugostiteljstvo</item>
    </derivirana_varijabla>
  </DomainObject.Predmet.ProtuStrankaListFormated>
  <DomainObject.Predmet.ProtuStrankaListFormatedOIB>
    <izvorni_sadrzaj>
      <item>REMI REDŽIĆ j.d.o.o. za ugostiteljstvo, OIB 17848241936</item>
    </izvorni_sadrzaj>
    <derivirana_varijabla naziv="DomainObject.Predmet.ProtuStrankaListFormatedOIB_1">
      <item>REMI REDŽIĆ j.d.o.o. za ugostiteljstvo, OIB 17848241936</item>
    </derivirana_varijabla>
  </DomainObject.Predmet.ProtuStrankaListFormatedOIB>
  <DomainObject.Predmet.ProtuStrankaListFormatedWithAdress>
    <izvorni_sadrzaj>
      <item>REMI REDŽIĆ j.d.o.o. za ugostiteljstvo, Pomoraca 5, 20000 Dubrovnik</item>
    </izvorni_sadrzaj>
    <derivirana_varijabla naziv="DomainObject.Predmet.ProtuStrankaListFormatedWithAdress_1">
      <item>REMI REDŽIĆ j.d.o.o. za ugostiteljstvo, Pomoraca 5, 20000 Dubrovnik</item>
    </derivirana_varijabla>
  </DomainObject.Predmet.ProtuStrankaListFormatedWithAdress>
  <DomainObject.Predmet.ProtuStrankaListFormatedWithAdressOIB>
    <izvorni_sadrzaj>
      <item>REMI REDŽIĆ j.d.o.o. za ugostiteljstvo, OIB 17848241936, Pomoraca 5, 20000 Dubrovnik</item>
    </izvorni_sadrzaj>
    <derivirana_varijabla naziv="DomainObject.Predmet.ProtuStrankaListFormatedWithAdressOIB_1">
      <item>REMI REDŽIĆ j.d.o.o. za ugostiteljstvo, OIB 17848241936, Pomoraca 5, 20000 Dubrovnik</item>
    </derivirana_varijabla>
  </DomainObject.Predmet.ProtuStrankaListFormatedWithAdressOIB>
  <DomainObject.Predmet.ProtuStrankaListNazivFormated>
    <izvorni_sadrzaj>
      <item>REMI REDŽIĆ j.d.o.o. za ugostiteljstvo</item>
    </izvorni_sadrzaj>
    <derivirana_varijabla naziv="DomainObject.Predmet.ProtuStrankaListNazivFormated_1">
      <item>REMI REDŽIĆ j.d.o.o. za ugostiteljstvo</item>
    </derivirana_varijabla>
  </DomainObject.Predmet.ProtuStrankaListNazivFormated>
  <DomainObject.Predmet.ProtuStrankaListNazivFormatedOIB>
    <izvorni_sadrzaj>
      <item>REMI REDŽIĆ j.d.o.o. za ugostiteljstvo, OIB 17848241936</item>
    </izvorni_sadrzaj>
    <derivirana_varijabla naziv="DomainObject.Predmet.ProtuStrankaListNazivFormatedOIB_1">
      <item>REMI REDŽIĆ j.d.o.o. za ugostiteljstvo, OIB 17848241936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REMI REDŽIĆ j.d.o.o. za ugostiteljstvo</izvorni_sadrzaj>
    <derivirana_varijabla naziv="DomainObject.Predmet.ProtustrankaIDrugi_1">REMI REDŽIĆ j.d.o.o. za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REMI REDŽIĆ j.d.o.o. za ugostiteljstvo, OIB 17848241936, Pomoraca 5, 20000 Dubrovnik</izvorni_sadrzaj>
    <derivirana_varijabla naziv="DomainObject.Predmet.ProtustrankaIDrugiAdressOIB_1">REMI REDŽIĆ j.d.o.o. za ugostiteljstvo, OIB 17848241936, Pomoraca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REMI REDŽIĆ j.d.o.o. za ugostiteljstvo</item>
    </izvorni_sadrzaj>
    <derivirana_varijabla naziv="DomainObject.Predmet.SudioniciListNaziv_1">
      <item>FINA, RC Split, Podružnica Dubrovnik</item>
      <item>REMI REDŽIĆ j.d.o.o. za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REMI REDŽIĆ j.d.o.o. za ugostiteljstvo, OIB 17848241936, Pomoraca 5,20000 Dubrovnik</item>
    </izvorni_sadrzaj>
    <derivirana_varijabla naziv="DomainObject.Predmet.SudioniciListAdressOIB_1">
      <item>FINA, RC Split, Podružnica Dubrovnik, OIB 85821130368, Vukovarska 2,20000 Dubrovnik</item>
      <item>REMI REDŽIĆ j.d.o.o. za ugostiteljstvo, OIB 17848241936, Pomoraca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17848241936</item>
    </izvorni_sadrzaj>
    <derivirana_varijabla naziv="DomainObject.Predmet.SudioniciListNazivOIB_1">
      <item>, OIB 85821130368</item>
      <item>, OIB 17848241936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3363</properties:Characters>
  <properties:Lines>96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2017-01-04T08:07:00Z</dcterms:created>
  <dc:creator>stanka grcic</dc:creator>
  <cp:lastModifiedBy>Mara Marčinko</cp:lastModifiedBy>
  <cp:lastPrinted>2017-01-17T11:57:00Z</cp:lastPrinted>
  <dcterms:modified xmlns:xsi="http://www.w3.org/2001/XMLSchema-instance" xsi:type="dcterms:W3CDTF">2017-01-17T11:59:00Z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