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415"/>
        <w:gridCol w:w="20"/>
      </w:tblGrid>
      <w:tr w:rsidTr="00E747B4" w:rsidR="00E747B4">
        <w:trPr>
          <w:gridAfter w:val="1"/>
          <w:wAfter w:type="dxa" w:w="20"/>
        </w:trPr>
        <w:tc>
          <w:tcPr>
            <w:tcW w:type="dxa" w:w="2415"/>
            <w:hideMark/>
          </w:tcPr>
          <w:p w:rsidRDefault="00E747B4" w:rsidR="00E747B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12775" cx="483235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775" cx="483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E747B4" w:rsidR="00E747B4">
        <w:tc>
          <w:tcPr>
            <w:tcW w:type="dxa" w:w="2415"/>
            <w:hideMark/>
          </w:tcPr>
          <w:p w:rsidRDefault="00E747B4" w:rsidR="00E747B4">
            <w:pPr>
              <w:keepNext/>
              <w:widowControl w:val="false"/>
              <w:autoSpaceDE w:val="false"/>
              <w:autoSpaceDN w:val="false"/>
              <w:adjustRightInd w:val="false"/>
              <w:spacing w:before="120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E747B4" w:rsidR="00E747B4">
            <w:pPr>
              <w:keepNext/>
              <w:widowControl w:val="false"/>
              <w:autoSpaceDE w:val="false"/>
              <w:autoSpaceDN w:val="false"/>
              <w:adjustRightInd w:val="false"/>
              <w:jc w:val="center"/>
              <w:outlineLvl w:val="0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</w:rPr>
              <w:t>Općinski sud u Gospiću</w:t>
            </w:r>
          </w:p>
          <w:p w:rsidRDefault="00E747B4" w:rsidR="00E747B4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Trg Alojzija Stepinca 3</w:t>
            </w:r>
          </w:p>
          <w:p w:rsidRDefault="00E747B4" w:rsidR="00E747B4">
            <w:pPr>
              <w:jc w:val="center"/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</w:pPr>
            <w:r>
              <w:rPr>
                <w:rFonts w:cs="Times New Roman" w:hAnsi="Times New Roman" w:ascii="Times New Roman"/>
                <w:noProof/>
                <w:sz w:val="24"/>
                <w:szCs w:val="24"/>
                <w:lang w:eastAsia="hr-HR"/>
              </w:rPr>
              <w:t>53000 Gospić</w:t>
            </w:r>
          </w:p>
        </w:tc>
        <w:tc>
          <w:tcPr>
            <w:tcW w:type="dxa" w:w="20"/>
          </w:tcPr>
          <w:p w:rsidRDefault="00E747B4" w:rsidR="00E747B4"/>
        </w:tc>
      </w:tr>
    </w:tbl>
    <w:p w14:textId="0131948" w14:paraId="0131948" w:rsidRDefault="00E550B3" w:rsidP="00E747B4" w:rsidR="00E747B4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</w:t>
      </w:r>
      <w:r w:rsidR="00E747B4">
        <w:rPr>
          <w:rFonts w:cs="Times New Roman" w:hAnsi="Times New Roman" w:ascii="Times New Roman"/>
          <w:sz w:val="24"/>
          <w:szCs w:val="24"/>
        </w:rPr>
        <w:t>oslovni broj: 7 Sp-1/2016-4</w:t>
      </w:r>
      <w:r w:rsidR="00120C37">
        <w:rPr>
          <w:rFonts w:cs="Times New Roman" w:hAnsi="Times New Roman" w:ascii="Times New Roman"/>
          <w:sz w:val="24"/>
          <w:szCs w:val="24"/>
        </w:rPr>
        <w:t>7</w:t>
      </w:r>
    </w:p>
    <w:p w:rsidRDefault="00E747B4" w:rsidP="00E747B4" w:rsidR="00E747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</w:t>
      </w:r>
    </w:p>
    <w:p w:rsidRDefault="00E747B4" w:rsidP="00E747B4" w:rsidR="00E74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747B4" w:rsidP="00E747B4" w:rsidR="00E74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47B4" w:rsidP="00E747B4" w:rsidR="00E74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E747B4" w:rsidP="00E747B4" w:rsidR="00E747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47B4" w:rsidP="00E747B4" w:rsidR="00E747B4">
      <w:pPr>
        <w:pStyle w:val="Bezproreda"/>
        <w:tabs>
          <w:tab w:pos="1134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Općinski sud  u Gospiću po sutkinji tog suda Tatjani Radaković Bašić, u postupku stečaja potrošača nad imovinom potrošača NAZE DURMIĆ iz Ličkog Osika, Popa Frana Biničkog 8, OIB 15273065299, dana 31. kolovoza 2018</w:t>
      </w:r>
      <w:r w:rsidR="009A374C">
        <w:rPr>
          <w:rFonts w:cs="Times New Roman" w:hAnsi="Times New Roman" w:ascii="Times New Roman"/>
          <w:sz w:val="24"/>
          <w:szCs w:val="24"/>
        </w:rPr>
        <w:t>.</w:t>
      </w:r>
    </w:p>
    <w:p w:rsidRDefault="00E747B4" w:rsidP="00E747B4" w:rsidR="00E747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47B4" w:rsidP="00E747B4" w:rsidR="00E747B4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4A3D04" w:rsidP="004A3D04" w:rsidR="004A3D04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A3D04" w:rsidP="004A3D04" w:rsidR="004A3D04">
      <w:pPr>
        <w:pStyle w:val="Odlomakpopisa"/>
        <w:numPr>
          <w:ilvl w:val="0"/>
          <w:numId w:val="4"/>
        </w:numPr>
        <w:spacing w:lineRule="auto" w:line="240" w:after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 xml:space="preserve">Ispravlja se Rješenje poslovni broj Sp-1/2016-44 od 27. kolovoza 2018. u točki I. tako </w:t>
      </w:r>
    </w:p>
    <w:p w:rsidRDefault="004A3D04" w:rsidP="004A3D04" w:rsidR="004A3D04">
      <w:pPr>
        <w:pStyle w:val="Odlomakpopisa"/>
        <w:spacing w:lineRule="auto" w:line="240" w:after="0"/>
        <w:ind w:left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 xml:space="preserve">           da umjesto riječi "nagrada" treba stajati "trošak", u ostalom dijelu rješenje ostaje </w:t>
      </w:r>
    </w:p>
    <w:p w:rsidRDefault="004A3D04" w:rsidP="004A3D04" w:rsidR="00E747B4">
      <w:pPr>
        <w:pStyle w:val="Odlomakpopisa"/>
        <w:spacing w:lineRule="auto" w:line="240" w:after="0"/>
        <w:ind w:left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 xml:space="preserve">           neizmijenjeno.  </w:t>
      </w:r>
    </w:p>
    <w:p w:rsidRDefault="004A3D04" w:rsidP="004A3D04" w:rsidR="004A3D04">
      <w:pPr>
        <w:pStyle w:val="Odlomakpopisa"/>
        <w:spacing w:lineRule="auto" w:line="240" w:after="0"/>
        <w:ind w:left="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E747B4" w:rsidP="00E747B4" w:rsidR="00E747B4">
      <w:pPr>
        <w:spacing w:lineRule="auto" w:line="240" w:after="0"/>
        <w:ind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E747B4" w:rsidP="00E747B4" w:rsidR="00E747B4">
      <w:pPr>
        <w:spacing w:lineRule="auto" w:line="240" w:after="0"/>
        <w:ind w:left="360"/>
        <w:jc w:val="center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>Obrazloženje</w:t>
      </w:r>
    </w:p>
    <w:p w:rsidRDefault="00E747B4" w:rsidP="00E747B4" w:rsidR="00E747B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E747B4" w:rsidP="00E747B4" w:rsidR="004A3D0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 xml:space="preserve">Stjepan Rakarec </w:t>
      </w:r>
      <w:r w:rsidR="004A3D04">
        <w:rPr>
          <w:rFonts w:cs="Times New Roman" w:eastAsia="Calibri Light" w:hAnsi="Times New Roman" w:ascii="Times New Roman"/>
          <w:sz w:val="24"/>
          <w:lang w:eastAsia="hr-HR"/>
        </w:rPr>
        <w:t xml:space="preserve">podnio je prijedlog za ispravak rješenja od 27. kolovoza 2018. </w:t>
      </w:r>
    </w:p>
    <w:p w:rsidRDefault="004A3D04" w:rsidP="00E747B4" w:rsidR="004A3D0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4A3D04" w:rsidP="00E747B4" w:rsidR="004A3D0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>Prijedlog je osnovan.</w:t>
      </w:r>
    </w:p>
    <w:p w:rsidRDefault="004A3D04" w:rsidP="00E747B4" w:rsidR="004A3D0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4A3D04" w:rsidP="00E747B4" w:rsidR="004A3D0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  <w:r>
        <w:rPr>
          <w:rFonts w:cs="Times New Roman" w:eastAsia="Calibri Light" w:hAnsi="Times New Roman" w:ascii="Times New Roman"/>
          <w:sz w:val="24"/>
          <w:lang w:eastAsia="hr-HR"/>
        </w:rPr>
        <w:tab/>
        <w:t xml:space="preserve">Slijedom navedenog, temeljem članka </w:t>
      </w:r>
      <w:r w:rsidR="00E550B3">
        <w:rPr>
          <w:rFonts w:cs="Times New Roman" w:eastAsia="Calibri Light" w:hAnsi="Times New Roman" w:ascii="Times New Roman"/>
          <w:sz w:val="24"/>
          <w:lang w:eastAsia="hr-HR"/>
        </w:rPr>
        <w:t xml:space="preserve">342. ZPP-a riješeno je kao u izreci. </w:t>
      </w:r>
    </w:p>
    <w:p w:rsidRDefault="00E747B4" w:rsidP="00E747B4" w:rsidR="00E747B4">
      <w:pPr>
        <w:tabs>
          <w:tab w:pos="1276" w:val="left"/>
        </w:tabs>
        <w:spacing w:lineRule="auto" w:line="240" w:after="0"/>
        <w:ind w:firstLine="348" w:left="360"/>
        <w:jc w:val="both"/>
        <w:rPr>
          <w:rFonts w:cs="Times New Roman" w:eastAsia="Calibri Light" w:hAnsi="Times New Roman" w:ascii="Times New Roman"/>
          <w:sz w:val="24"/>
          <w:lang w:eastAsia="hr-HR"/>
        </w:rPr>
      </w:pPr>
    </w:p>
    <w:p w:rsidRDefault="00E747B4" w:rsidP="00E747B4" w:rsidR="00E747B4">
      <w:pPr>
        <w:tabs>
          <w:tab w:pos="1276" w:val="left"/>
        </w:tabs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Gospiću 31. kolovoza 2018.</w:t>
      </w:r>
    </w:p>
    <w:p w:rsidRDefault="00E747B4" w:rsidP="00E747B4" w:rsidR="00E747B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Sutkinja </w:t>
      </w:r>
    </w:p>
    <w:p w:rsidRDefault="00E747B4" w:rsidP="00E747B4" w:rsidR="00E747B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B3" w:rsidP="00E747B4" w:rsidR="00E747B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Tatjana Radaković Bašić,v.r.</w:t>
      </w:r>
    </w:p>
    <w:p w:rsidRDefault="00E747B4" w:rsidP="00E747B4" w:rsidR="00E747B4">
      <w:pPr>
        <w:pStyle w:val="Bezproreda"/>
        <w:ind w:left="4956"/>
        <w:jc w:val="center"/>
        <w:rPr>
          <w:rFonts w:cs="Times New Roman" w:hAnsi="Times New Roman" w:ascii="Times New Roman"/>
          <w:sz w:val="24"/>
          <w:szCs w:val="24"/>
        </w:rPr>
      </w:pPr>
    </w:p>
    <w:p w:rsidRDefault="00E747B4" w:rsidP="00E747B4" w:rsidR="00E747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E747B4" w:rsidP="00CC0A6B" w:rsidR="00E747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koju može podnijeti potrošač, povjerenik ili koji od vjerovnika u roku 15 dana, računajući od osmog dana od dana objave rješenja na e-oglasnoj ploči suda (članak 25. stavak 1. – 3. ZSP). </w:t>
      </w:r>
    </w:p>
    <w:p w:rsidRDefault="00E747B4" w:rsidP="00E747B4" w:rsidR="00E747B4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747B4" w:rsidP="00E747B4" w:rsidR="00E747B4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</w:t>
      </w:r>
    </w:p>
    <w:p w:rsidRDefault="00E747B4" w:rsidP="00E747B4" w:rsidR="00E747B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Povjerenik Stjepan Rakarec, Velika Gorica, Črnkovec 16 </w:t>
      </w:r>
    </w:p>
    <w:p w:rsidRDefault="00E747B4" w:rsidP="00E747B4" w:rsidR="00E747B4">
      <w:pPr>
        <w:pStyle w:val="Bezproreda"/>
        <w:numPr>
          <w:ilvl w:val="0"/>
          <w:numId w:val="2"/>
        </w:num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Ured državne uprave Ličko-senjske županije – po pravomoćnosti </w:t>
      </w:r>
    </w:p>
    <w:p w:rsidRDefault="00E747B4" w:rsidP="00E550B3" w:rsidR="00BA0766" w:rsidRPr="00BA0766">
      <w:pPr>
        <w:pStyle w:val="Bezproreda"/>
        <w:numPr>
          <w:ilvl w:val="0"/>
          <w:numId w:val="2"/>
        </w:numPr>
      </w:pPr>
      <w:r w:rsidRPr="00E550B3">
        <w:rPr>
          <w:rFonts w:cs="Times New Roman" w:hAnsi="Times New Roman" w:ascii="Times New Roman"/>
          <w:sz w:val="24"/>
          <w:szCs w:val="24"/>
        </w:rPr>
        <w:t>e-oglasna ploča</w:t>
      </w:r>
      <w:r w:rsidR="00E550B3">
        <w:rPr>
          <w:rFonts w:cs="Times New Roman" w:hAnsi="Times New Roman" w:ascii="Times New Roman"/>
          <w:sz w:val="24"/>
          <w:szCs w:val="24"/>
        </w:rPr>
        <w:tab/>
      </w:r>
      <w:r w:rsidR="00E550B3">
        <w:rPr>
          <w:rFonts w:cs="Times New Roman" w:hAnsi="Times New Roman" w:ascii="Times New Roman"/>
          <w:sz w:val="24"/>
          <w:szCs w:val="24"/>
        </w:rPr>
        <w:tab/>
      </w:r>
      <w:r w:rsidR="00E550B3">
        <w:rPr>
          <w:rFonts w:cs="Times New Roman" w:hAnsi="Times New Roman" w:ascii="Times New Roman"/>
          <w:sz w:val="24"/>
          <w:szCs w:val="24"/>
        </w:rPr>
        <w:tab/>
      </w:r>
      <w:r w:rsidR="00BA0766">
        <w:rPr>
          <w:rFonts w:cs="Times New Roman" w:hAnsi="Times New Roman" w:ascii="Times New Roman"/>
          <w:sz w:val="24"/>
          <w:szCs w:val="24"/>
        </w:rPr>
        <w:tab/>
        <w:t xml:space="preserve"> </w:t>
      </w:r>
    </w:p>
    <w:p w:rsidRDefault="00BA0766" w:rsidP="00BA0766" w:rsidR="000F1DA7" w:rsidRPr="00E550B3">
      <w:pPr>
        <w:pStyle w:val="Bezproreda"/>
        <w:ind w:left="4956"/>
        <w:jc w:val="center"/>
      </w:pPr>
      <w:r>
        <w:rPr>
          <w:rFonts w:cs="Times New Roman" w:hAnsi="Times New Roman" w:ascii="Times New Roman"/>
          <w:sz w:val="24"/>
          <w:szCs w:val="24"/>
        </w:rPr>
        <w:t>Z</w:t>
      </w:r>
      <w:r w:rsidR="00E550B3">
        <w:rPr>
          <w:rFonts w:cs="Times New Roman" w:hAnsi="Times New Roman" w:ascii="Times New Roman"/>
          <w:sz w:val="24"/>
          <w:szCs w:val="24"/>
        </w:rPr>
        <w:t>a točnost otpravka – ovlašteni službenik</w:t>
      </w:r>
    </w:p>
    <w:p w:rsidRDefault="00BA0766" w:rsidP="00BA0766" w:rsidR="00E550B3">
      <w:pPr>
        <w:pStyle w:val="Bezproreda"/>
        <w:ind w:left="4956"/>
        <w:jc w:val="center"/>
      </w:pPr>
      <w:r>
        <w:rPr>
          <w:rFonts w:cs="Times New Roman" w:hAnsi="Times New Roman" w:ascii="Times New Roman"/>
          <w:sz w:val="24"/>
          <w:szCs w:val="24"/>
        </w:rPr>
        <w:t>L</w:t>
      </w:r>
      <w:r w:rsidR="00E550B3">
        <w:rPr>
          <w:rFonts w:cs="Times New Roman" w:hAnsi="Times New Roman" w:ascii="Times New Roman"/>
          <w:sz w:val="24"/>
          <w:szCs w:val="24"/>
        </w:rPr>
        <w:t>jiljana Račić</w:t>
      </w:r>
    </w:p>
    <w:sectPr w:rsidSect="00E747B4" w:rsidR="00E550B3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5E78" w:rsidP="00E747B4" w:rsidR="00155E78">
      <w:pPr>
        <w:spacing w:lineRule="auto" w:line="240" w:after="0"/>
      </w:pPr>
      <w:r>
        <w:separator/>
      </w:r>
    </w:p>
  </w:endnote>
  <w:endnote w:id="0" w:type="continuationSeparator">
    <w:p w:rsidRDefault="00155E78" w:rsidP="00E747B4" w:rsidR="00155E7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5E78" w:rsidP="00E747B4" w:rsidR="00155E78">
      <w:pPr>
        <w:spacing w:lineRule="auto" w:line="240" w:after="0"/>
      </w:pPr>
      <w:r>
        <w:separator/>
      </w:r>
    </w:p>
  </w:footnote>
  <w:footnote w:id="0" w:type="continuationSeparator">
    <w:p w:rsidRDefault="00155E78" w:rsidP="00E747B4" w:rsidR="00155E7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5852727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747B4" w:rsidP="00E747B4" w:rsidR="00E747B4" w:rsidRPr="00E747B4">
        <w:pPr>
          <w:pStyle w:val="Zaglavlje"/>
          <w:jc w:val="right"/>
          <w:rPr>
            <w:rFonts w:cs="Times New Roman" w:hAnsi="Times New Roman" w:ascii="Times New Roman"/>
            <w:sz w:val="24"/>
            <w:szCs w:val="24"/>
          </w:rPr>
        </w:pPr>
        <w:r w:rsidRPr="00E747B4">
          <w:rPr>
            <w:rFonts w:cs="Times New Roman" w:hAnsi="Times New Roman" w:ascii="Times New Roman"/>
            <w:sz w:val="24"/>
            <w:szCs w:val="24"/>
          </w:rPr>
          <w:t>Poslovni broj: 7 Sp-1/2016-47</w:t>
        </w:r>
      </w:p>
      <w:p w:rsidRDefault="00E747B4" w:rsidP="00E747B4" w:rsidR="00E747B4" w:rsidRPr="00E747B4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747B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747B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747B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A076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747B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747B4" w:rsidR="00E747B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DB1265"/>
    <w:multiLevelType w:val="hybridMultilevel"/>
    <w:tmpl w:val="2974A52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6BF4"/>
    <w:multiLevelType w:val="hybridMultilevel"/>
    <w:tmpl w:val="8DDE095C"/>
    <w:lvl w:tplc="E64C97A8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7F4DC0"/>
    <w:multiLevelType w:val="hybridMultilevel"/>
    <w:tmpl w:val="4D0C2704"/>
    <w:lvl w:tplc="04EE6E42" w:ilvl="0">
      <w:start w:val="1"/>
      <w:numFmt w:val="decimal"/>
      <w:lvlText w:val="%1."/>
      <w:lvlJc w:val="left"/>
      <w:pPr>
        <w:ind w:hanging="360" w:left="720"/>
      </w:pPr>
      <w:rPr>
        <w:rFonts w:eastAsia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F332D45"/>
    <w:multiLevelType w:val="hybridMultilevel"/>
    <w:tmpl w:val="77382CF2"/>
    <w:lvl w:tplc="302698F4" w:ilvl="0">
      <w:start w:val="1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38C"/>
    <w:rsid w:val="000F1DA7"/>
    <w:rsid w:val="00120C37"/>
    <w:rsid w:val="00155E78"/>
    <w:rsid w:val="002C2114"/>
    <w:rsid w:val="003E455F"/>
    <w:rsid w:val="00432E10"/>
    <w:rsid w:val="00480E92"/>
    <w:rsid w:val="004A3D04"/>
    <w:rsid w:val="004C16B4"/>
    <w:rsid w:val="00551291"/>
    <w:rsid w:val="007C238C"/>
    <w:rsid w:val="009A374C"/>
    <w:rsid w:val="00AD04B8"/>
    <w:rsid w:val="00BA0766"/>
    <w:rsid w:val="00CC0A6B"/>
    <w:rsid w:val="00DD080E"/>
    <w:rsid w:val="00E550B3"/>
    <w:rsid w:val="00E7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47B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47B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E747B4"/>
    <w:pPr>
      <w:ind w:left="720"/>
      <w:contextualSpacing/>
    </w:pPr>
  </w:style>
  <w:style w:styleId="Reetkatablice" w:type="table">
    <w:name w:val="Table Grid"/>
    <w:basedOn w:val="Obinatablica"/>
    <w:uiPriority w:val="59"/>
    <w:rsid w:val="00E747B4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47B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47B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7B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747B4"/>
  </w:style>
  <w:style w:styleId="Podnoje" w:type="paragraph">
    <w:name w:val="footer"/>
    <w:basedOn w:val="Normal"/>
    <w:link w:val="PodnojeChar"/>
    <w:uiPriority w:val="99"/>
    <w:unhideWhenUsed/>
    <w:rsid w:val="00E747B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747B4"/>
  </w:style>
  <w:style w:styleId="Tekstrezerviranogmjesta" w:type="character">
    <w:name w:val="Placeholder Text"/>
    <w:basedOn w:val="Zadanifontodlomka"/>
    <w:uiPriority w:val="99"/>
    <w:semiHidden/>
    <w:rsid w:val="00AD0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B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4B8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4B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4B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47B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47B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E747B4"/>
    <w:pPr>
      <w:ind w:left="720"/>
      <w:contextualSpacing/>
    </w:pPr>
  </w:style>
  <w:style w:styleId="Reetkatablice" w:type="table">
    <w:name w:val="Table Grid"/>
    <w:basedOn w:val="Obinatablica"/>
    <w:uiPriority w:val="59"/>
    <w:rsid w:val="00E747B4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E747B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47B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747B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747B4"/>
  </w:style>
  <w:style w:styleId="Podnoje" w:type="paragraph">
    <w:name w:val="footer"/>
    <w:basedOn w:val="Normal"/>
    <w:link w:val="PodnojeChar"/>
    <w:uiPriority w:val="99"/>
    <w:unhideWhenUsed/>
    <w:rsid w:val="00E747B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747B4"/>
  </w:style>
  <w:style w:styleId="Tekstrezerviranogmjesta" w:type="character">
    <w:name w:val="Placeholder Text"/>
    <w:basedOn w:val="Zadanifontodlomka"/>
    <w:uiPriority w:val="99"/>
    <w:semiHidden/>
    <w:rsid w:val="00AD0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B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4B8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4B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4B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65851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Tatjana</izvorni_sadrzaj>
    <derivirana_varijabla naziv="DomainObject.DonositeljOdluke.Ime_1">Tatjana</derivirana_varijabla>
  </DomainObject.DonositeljOdluke.Ime>
  <DomainObject.DonositeljOdluke.Prezime>
    <izvorni_sadrzaj>Radaković Bašić</izvorni_sadrzaj>
    <derivirana_varijabla naziv="DomainObject.DonositeljOdluke.Prezime_1">Radaković Bašić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srpnja 2018.</izvorni_sadrzaj>
    <derivirana_varijabla naziv="DomainObject.Predmet.DatumRjesavanja_1">11.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pomoćni omot u ref.31.08.2018.</izvorni_sadrzaj>
    <derivirana_varijabla naziv="DomainObject.Predmet.Opis_1">pomoćni omot u ref.31.08.2018.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Sp-1/2016</izvorni_sadrzaj>
    <derivirana_varijabla naziv="DomainObject.Predmet.OznakaBroj_1">Sp-1/2016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Tatjana</izvorni_sadrzaj>
    <derivirana_varijabla naziv="DomainObject.Predmet.PredmetRijesio.Ime_1">Tatjana</derivirana_varijabla>
  </DomainObject.Predmet.PredmetRijesio.Ime>
  <DomainObject.Predmet.PredmetRijesio.Oib>
    <izvorni_sadrzaj>28912283616</izvorni_sadrzaj>
    <derivirana_varijabla naziv="DomainObject.Predmet.PredmetRijesio.Oib_1">28912283616</derivirana_varijabla>
  </DomainObject.Predmet.PredmetRijesio.Oib>
  <DomainObject.Predmet.PredmetRijesio.Prezime>
    <izvorni_sadrzaj>Radaković Bašić</izvorni_sadrzaj>
    <derivirana_varijabla naziv="DomainObject.Predmet.PredmetRijesio.Prezime_1">Radaković Bašić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Tatjana Radaković Bašić</izvorni_sadrzaj>
    <derivirana_varijabla naziv="DomainObject.Predmet.Referada.Naziv_1">Referada 7 Tatjana Radaković Bašić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Sudac Tatjana Radaković Bašić</izvorni_sadrzaj>
    <derivirana_varijabla naziv="DomainObject.Predmet.Referada.Prostorija.Naziv_1">Sudac Tatjana Radaković Bašić</derivirana_varijabla>
  </DomainObject.Predmet.Referada.Prostorija.Naziv>
  <DomainObject.Predmet.Referada.Prostorija.Oznaka>
    <izvorni_sadrzaj>sudn. 1/1</izvorni_sadrzaj>
    <derivirana_varijabla naziv="DomainObject.Predmet.Referada.Prostorija.Oznaka_1">sudn. 1/1</derivirana_varijabla>
  </DomainObject.Predmet.Referada.Prostorija.Oznaka>
  <DomainObject.Predmet.Referada.Sud.Naziv>
    <izvorni_sadrzaj>Općinski sud u Gospiću</izvorni_sadrzaj>
    <derivirana_varijabla naziv="DomainObject.Predmet.Referada.Sud.Naziv_1">Općinski sud u Gospiću</derivirana_varijabla>
  </DomainObject.Predmet.Referada.Sud.Naziv>
  <DomainObject.Predmet.Referada.Sudac>
    <izvorni_sadrzaj>Tatjana Radaković Bašić</izvorni_sadrzaj>
    <derivirana_varijabla naziv="DomainObject.Predmet.Referada.Sudac_1">Tatjana Radaković Bašić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28. kolovoza 2018.</izvorni_sadrzaj>
    <derivirana_varijabla naziv="DomainObject.Predmet.SpisIzvanSuda.DatumIzlazaSpisa_1">28. kolovoza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Županijski sud u Puli - Pola</izvorni_sadrzaj>
    <derivirana_varijabla naziv="DomainObject.Predmet.SpisIzvanSuda.LokacijaSpisa_1">Županijski sud u Puli - Pola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Naza Durmić</izvorni_sadrzaj>
    <derivirana_varijabla naziv="DomainObject.Predmet.StrankaFormated_1">  Naza Durmić</derivirana_varijabla>
  </DomainObject.Predmet.StrankaFormated>
  <DomainObject.Predmet.StrankaFormatedOIB>
    <izvorni_sadrzaj>  Naza Durmić, OIB 15273065299</izvorni_sadrzaj>
    <derivirana_varijabla naziv="DomainObject.Predmet.StrankaFormatedOIB_1">  Naza Durmić, OIB 15273065299</derivirana_varijabla>
  </DomainObject.Predmet.StrankaFormatedOIB>
  <DomainObject.Predmet.StrankaFormatedWithAdress>
    <izvorni_sadrzaj> Naza Durmić, Popa Frana Biničkog 8, 53000 Lički Osik</izvorni_sadrzaj>
    <derivirana_varijabla naziv="DomainObject.Predmet.StrankaFormatedWithAdress_1"> Naza Durmić, Popa Frana Biničkog 8, 53000 Lički Osik</derivirana_varijabla>
  </DomainObject.Predmet.StrankaFormatedWithAdress>
  <DomainObject.Predmet.StrankaFormatedWithAdressOIB>
    <izvorni_sadrzaj> Naza Durmić, OIB 15273065299, Popa Frana Biničkog 8, 53000 Lički Osik</izvorni_sadrzaj>
    <derivirana_varijabla naziv="DomainObject.Predmet.StrankaFormatedWithAdressOIB_1"> Naza Durmić, OIB 15273065299, Popa Frana Biničkog 8, 53000 Lički Osik</derivirana_varijabla>
  </DomainObject.Predmet.StrankaFormatedWithAdressOIB>
  <DomainObject.Predmet.StrankaWithAdress>
    <izvorni_sadrzaj>Naza Durmić Popa Frana Biničkog 8,53000 Lički Osik</izvorni_sadrzaj>
    <derivirana_varijabla naziv="DomainObject.Predmet.StrankaWithAdress_1">Naza Durmić Popa Frana Biničkog 8,53000 Lički Osik</derivirana_varijabla>
  </DomainObject.Predmet.StrankaWithAdress>
  <DomainObject.Predmet.StrankaWithAdressOIB>
    <izvorni_sadrzaj>Naza Durmić, OIB 15273065299, Popa Frana Biničkog 8,53000 Lički Osik</izvorni_sadrzaj>
    <derivirana_varijabla naziv="DomainObject.Predmet.StrankaWithAdressOIB_1">Naza Durmić, OIB 15273065299, Popa Frana Biničkog 8,53000 Lički Osik</derivirana_varijabla>
  </DomainObject.Predmet.StrankaWithAdressOIB>
  <DomainObject.Predmet.StrankaNazivFormated>
    <izvorni_sadrzaj>Naza Durmić</izvorni_sadrzaj>
    <derivirana_varijabla naziv="DomainObject.Predmet.StrankaNazivFormated_1">Naza Durmić</derivirana_varijabla>
  </DomainObject.Predmet.StrankaNazivFormated>
  <DomainObject.Predmet.StrankaNazivFormatedOIB>
    <izvorni_sadrzaj>Naza Durmić, OIB 15273065299</izvorni_sadrzaj>
    <derivirana_varijabla naziv="DomainObject.Predmet.StrankaNazivFormatedOIB_1">Naza Durmić, OIB 15273065299</derivirana_varijabla>
  </DomainObject.Predmet.StrankaNazivFormatedOIB>
  <DomainObject.Predmet.Sud.Adresa.Naselje>
    <izvorni_sadrzaj>Gospić</izvorni_sadrzaj>
    <derivirana_varijabla naziv="DomainObject.Predmet.Sud.Adresa.Naselje_1">Gospić</derivirana_varijabla>
  </DomainObject.Predmet.Sud.Adresa.Naselje>
  <DomainObject.Predmet.Sud.Adresa.NaseljeLokativ>
    <izvorni_sadrzaj>Gospiću</izvorni_sadrzaj>
    <derivirana_varijabla naziv="DomainObject.Predmet.Sud.Adresa.NaseljeLokativ_1">Gospiću</derivirana_varijabla>
  </DomainObject.Predmet.Sud.Adresa.NaseljeLokativ>
  <DomainObject.Predmet.Sud.Adresa.PostBroj>
    <izvorni_sadrzaj>53000</izvorni_sadrzaj>
    <derivirana_varijabla naziv="DomainObject.Predmet.Sud.Adresa.PostBroj_1">53000</derivirana_varijabla>
  </DomainObject.Predmet.Sud.Adresa.PostBroj>
  <DomainObject.Predmet.Sud.Adresa.UlicaIKBR>
    <izvorni_sadrzaj>Trg Alojzija Stepinca 3</izvorni_sadrzaj>
    <derivirana_varijabla naziv="DomainObject.Predmet.Sud.Adresa.UlicaIKBR_1">Trg Alojzija Stepinca 3</derivirana_varijabla>
  </DomainObject.Predmet.Sud.Adresa.UlicaIKBR>
  <DomainObject.Predmet.Sud.Naziv>
    <izvorni_sadrzaj>Općinski sud u Gospiću</izvorni_sadrzaj>
    <derivirana_varijabla naziv="DomainObject.Predmet.Sud.Naziv_1">Općinski sud u Gospiću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Pisarnica Gospić</izvorni_sadrzaj>
    <derivirana_varijabla naziv="DomainObject.Predmet.TrenutnaLokacijaSpisa.Naziv_1">Pisarnica Gospić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Gospiću</izvorni_sadrzaj>
    <derivirana_varijabla naziv="DomainObject.Predmet.TrenutnaLokacijaSpisa.Sud.Naziv_1">Općinski sud u Gospiću</derivirana_varijabla>
  </DomainObject.Predmet.TrenutnaLokacijaSpisa.Sud.Naziv>
  <DomainObject.Predmet.TrenutnaVrijednost>
    <izvorni_sadrzaj>65321.38</izvorni_sadrzaj>
    <derivirana_varijabla naziv="DomainObject.Predmet.TrenutnaVrijednost_1">65321.38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Gospić</izvorni_sadrzaj>
    <derivirana_varijabla naziv="DomainObject.Predmet.UstrojstvenaJedinicaVodi.Naziv_1">Pisarnica Gospić</derivirana_varijabla>
  </DomainObject.Predmet.UstrojstvenaJedinicaVodi.Naziv>
  <DomainObject.Predmet.UstrojstvenaJedinicaVodi.Oznaka>
    <izvorni_sadrzaj>Pisarnica Gs</izvorni_sadrzaj>
    <derivirana_varijabla naziv="DomainObject.Predmet.UstrojstvenaJedinicaVodi.Oznaka_1">Pisarnica Gs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Gospiću</izvorni_sadrzaj>
    <derivirana_varijabla naziv="DomainObject.Predmet.UstrojstvenaJedinicaVodi.Sud.Naziv_1">Općinski sud u Gospiću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Ljiljana Račić</izvorni_sadrzaj>
    <derivirana_varijabla naziv="DomainObject.Predmet.Zapisnicar_1">Ljiljana Račić</derivirana_varijabla>
  </DomainObject.Predmet.Zapisnicar>
  <DomainObject.Predmet.StrankaListFormated>
    <izvorni_sadrzaj>
      <item>Naza Durmić</item>
    </izvorni_sadrzaj>
    <derivirana_varijabla naziv="DomainObject.Predmet.StrankaListFormated_1">
      <item>Naza Durmić</item>
    </derivirana_varijabla>
  </DomainObject.Predmet.StrankaListFormated>
  <DomainObject.Predmet.StrankaListFormatedOIB>
    <izvorni_sadrzaj>
      <item>Naza Durmić, OIB 15273065299</item>
    </izvorni_sadrzaj>
    <derivirana_varijabla naziv="DomainObject.Predmet.StrankaListFormatedOIB_1">
      <item>Naza Durmić, OIB 15273065299</item>
    </derivirana_varijabla>
  </DomainObject.Predmet.StrankaListFormatedOIB>
  <DomainObject.Predmet.StrankaListFormatedWithAdress>
    <izvorni_sadrzaj>
      <item>Naza Durmić, Popa Frana Biničkog 8, 53000 Lički Osik</item>
    </izvorni_sadrzaj>
    <derivirana_varijabla naziv="DomainObject.Predmet.StrankaListFormatedWithAdress_1">
      <item>Naza Durmić, Popa Frana Biničkog 8, 53000 Lički Osik</item>
    </derivirana_varijabla>
  </DomainObject.Predmet.StrankaListFormatedWithAdress>
  <DomainObject.Predmet.StrankaListFormatedWithAdressOIB>
    <izvorni_sadrzaj>
      <item>Naza Durmić, OIB 15273065299, Popa Frana Biničkog 8, 53000 Lički Osik</item>
    </izvorni_sadrzaj>
    <derivirana_varijabla naziv="DomainObject.Predmet.StrankaListFormatedWithAdressOIB_1">
      <item>Naza Durmić, OIB 15273065299, Popa Frana Biničkog 8, 53000 Lički Osik</item>
    </derivirana_varijabla>
  </DomainObject.Predmet.StrankaListFormatedWithAdressOIB>
  <DomainObject.Predmet.StrankaListNazivFormated>
    <izvorni_sadrzaj>
      <item>Naza Durmić</item>
    </izvorni_sadrzaj>
    <derivirana_varijabla naziv="DomainObject.Predmet.StrankaListNazivFormated_1">
      <item>Naza Durmić</item>
    </derivirana_varijabla>
  </DomainObject.Predmet.StrankaListNazivFormated>
  <DomainObject.Predmet.StrankaListNazivFormatedOIB>
    <izvorni_sadrzaj>
      <item>Naza Durmić, OIB 15273065299</item>
    </izvorni_sadrzaj>
    <derivirana_varijabla naziv="DomainObject.Predmet.StrankaListNazivFormatedOIB_1">
      <item>Naza Durmić, OIB 15273065299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Formated>
  <DomainObject.Predmet.OstaliList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FormatedOIB>
  <DomainObject.Predmet.OstaliListFormatedWithAdress>
    <izvorni_sadrzaj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_1">
      <item>ODO, Građansko upravni odjel Gospić, Trg A. Stepinca 3, 53000 Gospić</item>
      <item>Financijska agencija,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>
  <DomainObject.Predmet.OstaliListFormatedWithAdressOIB>
    <izvorni_sadrzaj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izvorni_sadrzaj>
    <derivirana_varijabla naziv="DomainObject.Predmet.OstaliListFormatedWithAdressOIB_1">
      <item>ODO, Građansko upravni odjel Gospić, OIB 18683136487, Trg A. Stepinca 3, 53000 Gospić</item>
      <item>Financijska agencija, OIB 85821130368, Ul. Grada Vukovara 70, 10000 Zagreb</item>
      <item>Stjepan Rakarec, Črnkovec 16, 10410 Velika Gorica</item>
      <item>PBZ d.d.</item>
      <item>Porezna uprava - Gospić</item>
      <item>Općinski sud Gospić - Zk. odjel Gospić</item>
    </derivirana_varijabla>
  </DomainObject.Predmet.OstaliListFormatedWithAdressOIB>
  <DomainObject.Predmet.OstaliListNazivFormated>
    <izvorni_sadrzaj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OstaliListNazivFormated_1"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OstaliListNazivFormated>
  <DomainObject.Predmet.OstaliListNazivFormatedOIB>
    <izvorni_sadrzaj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izvorni_sadrzaj>
    <derivirana_varijabla naziv="DomainObject.Predmet.OstaliListNazivFormatedOIB_1">
      <item>ODO, Građansko upravni odjel Gospić, OIB 18683136487</item>
      <item>Financijska agencija, OIB 85821130368</item>
      <item>Stjepan Rakarec</item>
      <item>PBZ d.d.</item>
      <item>Porezna uprava - Gospić</item>
      <item>Općinski sud Gospić - Zk. odjel Gospić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Karlovcu</izvorni_sadrzaj>
    <derivirana_varijabla naziv="DomainObject.Predmet.Sud.Parent.Naziv_1">Županijski sud u Karlovcu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Naza Durmić</izvorni_sadrzaj>
    <derivirana_varijabla naziv="DomainObject.Predmet.StrankaIDrugi_1">Naza Durmić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Naza Durmić, OIB 15273065299, Popa Frana Biničkog 8, 53000 Lički Osik</izvorni_sadrzaj>
    <derivirana_varijabla naziv="DomainObject.Predmet.StrankaIDrugiAdressOIB_1">Naza Durmić, OIB 15273065299, Popa Frana Biničkog 8, 53000 Lički Osik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srpnja 2018.</izvorni_sadrzaj>
    <derivirana_varijabla naziv="DomainObject.Predmet.OdlukaRjesenje.DatumDonosenjaOdluke_1">11.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Sp-1/2016-33</izvorni_sadrzaj>
    <derivirana_varijabla naziv="DomainObject.Predmet.OdlukaRjesenje.Oznaka_1">Sp-1/2016-33</derivirana_varijabla>
  </DomainObject.Predmet.OdlukaRjesenje.Oznaka>
  <DomainObject.Predmet.SudioniciListNaziv>
    <izvorni_sadrzaj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izvorni_sadrzaj>
    <derivirana_varijabla naziv="DomainObject.Predmet.SudioniciListNaziv_1">
      <item>Naza Durmić</item>
      <item>ODO, Građansko upravni odjel Gospić</item>
      <item>Financijska agencija</item>
      <item>Stjepan Rakarec</item>
      <item>PBZ d.d.</item>
      <item>Porezna uprava - Gospić</item>
      <item>Općinski sud Gospić - Zk. odjel Gospić</item>
    </derivirana_varijabla>
  </DomainObject.Predmet.SudioniciListNaziv>
  <DomainObject.Predmet.SudioniciListAdressOIB>
    <izvorni_sadrzaj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izvorni_sadrzaj>
    <derivirana_varijabla naziv="DomainObject.Predmet.SudioniciListAdressOIB_1">
      <item>Naza Durmić, OIB 15273065299, Popa Frana Biničkog 8,53000 Lički Osik</item>
      <item>ODO, Građansko upravni odjel Gospić, OIB 18683136487, Trg A. Stepinca 3,53000 Gospić</item>
      <item>Financijska agencija, OIB 85821130368, Ul. Grada Vukovara 70,10000 Zagreb</item>
      <item>Stjepan Rakarec, Črnkovec 16,10410 Velika Gorica</item>
      <item>PBZ d.d.</item>
      <item>Porezna uprava - Gospić</item>
      <item>Općinski sud Gospić - Zk. odjel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15273065299</item>
      <item>, OIB 18683136487</item>
      <item>, OIB 85821130368</item>
      <item>, OIB null</item>
      <item>, OIB null</item>
      <item>, OIB null</item>
      <item>, OIB null</item>
    </izvorni_sadrzaj>
    <derivirana_varijabla naziv="DomainObject.Predmet.SudioniciListNazivOIB_1">
      <item>, OIB 15273065299</item>
      <item>, OIB 18683136487</item>
      <item>, OIB 85821130368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214</properties:Words>
  <properties:Characters>1077</properties:Characters>
  <properties:Lines>47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2018-08-31T07:43:00Z</dcterms:created>
  <dc:creator>Ljiljana Račić</dc:creator>
  <dc:description/>
  <cp:keywords/>
  <cp:lastModifiedBy>Ljiljana Račić</cp:lastModifiedBy>
  <cp:lastPrinted>2018-08-31T08:20:00Z</cp:lastPrinted>
  <dcterms:modified xmlns:xsi="http://www.w3.org/2001/XMLSchema-instance" xsi:type="dcterms:W3CDTF">2018-08-31T08:21:00Z</dcterms:modified>
  <cp:revision>11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(Sp-1-16 ISPRAVKA.docx)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