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e2b9" w14:paraId="a80e2b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B7140">
        <w:rPr>
          <w:b/>
          <w:lang w:val="hr-HR"/>
        </w:rPr>
        <w:t>625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B7140">
        <w:rPr>
          <w:lang w:val="hr-HR"/>
        </w:rPr>
        <w:t>VISUS d.o.o. Baška Voda, Zrinsko-Frankopanska 5, OIB: 42033487951, MBS: 060229665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B7140">
        <w:rPr>
          <w:lang w:val="hr-HR"/>
        </w:rPr>
        <w:t>VISUS d.o.o. Baška Voda, Zrinsko-Frankopanska 5, OIB: 42033487951, MBS: 060229665</w:t>
      </w:r>
      <w:r>
        <w:rPr>
          <w:lang w:val="hr-HR"/>
        </w:rPr>
        <w:t>. Skraćeni stečajni postupak je otvoren dana 30. prosinca 2015.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BF3D30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B7140">
        <w:rPr>
          <w:lang w:val="hr-HR"/>
        </w:rPr>
        <w:t>VISUS d.o.o. Baška Voda, Zrinsko-Frankopanska 5, OIB: 42033487951, MBS: 060229665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BB7140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BB7140">
        <w:rPr>
          <w:lang w:val="hr-HR"/>
        </w:rPr>
        <w:t>VISUS d.o.o. Baška Voda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</w:t>
      </w:r>
      <w:r w:rsidR="00BB7140">
        <w:rPr>
          <w:lang w:val="hr-HR"/>
        </w:rPr>
        <w:t>je u neprekinutom razdoblju od 2297</w:t>
      </w:r>
      <w:r>
        <w:rPr>
          <w:lang w:val="hr-HR"/>
        </w:rPr>
        <w:t xml:space="preserve"> dan, u ukupnom iznosu od </w:t>
      </w:r>
      <w:r w:rsidR="00BB7140">
        <w:rPr>
          <w:lang w:val="hr-HR"/>
        </w:rPr>
        <w:t>193.036,68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B7140">
      <w:pPr>
        <w:ind w:firstLine="708" w:left="7080"/>
      </w:pPr>
      <w:r w:rsidRPr="00BB7140">
        <w:t>Paško Bačić</w:t>
      </w:r>
    </w:p>
    <w:p w:rsidRDefault="00110325" w:rsidP="00641FD6" w:rsidR="00110325" w:rsidRPr="00BB7140"/>
    <w:p w:rsidRDefault="007A51CD" w:rsidP="00D4027A" w:rsidR="007A51CD">
      <w:pPr>
        <w:jc w:val="both"/>
        <w:rPr>
          <w:u w:val="single"/>
          <w:lang w:val="hr-HR"/>
        </w:rPr>
      </w:pPr>
    </w:p>
    <w:p w:rsidRDefault="00BB7140" w:rsidP="00D4027A" w:rsidR="00BB7140">
      <w:pPr>
        <w:jc w:val="both"/>
        <w:rPr>
          <w:u w:val="single"/>
          <w:lang w:val="hr-HR"/>
        </w:rPr>
      </w:pPr>
    </w:p>
    <w:p w:rsidRDefault="00BB7140" w:rsidP="00D4027A" w:rsidR="00BB7140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BB7140" w:rsidP="00403F01" w:rsidR="00BB7140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DC5F00">
        <w:rPr>
          <w:lang w:val="hr-HR"/>
        </w:rPr>
        <w:t>Split, Ispostava Makarska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B6BEE" w:rsidRPr="008B6BE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B7140">
      <w:t>625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5771F8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B6BEE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B7140"/>
    <w:rsid w:val="00BF3D30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DC5F00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B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6BE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6B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6B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B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6BE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6B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6B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St-625/2015</izvorni_sadrzaj>
    <derivirana_varijabla naziv="DomainObject.Predmet.OznakaBroj_1">St-625/2015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VISUS d.o.o. za izradu i promet optičkih instrumenata</izvorni_sadrzaj>
    <derivirana_varijabla naziv="DomainObject.Predmet.ProtustrankaFormated_1">  VISUS d.o.o. za izradu i promet optičkih instrumenata</derivirana_varijabla>
  </DomainObject.Predmet.ProtustrankaFormated>
  <DomainObject.Predmet.ProtustrankaFormatedOIB>
    <izvorni_sadrzaj>  VISUS d.o.o. za izradu i promet optičkih instrumenata, OIB 42033487951</izvorni_sadrzaj>
    <derivirana_varijabla naziv="DomainObject.Predmet.ProtustrankaFormatedOIB_1">  VISUS d.o.o. za izradu i promet optičkih instrumenata, OIB 42033487951</derivirana_varijabla>
  </DomainObject.Predmet.ProtustrankaFormatedOIB>
  <DomainObject.Predmet.ProtustrankaFormatedWithAdress>
    <izvorni_sadrzaj> VISUS d.o.o. za izradu i promet optičkih instrumenata, Zrinsko-Frankopanska 5, 21320 Baška Voda</izvorni_sadrzaj>
    <derivirana_varijabla naziv="DomainObject.Predmet.ProtustrankaFormatedWithAdress_1"> VISUS d.o.o. za izradu i promet optičkih instrumenata, Zrinsko-Frankopanska 5, 21320 Baška Voda</derivirana_varijabla>
  </DomainObject.Predmet.ProtustrankaFormatedWithAdress>
  <DomainObject.Predmet.ProtustrankaFormatedWithAdressOIB>
    <izvorni_sadrzaj> VISUS d.o.o. za izradu i promet optičkih instrumenata, OIB 42033487951, Zrinsko-Frankopanska 5, 21320 Baška Voda</izvorni_sadrzaj>
    <derivirana_varijabla naziv="DomainObject.Predmet.ProtustrankaFormatedWithAdressOIB_1"> VISUS d.o.o. za izradu i promet optičkih instrumenata, OIB 42033487951, Zrinsko-Frankopanska 5, 21320 Baška Voda</derivirana_varijabla>
  </DomainObject.Predmet.ProtustrankaFormatedWithAdressOIB>
  <DomainObject.Predmet.ProtustrankaWithAdress>
    <izvorni_sadrzaj>VISUS d.o.o. za izradu i promet optičkih instrumenata Zrinsko-Frankopanska 5, 21320 Baška Voda</izvorni_sadrzaj>
    <derivirana_varijabla naziv="DomainObject.Predmet.ProtustrankaWithAdress_1">VISUS d.o.o. za izradu i promet optičkih instrumenata Zrinsko-Frankopanska 5, 21320 Baška Voda</derivirana_varijabla>
  </DomainObject.Predmet.ProtustrankaWithAdress>
  <DomainObject.Predmet.ProtustrankaWithAdressOIB>
    <izvorni_sadrzaj>VISUS d.o.o. za izradu i promet optičkih instrumenata, OIB 42033487951, Zrinsko-Frankopanska 5, 21320 Baška Voda</izvorni_sadrzaj>
    <derivirana_varijabla naziv="DomainObject.Predmet.ProtustrankaWithAdressOIB_1">VISUS d.o.o. za izradu i promet optičkih instrumenata, OIB 42033487951, Zrinsko-Frankopanska 5, 21320 Baška Voda</derivirana_varijabla>
  </DomainObject.Predmet.ProtustrankaWithAdressOIB>
  <DomainObject.Predmet.ProtustrankaNazivFormated>
    <izvorni_sadrzaj>VISUS d.o.o. za izradu i promet optičkih instrumenata</izvorni_sadrzaj>
    <derivirana_varijabla naziv="DomainObject.Predmet.ProtustrankaNazivFormated_1">VISUS d.o.o. za izradu i promet optičkih instrumenata</derivirana_varijabla>
  </DomainObject.Predmet.ProtustrankaNazivFormated>
  <DomainObject.Predmet.ProtustrankaNazivFormatedOIB>
    <izvorni_sadrzaj>VISUS d.o.o. za izradu i promet optičkih instrumenata, OIB 42033487951</izvorni_sadrzaj>
    <derivirana_varijabla naziv="DomainObject.Predmet.ProtustrankaNazivFormatedOIB_1">VISUS d.o.o. za izradu i promet optičkih instrumenata, OIB 42033487951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193036.68</izvorni_sadrzaj>
    <derivirana_varijabla naziv="DomainObject.Predmet.TrenutnaVrijednost_1">193036.68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VISUS d.o.o. za izradu i promet optičkih instrumenata</item>
    </izvorni_sadrzaj>
    <derivirana_varijabla naziv="DomainObject.Predmet.ProtuStrankaListFormated_1">
      <item>VISUS d.o.o. za izradu i promet optičkih instrumenata</item>
    </derivirana_varijabla>
  </DomainObject.Predmet.ProtuStrankaListFormated>
  <DomainObject.Predmet.ProtuStrankaListFormatedOIB>
    <izvorni_sadrzaj>
      <item>VISUS d.o.o. za izradu i promet optičkih instrumenata, OIB 42033487951</item>
    </izvorni_sadrzaj>
    <derivirana_varijabla naziv="DomainObject.Predmet.ProtuStrankaListFormatedOIB_1">
      <item>VISUS d.o.o. za izradu i promet optičkih instrumenata, OIB 42033487951</item>
    </derivirana_varijabla>
  </DomainObject.Predmet.ProtuStrankaListFormatedOIB>
  <DomainObject.Predmet.ProtuStrankaListFormatedWithAdress>
    <izvorni_sadrzaj>
      <item>VISUS d.o.o. za izradu i promet optičkih instrumenata, Zrinsko-Frankopanska 5, 21320 Baška Voda</item>
    </izvorni_sadrzaj>
    <derivirana_varijabla naziv="DomainObject.Predmet.ProtuStrankaListFormatedWithAdress_1">
      <item>VISUS d.o.o. za izradu i promet optičkih instrumenata, Zrinsko-Frankopanska 5, 21320 Baška Voda</item>
    </derivirana_varijabla>
  </DomainObject.Predmet.ProtuStrankaListFormatedWithAdress>
  <DomainObject.Predmet.ProtuStrankaListFormatedWithAdressOIB>
    <izvorni_sadrzaj>
      <item>VISUS d.o.o. za izradu i promet optičkih instrumenata, OIB 42033487951, Zrinsko-Frankopanska 5, 21320 Baška Voda</item>
    </izvorni_sadrzaj>
    <derivirana_varijabla naziv="DomainObject.Predmet.ProtuStrankaListFormatedWithAdressOIB_1">
      <item>VISUS d.o.o. za izradu i promet optičkih instrumenata, OIB 42033487951, Zrinsko-Frankopanska 5, 21320 Baška Voda</item>
    </derivirana_varijabla>
  </DomainObject.Predmet.ProtuStrankaListFormatedWithAdressOIB>
  <DomainObject.Predmet.ProtuStrankaListNazivFormated>
    <izvorni_sadrzaj>
      <item>VISUS d.o.o. za izradu i promet optičkih instrumenata</item>
    </izvorni_sadrzaj>
    <derivirana_varijabla naziv="DomainObject.Predmet.ProtuStrankaListNazivFormated_1">
      <item>VISUS d.o.o. za izradu i promet optičkih instrumenata</item>
    </derivirana_varijabla>
  </DomainObject.Predmet.ProtuStrankaListNazivFormated>
  <DomainObject.Predmet.ProtuStrankaListNazivFormatedOIB>
    <izvorni_sadrzaj>
      <item>VISUS d.o.o. za izradu i promet optičkih instrumenata, OIB 42033487951</item>
    </izvorni_sadrzaj>
    <derivirana_varijabla naziv="DomainObject.Predmet.ProtuStrankaListNazivFormatedOIB_1">
      <item>VISUS d.o.o. za izradu i promet optičkih instrumenata, OIB 42033487951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VISUS d.o.o. za izradu i promet optičkih instrumenata</izvorni_sadrzaj>
    <derivirana_varijabla naziv="DomainObject.Predmet.ProtustrankaIDrugi_1">VISUS d.o.o. za izradu i promet optičkih instrumenata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VISUS d.o.o. za izradu i promet optičkih instrumenata, OIB 42033487951, Zrinsko-Frankopanska 5, 21320 Baška Voda</izvorni_sadrzaj>
    <derivirana_varijabla naziv="DomainObject.Predmet.ProtustrankaIDrugiAdressOIB_1">VISUS d.o.o. za izradu i promet optičkih instrumenata, OIB 42033487951, Zrinsko-Frankopanska 5,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VISUS d.o.o. za izradu i promet optičkih instrumenata</item>
      <item>FINANCIJSKA AGENCIJA, RC SPLIT</item>
    </izvorni_sadrzaj>
    <derivirana_varijabla naziv="DomainObject.Predmet.SudioniciListNaziv_1">
      <item>VISUS d.o.o. za izradu i promet optičkih instrumenata</item>
      <item>FINANCIJSKA AGENCIJA, RC SPLIT</item>
    </derivirana_varijabla>
  </DomainObject.Predmet.SudioniciListNaziv>
  <DomainObject.Predmet.SudioniciListAdressOIB>
    <izvorni_sadrzaj>
      <item>VISUS d.o.o. za izradu i promet optičkih instrumenata, OIB 42033487951, Zrinsko-Frankopanska 5,21320 Baška Voda</item>
      <item>FINANCIJSKA AGENCIJA, RC SPLIT, OIB 85821130368, Mažuranićevo šetalište 24 b,21000 Split</item>
    </izvorni_sadrzaj>
    <derivirana_varijabla naziv="DomainObject.Predmet.SudioniciListAdressOIB_1">
      <item>VISUS d.o.o. za izradu i promet optičkih instrumenata, OIB 42033487951, Zrinsko-Frankopanska 5,21320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42033487951</item>
      <item>, OIB 85821130368</item>
    </izvorni_sadrzaj>
    <derivirana_varijabla naziv="DomainObject.Predmet.SudioniciListNazivOIB_1">
      <item>, OIB 42033487951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093971-4C5D-496B-ACD3-250F655889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4064</properties:Characters>
  <properties:Lines>110</properties:Lines>
  <properties:Paragraphs>35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2015-12-30T07:41:00Z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