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2f79" w14:paraId="1f32f79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FB571F">
        <w:t>2931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8B2636">
        <w:rPr>
          <w:lang w:val="pt-BR"/>
        </w:rPr>
        <w:t>SLH USLUGE d.o.o., Velika Gorica, Slavka Kolara 2a, OIB: 25347533197</w:t>
      </w:r>
      <w:r w:rsidR="003C198B" w:rsidRPr="00F5405D">
        <w:rPr>
          <w:lang w:val="pt-BR"/>
        </w:rPr>
        <w:t xml:space="preserve">, </w:t>
      </w:r>
      <w:r w:rsidR="000D303F">
        <w:rPr>
          <w:lang w:val="pt-BR"/>
        </w:rPr>
        <w:t>4</w:t>
      </w:r>
      <w:r w:rsidR="00E12B1D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E12B1D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8B2636">
        <w:t>Tihomira Hegedića</w:t>
      </w:r>
      <w:r w:rsidR="003E6DD7" w:rsidRPr="006603F8">
        <w:t xml:space="preserve">, </w:t>
      </w:r>
      <w:r w:rsidR="008B2636">
        <w:t>Velika Gorica, Slavka Kolara 11/A</w:t>
      </w:r>
      <w:r w:rsidR="003E6DD7" w:rsidRPr="006603F8">
        <w:t>, OIB</w:t>
      </w:r>
      <w:r w:rsidR="006A079E">
        <w:t>:</w:t>
      </w:r>
      <w:r w:rsidR="003E6DD7" w:rsidRPr="006603F8">
        <w:t xml:space="preserve"> </w:t>
      </w:r>
      <w:r w:rsidR="008B2636">
        <w:t>62349422826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8B2636">
        <w:t>2931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8B2636">
        <w:t>10</w:t>
      </w:r>
      <w:r w:rsidR="006A079E">
        <w:t>. ožujka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E12B1D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9530FB">
        <w:t>Tihomir Hegedić</w:t>
      </w:r>
      <w:r w:rsidR="003E6DD7">
        <w:t xml:space="preserve"> </w:t>
      </w:r>
      <w:r w:rsidR="00F5405D" w:rsidRPr="00F5405D">
        <w:t>nij</w:t>
      </w:r>
      <w:r w:rsidR="00F246E2">
        <w:t>e dostavi</w:t>
      </w:r>
      <w:r w:rsidR="00A91331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A91331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E12B1D" w:rsidP="00403E25" w:rsidR="00F5405D" w:rsidRPr="00F5405D">
      <w:pPr>
        <w:ind w:firstLine="720"/>
        <w:jc w:val="both"/>
      </w:pPr>
      <w:r>
        <w:t>III. Nalaže se Financijskoj agenciji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1D4F7B">
        <w:t>2931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>m ovog suda poslovni broj St-</w:t>
      </w:r>
      <w:r w:rsidR="001D4F7B">
        <w:t>2931</w:t>
      </w:r>
      <w:r w:rsidR="000C0D14">
        <w:t>/1</w:t>
      </w:r>
      <w:r w:rsidR="009345C2">
        <w:t>6</w:t>
      </w:r>
      <w:r w:rsidR="000C0D14">
        <w:t xml:space="preserve"> od </w:t>
      </w:r>
      <w:r w:rsidR="001D4F7B">
        <w:t>10</w:t>
      </w:r>
      <w:r w:rsidR="009345C2">
        <w:t>. ožujka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1D4F7B">
        <w:t>2931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E12B1D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0D303F">
        <w:t>4</w:t>
      </w:r>
      <w:r w:rsidR="00E12B1D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5B3D37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5B3D37" w:rsidP="005B3D37" w:rsidR="005B3D37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5B3D37" w:rsidP="005B3D37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B3D37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1D4F7B">
      <w:t>2931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52D76"/>
    <w:rsid w:val="000A66D9"/>
    <w:rsid w:val="000C0D14"/>
    <w:rsid w:val="000D303F"/>
    <w:rsid w:val="000E19ED"/>
    <w:rsid w:val="001767BF"/>
    <w:rsid w:val="001D4F7B"/>
    <w:rsid w:val="0021087C"/>
    <w:rsid w:val="00264157"/>
    <w:rsid w:val="00264933"/>
    <w:rsid w:val="0027741C"/>
    <w:rsid w:val="002B6952"/>
    <w:rsid w:val="002D219A"/>
    <w:rsid w:val="002D2245"/>
    <w:rsid w:val="002D23E3"/>
    <w:rsid w:val="00347BB4"/>
    <w:rsid w:val="0039751D"/>
    <w:rsid w:val="003C198B"/>
    <w:rsid w:val="003E6DD7"/>
    <w:rsid w:val="00403E25"/>
    <w:rsid w:val="0045199A"/>
    <w:rsid w:val="004B1113"/>
    <w:rsid w:val="004B7F3F"/>
    <w:rsid w:val="004E5469"/>
    <w:rsid w:val="004F022B"/>
    <w:rsid w:val="005071FA"/>
    <w:rsid w:val="00555310"/>
    <w:rsid w:val="005640F5"/>
    <w:rsid w:val="00575C7A"/>
    <w:rsid w:val="005B3D37"/>
    <w:rsid w:val="005E4DC8"/>
    <w:rsid w:val="0063051F"/>
    <w:rsid w:val="00685A5E"/>
    <w:rsid w:val="006A079E"/>
    <w:rsid w:val="006A22C0"/>
    <w:rsid w:val="006B708C"/>
    <w:rsid w:val="006E4475"/>
    <w:rsid w:val="007141AF"/>
    <w:rsid w:val="00756F8A"/>
    <w:rsid w:val="00766F7B"/>
    <w:rsid w:val="007A6843"/>
    <w:rsid w:val="007B3F07"/>
    <w:rsid w:val="00820565"/>
    <w:rsid w:val="00885FC6"/>
    <w:rsid w:val="008B05F8"/>
    <w:rsid w:val="008B2636"/>
    <w:rsid w:val="008F7E15"/>
    <w:rsid w:val="009178E4"/>
    <w:rsid w:val="009345C2"/>
    <w:rsid w:val="009530FB"/>
    <w:rsid w:val="009A56C5"/>
    <w:rsid w:val="009B1899"/>
    <w:rsid w:val="00A34C9C"/>
    <w:rsid w:val="00A45CFF"/>
    <w:rsid w:val="00A91331"/>
    <w:rsid w:val="00AE690B"/>
    <w:rsid w:val="00AF5E16"/>
    <w:rsid w:val="00B47261"/>
    <w:rsid w:val="00B639DE"/>
    <w:rsid w:val="00B9670D"/>
    <w:rsid w:val="00BA7AA8"/>
    <w:rsid w:val="00C515C3"/>
    <w:rsid w:val="00CE1064"/>
    <w:rsid w:val="00D345C9"/>
    <w:rsid w:val="00D47D35"/>
    <w:rsid w:val="00D52D3B"/>
    <w:rsid w:val="00D74489"/>
    <w:rsid w:val="00DB06B8"/>
    <w:rsid w:val="00E07559"/>
    <w:rsid w:val="00E12B1D"/>
    <w:rsid w:val="00E47343"/>
    <w:rsid w:val="00F246E2"/>
    <w:rsid w:val="00F24D5A"/>
    <w:rsid w:val="00F378C1"/>
    <w:rsid w:val="00F4108B"/>
    <w:rsid w:val="00F5405D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D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D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D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D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D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D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D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D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SLH USLUGE d.o.o.</izvorni_sadrzaj>
    <derivirana_varijabla naziv="DomainObject.Predmet.ProtustrankaFormated_1">  SLH USLUGE d.o.o.</derivirana_varijabla>
  </DomainObject.Predmet.ProtustrankaFormated>
  <DomainObject.Predmet.ProtustrankaFormatedOIB>
    <izvorni_sadrzaj>  SLH USLUGE d.o.o., OIB 25347533197</izvorni_sadrzaj>
    <derivirana_varijabla naziv="DomainObject.Predmet.ProtustrankaFormatedOIB_1">  SLH USLUGE d.o.o., OIB 25347533197</derivirana_varijabla>
  </DomainObject.Predmet.ProtustrankaFormatedOIB>
  <DomainObject.Predmet.ProtustrankaFormatedWithAdress>
    <izvorni_sadrzaj> SLH USLUGE d.o.o., Slavka Kolara 2 a, 10410 Velika Gorica</izvorni_sadrzaj>
    <derivirana_varijabla naziv="DomainObject.Predmet.ProtustrankaFormatedWithAdress_1"> SLH USLUGE d.o.o., Slavka Kolara 2 a, 10410 Velika Gorica</derivirana_varijabla>
  </DomainObject.Predmet.ProtustrankaFormatedWithAdress>
  <DomainObject.Predmet.ProtustrankaFormatedWithAdressOIB>
    <izvorni_sadrzaj> SLH USLUGE d.o.o., OIB 25347533197, Slavka Kolara 2 a, 10410 Velika Gorica</izvorni_sadrzaj>
    <derivirana_varijabla naziv="DomainObject.Predmet.ProtustrankaFormatedWithAdressOIB_1"> SLH USLUGE d.o.o., OIB 25347533197, Slavka Kolara 2 a, 10410 Velika Gorica</derivirana_varijabla>
  </DomainObject.Predmet.ProtustrankaFormatedWithAdressOIB>
  <DomainObject.Predmet.ProtustrankaWithAdress>
    <izvorni_sadrzaj>SLH USLUGE d.o.o. Slavka Kolara 2 a, 10410 Velika Gorica</izvorni_sadrzaj>
    <derivirana_varijabla naziv="DomainObject.Predmet.ProtustrankaWithAdress_1">SLH USLUGE d.o.o. Slavka Kolara 2 a, 10410 Velika Gorica</derivirana_varijabla>
  </DomainObject.Predmet.ProtustrankaWithAdress>
  <DomainObject.Predmet.ProtustrankaWithAdressOIB>
    <izvorni_sadrzaj>SLH USLUGE d.o.o., OIB 25347533197, Slavka Kolara 2 a, 10410 Velika Gorica</izvorni_sadrzaj>
    <derivirana_varijabla naziv="DomainObject.Predmet.ProtustrankaWithAdressOIB_1">SLH USLUGE d.o.o., OIB 25347533197, Slavka Kolara 2 a, 10410 Velika Gorica</derivirana_varijabla>
  </DomainObject.Predmet.ProtustrankaWithAdressOIB>
  <DomainObject.Predmet.ProtustrankaNazivFormated>
    <izvorni_sadrzaj>SLH USLUGE d.o.o.</izvorni_sadrzaj>
    <derivirana_varijabla naziv="DomainObject.Predmet.ProtustrankaNazivFormated_1">SLH USLUGE d.o.o.</derivirana_varijabla>
  </DomainObject.Predmet.ProtustrankaNazivFormated>
  <DomainObject.Predmet.ProtustrankaNazivFormatedOIB>
    <izvorni_sadrzaj>SLH USLUGE d.o.o., OIB 25347533197</izvorni_sadrzaj>
    <derivirana_varijabla naziv="DomainObject.Predmet.ProtustrankaNazivFormatedOIB_1">SLH USLUGE d.o.o., OIB 25347533197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Hegedić</izvorni_sadrzaj>
    <derivirana_varijabla naziv="DomainObject.Predmet.StrankaFormated_1">  FINA Regionalni centar Zagreb; Tihomir Hegedić</derivirana_varijabla>
  </DomainObject.Predmet.StrankaFormated>
  <DomainObject.Predmet.StrankaFormatedOIB>
    <izvorni_sadrzaj>  FINA Regionalni centar Zagreb, OIB 85821130368; Tihomir Hegedić, OIB 62349422826</izvorni_sadrzaj>
    <derivirana_varijabla naziv="DomainObject.Predmet.StrankaFormatedOIB_1">  FINA Regionalni centar Zagreb, OIB 85821130368; Tihomir Hegedić, OIB 62349422826</derivirana_varijabla>
  </DomainObject.Predmet.StrankaFormatedOIB>
  <DomainObject.Predmet.StrankaFormatedWithAdress>
    <izvorni_sadrzaj> FINA Regionalni centar Zagreb, Trg svibanjskih žrtava 1995. br. 1, 10000 Zagreb; Tihomir Hegedić, Slavka Kolara 11a, 10410 Velika Gorica</izvorni_sadrzaj>
    <derivirana_varijabla naziv="DomainObject.Predmet.StrankaFormatedWithAdress_1"> FINA Regionalni centar Zagreb, Trg svibanjskih žrtava 1995. br. 1, 10000 Zagreb; Tihomir Hegedić, Slavka Kolara 11a, 10410 Velika Gorica</derivirana_varijabla>
  </DomainObject.Predmet.StrankaFormatedWithAdress>
  <DomainObject.Predmet.StrankaFormatedWithAdressOIB>
    <izvorni_sadrzaj> FINA Regionalni centar Zagreb, OIB 85821130368, Trg svibanjskih žrtava 1995. br. 1, 10000 Zagreb; Tihomir Hegedić, OIB 62349422826, Slavka Kolara 11a, 10410 Velika Gorica</izvorni_sadrzaj>
    <derivirana_varijabla naziv="DomainObject.Predmet.StrankaFormatedWithAdressOIB_1"> FINA Regionalni centar Zagreb, OIB 85821130368, Trg svibanjskih žrtava 1995. br. 1, 10000 Zagreb; Tihomir Hegedić, OIB 62349422826, Slavka Kolara 11a, 10410 Velika Gorica</derivirana_varijabla>
  </DomainObject.Predmet.StrankaFormatedWithAdressOIB>
  <DomainObject.Predmet.StrankaWithAdress>
    <izvorni_sadrzaj>FINA Regionalni centar Zagreb Trg svibanjskih žrtava 1995. br. 1,10000 Zagreb,Tihomir Hegedić Slavka Kolara 11a,10410 Velika Gorica</izvorni_sadrzaj>
    <derivirana_varijabla naziv="DomainObject.Predmet.StrankaWithAdress_1">FINA Regionalni centar Zagreb Trg svibanjskih žrtava 1995. br. 1,10000 Zagreb,Tihomir Hegedić Slavka Kolara 11a,10410 Velika Gorica</derivirana_varijabla>
  </DomainObject.Predmet.StrankaWithAdress>
  <DomainObject.Predmet.StrankaWithAdressOIB>
    <izvorni_sadrzaj>FINA Regionalni centar Zagreb, OIB 85821130368, Trg svibanjskih žrtava 1995. br. 1,10000 Zagreb,Tihomir Hegedić, OIB 62349422826, Slavka Kolara 11a,10410 Velika Gorica</izvorni_sadrzaj>
    <derivirana_varijabla naziv="DomainObject.Predmet.StrankaWithAdressOIB_1">FINA Regionalni centar Zagreb, OIB 85821130368, Trg svibanjskih žrtava 1995. br. 1,10000 Zagreb,Tihomir Hegedić, OIB 62349422826, Slavka Kolara 11a,10410 Velika Gorica</derivirana_varijabla>
  </DomainObject.Predmet.StrankaWithAdressOIB>
  <DomainObject.Predmet.StrankaNazivFormated>
    <izvorni_sadrzaj>FINA Regionalni centar Zagreb,Tihomir Hegedić</izvorni_sadrzaj>
    <derivirana_varijabla naziv="DomainObject.Predmet.StrankaNazivFormated_1">FINA Regionalni centar Zagreb,Tihomir Hegedić</derivirana_varijabla>
  </DomainObject.Predmet.StrankaNazivFormated>
  <DomainObject.Predmet.StrankaNazivFormatedOIB>
    <izvorni_sadrzaj>FINA Regionalni centar Zagreb, OIB 85821130368,Tihomir Hegedić, OIB 62349422826</izvorni_sadrzaj>
    <derivirana_varijabla naziv="DomainObject.Predmet.StrankaNazivFormatedOIB_1">FINA Regionalni centar Zagreb, OIB 85821130368,Tihomir Hegedić, OIB 62349422826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Tihomir Hegedić</item>
    </izvorni_sadrzaj>
    <derivirana_varijabla naziv="DomainObject.Predmet.StrankaListFormated_1">
      <item>FINA Regionalni centar Zagreb</item>
      <item>Tihomir Hegedić</item>
    </derivirana_varijabla>
  </DomainObject.Predmet.StrankaListFormated>
  <DomainObject.Predmet.StrankaListFormatedOIB>
    <izvorni_sadrzaj>
      <item>FINA Regionalni centar Zagreb, OIB 85821130368</item>
      <item>Tihomir Hegedić, OIB 62349422826</item>
    </izvorni_sadrzaj>
    <derivirana_varijabla naziv="DomainObject.Predmet.StrankaListFormatedOIB_1">
      <item>FINA Regionalni centar Zagreb, OIB 85821130368</item>
      <item>Tihomir Hegedić, OIB 62349422826</item>
    </derivirana_varijabla>
  </DomainObject.Predmet.StrankaListFormatedOIB>
  <DomainObject.Predmet.StrankaListFormatedWithAdress>
    <izvorni_sadrzaj>
      <item>FINA Regionalni centar Zagreb, Trg svibanjskih žrtava 1995. br. 1, 10000 Zagreb</item>
      <item>Tihomir Hegedić, Slavka Kolara 11a, 10410 Velika Gorica</item>
    </izvorni_sadrzaj>
    <derivirana_varijabla naziv="DomainObject.Predmet.StrankaListFormatedWithAdress_1">
      <item>FINA Regionalni centar Zagreb, Trg svibanjskih žrtava 1995. br. 1, 10000 Zagreb</item>
      <item>Tihomir Hegedić, Slavka Kolara 11a,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Tihomir Hegedić, OIB 62349422826, Slavka Kolara 11a, 10410 Velika Gorica</item>
    </izvorni_sadrzaj>
    <derivirana_varijabla naziv="DomainObject.Predmet.StrankaListFormatedWithAdressOIB_1">
      <item>FINA Regionalni centar Zagreb, OIB 85821130368, Trg svibanjskih žrtava 1995. br. 1, 10000 Zagreb</item>
      <item>Tihomir Hegedić, OIB 62349422826, Slavka Kolara 11a, 10410 Velika Gorica</item>
    </derivirana_varijabla>
  </DomainObject.Predmet.StrankaListFormatedWithAdressOIB>
  <DomainObject.Predmet.StrankaListNazivFormated>
    <izvorni_sadrzaj>
      <item>FINA Regionalni centar Zagreb</item>
      <item>Tihomir Hegedić</item>
    </izvorni_sadrzaj>
    <derivirana_varijabla naziv="DomainObject.Predmet.StrankaListNazivFormated_1">
      <item>FINA Regionalni centar Zagreb</item>
      <item>Tihomir Hegedić</item>
    </derivirana_varijabla>
  </DomainObject.Predmet.StrankaListNazivFormated>
  <DomainObject.Predmet.StrankaListNazivFormatedOIB>
    <izvorni_sadrzaj>
      <item>FINA Regionalni centar Zagreb, OIB 85821130368</item>
      <item>Tihomir Hegedić, OIB 62349422826</item>
    </izvorni_sadrzaj>
    <derivirana_varijabla naziv="DomainObject.Predmet.StrankaListNazivFormatedOIB_1">
      <item>FINA Regionalni centar Zagreb, OIB 85821130368</item>
      <item>Tihomir Hegedić, OIB 62349422826</item>
    </derivirana_varijabla>
  </DomainObject.Predmet.StrankaListNazivFormatedOIB>
  <DomainObject.Predmet.ProtuStrankaListFormated>
    <izvorni_sadrzaj>
      <item>SLH USLUGE d.o.o.</item>
    </izvorni_sadrzaj>
    <derivirana_varijabla naziv="DomainObject.Predmet.ProtuStrankaListFormated_1">
      <item>SLH USLUGE d.o.o.</item>
    </derivirana_varijabla>
  </DomainObject.Predmet.ProtuStrankaListFormated>
  <DomainObject.Predmet.ProtuStrankaListFormatedOIB>
    <izvorni_sadrzaj>
      <item>SLH USLUGE d.o.o., OIB 25347533197</item>
    </izvorni_sadrzaj>
    <derivirana_varijabla naziv="DomainObject.Predmet.ProtuStrankaListFormatedOIB_1">
      <item>SLH USLUGE d.o.o., OIB 25347533197</item>
    </derivirana_varijabla>
  </DomainObject.Predmet.ProtuStrankaListFormatedOIB>
  <DomainObject.Predmet.ProtuStrankaListFormatedWithAdress>
    <izvorni_sadrzaj>
      <item>SLH USLUGE d.o.o., Slavka Kolara 2 a, 10410 Velika Gorica</item>
    </izvorni_sadrzaj>
    <derivirana_varijabla naziv="DomainObject.Predmet.ProtuStrankaListFormatedWithAdress_1">
      <item>SLH USLUGE d.o.o., Slavka Kolara 2 a, 10410 Velika Gorica</item>
    </derivirana_varijabla>
  </DomainObject.Predmet.ProtuStrankaListFormatedWithAdress>
  <DomainObject.Predmet.ProtuStrankaListFormatedWithAdressOIB>
    <izvorni_sadrzaj>
      <item>SLH USLUGE d.o.o., OIB 25347533197, Slavka Kolara 2 a, 10410 Velika Gorica</item>
    </izvorni_sadrzaj>
    <derivirana_varijabla naziv="DomainObject.Predmet.ProtuStrankaListFormatedWithAdressOIB_1">
      <item>SLH USLUGE d.o.o., OIB 25347533197, Slavka Kolara 2 a, 10410 Velika Gorica</item>
    </derivirana_varijabla>
  </DomainObject.Predmet.ProtuStrankaListFormatedWithAdressOIB>
  <DomainObject.Predmet.ProtuStrankaListNazivFormated>
    <izvorni_sadrzaj>
      <item>SLH USLUGE d.o.o.</item>
    </izvorni_sadrzaj>
    <derivirana_varijabla naziv="DomainObject.Predmet.ProtuStrankaListNazivFormated_1">
      <item>SLH USLUGE d.o.o.</item>
    </derivirana_varijabla>
  </DomainObject.Predmet.ProtuStrankaListNazivFormated>
  <DomainObject.Predmet.ProtuStrankaListNazivFormatedOIB>
    <izvorni_sadrzaj>
      <item>SLH USLUGE d.o.o., OIB 25347533197</item>
    </izvorni_sadrzaj>
    <derivirana_varijabla naziv="DomainObject.Predmet.ProtuStrankaListNazivFormatedOIB_1">
      <item>SLH USLUGE d.o.o., OIB 25347533197</item>
    </derivirana_varijabla>
  </DomainObject.Predmet.ProtuStrankaListNazivFormatedOIB>
  <DomainObject.Predmet.OstaliListFormated>
    <izvorni_sadrzaj>
      <item>Raiffeisenbank Austria d.d.</item>
      <item>Tihomir Hegedić</item>
    </izvorni_sadrzaj>
    <derivirana_varijabla naziv="DomainObject.Predmet.OstaliListFormated_1">
      <item>Raiffeisenbank Austria d.d.</item>
      <item>Tihomir Hegedić</item>
    </derivirana_varijabla>
  </DomainObject.Predmet.OstaliListFormated>
  <DomainObject.Predmet.OstaliListFormatedOIB>
    <izvorni_sadrzaj>
      <item>Raiffeisenbank Austria d.d., OIB 53056966535</item>
      <item>Tihomir Hegedić, OIB 62349422826</item>
    </izvorni_sadrzaj>
    <derivirana_varijabla naziv="DomainObject.Predmet.OstaliListFormatedOIB_1">
      <item>Raiffeisenbank Austria d.d., OIB 53056966535</item>
      <item>Tihomir Hegedić, OIB 62349422826</item>
    </derivirana_varijabla>
  </DomainObject.Predmet.OstaliListFormatedOIB>
  <DomainObject.Predmet.OstaliListFormatedWithAdress>
    <izvorni_sadrzaj>
      <item>Raiffeisenbank Austria d.d., Magazinska cesta 69, 10000 Zagreb</item>
      <item>Tihomir Hegedić, Slavka Kolara 11 A, 10410 Velika Gorica</item>
    </izvorni_sadrzaj>
    <derivirana_varijabla naziv="DomainObject.Predmet.OstaliListFormatedWithAdress_1">
      <item>Raiffeisenbank Austria d.d., Magazinska cesta 69, 10000 Zagreb</item>
      <item>Tihomir Hegedić, Slavka Kolara 11 A, 10410 Velika Gorica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Tihomir Hegedić, OIB 62349422826, Slavka Kolara 11 A, 10410 Velika Gorica</item>
    </izvorni_sadrzaj>
    <derivirana_varijabla naziv="DomainObject.Predmet.OstaliListFormatedWithAdressOIB_1">
      <item>Raiffeisenbank Austria d.d., OIB 53056966535, Magazinska cesta 69, 10000 Zagreb</item>
      <item>Tihomir Hegedić, OIB 62349422826, Slavka Kolara 11 A, 10410 Velika Gorica</item>
    </derivirana_varijabla>
  </DomainObject.Predmet.OstaliListFormatedWithAdressOIB>
  <DomainObject.Predmet.OstaliListNazivFormated>
    <izvorni_sadrzaj>
      <item>Raiffeisenbank Austria d.d.</item>
      <item>Tihomir Hegedić</item>
    </izvorni_sadrzaj>
    <derivirana_varijabla naziv="DomainObject.Predmet.OstaliListNazivFormated_1">
      <item>Raiffeisenbank Austria d.d.</item>
      <item>Tihomir Hegedić</item>
    </derivirana_varijabla>
  </DomainObject.Predmet.OstaliListNazivFormated>
  <DomainObject.Predmet.OstaliListNazivFormatedOIB>
    <izvorni_sadrzaj>
      <item>Raiffeisenbank Austria d.d., OIB 53056966535</item>
      <item>Tihomir Hegedić, OIB 62349422826</item>
    </izvorni_sadrzaj>
    <derivirana_varijabla naziv="DomainObject.Predmet.OstaliListNazivFormatedOIB_1">
      <item>Raiffeisenbank Austria d.d., OIB 53056966535</item>
      <item>Tihomir Hegedić, OIB 62349422826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SLH USLUGE d.o.o.</izvorni_sadrzaj>
    <derivirana_varijabla naziv="DomainObject.Predmet.ProtustrankaIDrugi_1">SLH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SLH USLUGE d.o.o., OIB 25347533197, Slavka Kolara 2 a, 10410 Velika Gorica</izvorni_sadrzaj>
    <derivirana_varijabla naziv="DomainObject.Predmet.ProtustrankaIDrugiAdressOIB_1">SLH USLUGE d.o.o., OIB 25347533197,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St-2931/2016-35</izvorni_sadrzaj>
    <derivirana_varijabla naziv="DomainObject.Predmet.OdlukaRjesenje.Oznaka_1">St-2931/2016-35</derivirana_varijabla>
  </DomainObject.Predmet.OdlukaRjesenje.Oznaka>
  <DomainObject.Predmet.SudioniciListNaziv>
    <izvorni_sadrzaj>
      <item>FINA Regionalni centar Zagreb</item>
      <item>SLH USLUGE d.o.o.</item>
      <item>Raiffeisenbank Austria d.d.</item>
      <item>Tihomir Hegedić</item>
      <item>Tihomir Hegedić</item>
    </izvorni_sadrzaj>
    <derivirana_varijabla naziv="DomainObject.Predmet.SudioniciListNaziv_1">
      <item>FINA Regionalni centar Zagreb</item>
      <item>SLH USLUGE d.o.o.</item>
      <item>Raiffeisenbank Austria d.d.</item>
      <item>Tihomir Hegedić</item>
      <item>Tihomir Hegedić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SLH USLUGE d.o.o., OIB 25347533197, Slavka Kolara 2 a,10410 Velika Gorica</item>
      <item>Raiffeisenbank Austria d.d., OIB 53056966535, Magazinska cesta 69,10000 Zagreb</item>
      <item>Tihomir Hegedić, OIB 62349422826, Slavka Kolara 11 A,10410 Velika Gorica</item>
      <item>Tihomir Hegedić, OIB 62349422826, Slavka Kolara 11a,10410 Velika Gorica</item>
    </izvorni_sadrzaj>
    <derivirana_varijabla naziv="DomainObject.Predmet.SudioniciListAdressOIB_1">
      <item>FINA Regionalni centar Zagreb, OIB 85821130368, Trg svibanjskih žrtava 1995. br. 1,10000 Zagreb</item>
      <item>SLH USLUGE d.o.o., OIB 25347533197, Slavka Kolara 2 a,10410 Velika Gorica</item>
      <item>Raiffeisenbank Austria d.d., OIB 53056966535, Magazinska cesta 69,10000 Zagreb</item>
      <item>Tihomir Hegedić, OIB 62349422826, Slavka Kolara 11 A,10410 Velika Gorica</item>
      <item>Tihomir Hegedić, OIB 62349422826, Slavka Kolara 11a,10410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25347533197</item>
      <item>, OIB 53056966535</item>
      <item>, OIB 62349422826</item>
      <item>, OIB 62349422826</item>
    </izvorni_sadrzaj>
    <derivirana_varijabla naziv="DomainObject.Predmet.SudioniciListNazivOIB_1">
      <item>, OIB 85821130368</item>
      <item>, OIB 25347533197</item>
      <item>, OIB 53056966535</item>
      <item>, OIB 62349422826</item>
      <item>, OIB 62349422826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2087</properties:Characters>
  <properties:Lines>61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2018-04-04T11:41:00Z</dcterms:created>
  <dc:creator>nmarkovic</dc:creator>
  <cp:lastModifiedBy>Katarina Drndelić</cp:lastModifiedBy>
  <cp:lastPrinted>2017-03-16T13:15:00Z</cp:lastPrinted>
  <dcterms:modified xmlns:xsi="http://www.w3.org/2001/XMLSchema-instance" xsi:type="dcterms:W3CDTF">2018-10-04T11:44:00Z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(2931-16.docx)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