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08a9" w14:paraId="d0608a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B5E21">
        <w:t>2319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03EB3">
        <w:rPr>
          <w:lang w:val="pt-BR"/>
        </w:rPr>
        <w:t xml:space="preserve">BRAVARIJA NOVAK d.o.o., Zagreb, Čučerska cesta 193, OIB: </w:t>
      </w:r>
      <w:r w:rsidR="00703EB3" w:rsidRPr="00AF0B3E">
        <w:t>22773899773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</w:t>
      </w:r>
      <w:r w:rsidR="008601C9">
        <w:rPr>
          <w:lang w:val="pt-BR"/>
        </w:rPr>
        <w:t>3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A5ABB">
        <w:rPr>
          <w:lang w:val="pt-BR"/>
        </w:rPr>
        <w:t xml:space="preserve">BRAVARIJA NOVAK d.o.o., Zagreb, Čučerska cesta 193, OIB: </w:t>
      </w:r>
      <w:r w:rsidR="00EA5ABB" w:rsidRPr="00AF0B3E">
        <w:t>22773899773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F4189">
        <w:t xml:space="preserve">49.876,20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5E21">
        <w:t>2319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96A15">
        <w:rPr>
          <w:lang w:val="pt-BR"/>
        </w:rPr>
        <w:t xml:space="preserve">BRAVARIJA NOVAK d.o.o., Zagreb, Čučerska cesta 193, OIB: </w:t>
      </w:r>
      <w:r w:rsidR="00696A15" w:rsidRPr="00AF0B3E">
        <w:t>22773899773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5C17DC" w:rsidP="00D677F7" w:rsidR="005C17DC">
      <w:pPr>
        <w:jc w:val="center"/>
      </w:pP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D76A4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C17DC">
        <w:rPr>
          <w:lang w:val="pt-BR"/>
        </w:rPr>
        <w:t xml:space="preserve">BRAVARIJA NOVAK d.o.o., Zagreb, Čučerska cesta 193, OIB: </w:t>
      </w:r>
      <w:r w:rsidR="005C17DC" w:rsidRPr="00AF0B3E">
        <w:t>22773899773</w:t>
      </w:r>
      <w:r w:rsidR="005C17DC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7045FB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>dan</w:t>
      </w:r>
      <w:r w:rsidR="0080259D">
        <w:t xml:space="preserve"> 1. rujna 2015. </w:t>
      </w:r>
      <w:r w:rsidR="0080259D" w:rsidRPr="00E974B3">
        <w:t>dužnik u Očevidniku redoslijeda osnova za plaćanje ima</w:t>
      </w:r>
      <w:r w:rsidR="0080259D">
        <w:t>o</w:t>
      </w:r>
      <w:r w:rsidR="0080259D" w:rsidRPr="00E974B3">
        <w:t xml:space="preserve"> evidentirane neizvršene osnove za plaćanje</w:t>
      </w:r>
      <w:r w:rsidR="0080259D">
        <w:t xml:space="preserve"> u neprekinutom razdoblju od 205 </w:t>
      </w:r>
      <w:r w:rsidR="0080259D" w:rsidRPr="00E974B3">
        <w:t xml:space="preserve">dana, u ukupnom iznosu od </w:t>
      </w:r>
      <w:r w:rsidR="0080259D">
        <w:t xml:space="preserve">60.309,28 </w:t>
      </w:r>
      <w:r w:rsidR="0080259D" w:rsidRPr="00E974B3">
        <w:t xml:space="preserve">kn, </w:t>
      </w:r>
      <w:r w:rsidR="0080259D">
        <w:t>te je imao 1</w:t>
      </w:r>
      <w:r w:rsidR="0080259D" w:rsidRPr="00E974B3">
        <w:t xml:space="preserve"> zaposlen</w:t>
      </w:r>
      <w:r w:rsidR="0080259D">
        <w:t>og</w:t>
      </w:r>
      <w:r w:rsidR="00D76A43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231098">
        <w:t>17</w:t>
      </w:r>
      <w:r w:rsidR="00250A6E">
        <w:t xml:space="preserve">. </w:t>
      </w:r>
      <w:r w:rsidR="009B301B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31098">
        <w:t>23</w:t>
      </w:r>
      <w:r w:rsidR="008019C2">
        <w:t xml:space="preserve">. </w:t>
      </w:r>
      <w:r w:rsidR="007E500E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231098">
        <w:t>5</w:t>
      </w:r>
      <w:r w:rsidR="00F25A48">
        <w:t xml:space="preserve">. </w:t>
      </w:r>
      <w:r w:rsidR="00231098">
        <w:t>svibnja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</w:t>
      </w:r>
      <w:r w:rsidR="00124633">
        <w:t xml:space="preserve">blokadi računa i novčanih sredstava </w:t>
      </w:r>
      <w:r w:rsidR="00E757C5" w:rsidRPr="00E757C5">
        <w:t xml:space="preserve">(list </w:t>
      </w:r>
      <w:r w:rsidR="0028730C">
        <w:t>37</w:t>
      </w:r>
      <w:r w:rsidR="00E757C5" w:rsidRPr="00E757C5">
        <w:t xml:space="preserve">. spisa) proizlazi </w:t>
      </w:r>
      <w:r w:rsidR="00124633">
        <w:t>kako</w:t>
      </w:r>
      <w:r w:rsidR="00AC6741">
        <w:t xml:space="preserve"> je na dan </w:t>
      </w:r>
      <w:r w:rsidR="0028730C">
        <w:t>21</w:t>
      </w:r>
      <w:r w:rsidR="00AC6741">
        <w:t xml:space="preserve">. </w:t>
      </w:r>
      <w:r w:rsidR="00124633">
        <w:t>lipnja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28730C">
        <w:t>863</w:t>
      </w:r>
      <w:r w:rsidR="00E757C5" w:rsidRPr="00E757C5">
        <w:t xml:space="preserve"> dana</w:t>
      </w:r>
      <w:r w:rsidR="00124633">
        <w:t xml:space="preserve"> u ukupnom iznosu od </w:t>
      </w:r>
      <w:r w:rsidR="0028730C">
        <w:t>240.291,60</w:t>
      </w:r>
      <w:r w:rsidR="00124633">
        <w:t xml:space="preserve"> kn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2B5DBE" w:rsidR="002B5DBE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4. srpnja 2017. privremeni stečajni upravitelj je u bitnome naveo kako je u odnosu na dužnika ostvaren stečajni razlog nesposobnosti za plaćanje i prezaduženosti. Nadalje je naveo kako </w:t>
      </w:r>
      <w:r w:rsidR="003E05F3">
        <w:t>je prema bilanci na dan 31. prosinca 2015</w:t>
      </w:r>
      <w:r w:rsidR="003E05F3" w:rsidRPr="00177737">
        <w:t>. dužnik</w:t>
      </w:r>
      <w:r w:rsidR="003E05F3">
        <w:t xml:space="preserve"> je imao </w:t>
      </w:r>
      <w:r w:rsidR="003E05F3" w:rsidRPr="00FC19DB">
        <w:t xml:space="preserve">dugotrajnu imovinu u vrijednosti od </w:t>
      </w:r>
      <w:r w:rsidR="003E05F3">
        <w:t>15</w:t>
      </w:r>
      <w:r w:rsidR="003E05F3" w:rsidRPr="00FC19DB">
        <w:t>.</w:t>
      </w:r>
      <w:r w:rsidR="003E05F3">
        <w:t>472</w:t>
      </w:r>
      <w:r w:rsidR="003E05F3" w:rsidRPr="00FC19DB">
        <w:t>,00 kn, koja se odnosila na materijalnu imovinu u vidu alata, pogonskog inventara i tran</w:t>
      </w:r>
      <w:r w:rsidR="0062723A">
        <w:t>sportne imovine</w:t>
      </w:r>
      <w:r w:rsidR="00414F9C">
        <w:t>, koju nije pronašao</w:t>
      </w:r>
      <w:r w:rsidR="0062723A">
        <w:t xml:space="preserve">. Nematerijalne, </w:t>
      </w:r>
      <w:r w:rsidR="003E05F3" w:rsidRPr="00FC19DB">
        <w:t xml:space="preserve">te dugotrajne financijske imovine predloženi dužnik nije imao. Kratkotrajna imovina iznosila je </w:t>
      </w:r>
      <w:r w:rsidR="003E05F3">
        <w:t>9</w:t>
      </w:r>
      <w:r w:rsidR="003E05F3" w:rsidRPr="00FC19DB">
        <w:t>.</w:t>
      </w:r>
      <w:r w:rsidR="003E05F3">
        <w:t>288</w:t>
      </w:r>
      <w:r w:rsidR="003E05F3" w:rsidRPr="00FC19DB">
        <w:t xml:space="preserve">,00 kn i odnosila se </w:t>
      </w:r>
      <w:r w:rsidR="003E05F3">
        <w:t>na n</w:t>
      </w:r>
      <w:r w:rsidR="003E05F3" w:rsidRPr="00FC19DB">
        <w:t>ovac u blagajni.</w:t>
      </w:r>
      <w:r w:rsidR="0062723A">
        <w:t xml:space="preserve"> Osim toga je dodao kako prema tvrdnji osobe ovlaštene za zastupanje dužnika Bogdana Novaka dužnik </w:t>
      </w:r>
      <w:r w:rsidR="00414F9C">
        <w:t xml:space="preserve">više nema nikakve imovine. </w:t>
      </w:r>
      <w:r w:rsidR="001D380A">
        <w:t xml:space="preserve">S obzirom na to da </w:t>
      </w:r>
      <w:r w:rsidR="00AA0C51" w:rsidRPr="003E456A">
        <w:t>imovina dužnika koja bi ušla u stečajnu masu nije dostatna za pokr</w:t>
      </w:r>
      <w:r w:rsidR="001D380A">
        <w:t xml:space="preserve">iće troškova stečajnog postupka privremeni stečajni upravitelj je </w:t>
      </w:r>
      <w:r w:rsidR="00AA0C51" w:rsidRPr="003E456A">
        <w:t xml:space="preserve">predložio pozvati osobe koje imaju pravni interes za provedbom stečajnog postupka nad dužnikom da predujme iznos od </w:t>
      </w:r>
      <w:r w:rsidR="00F53F96">
        <w:t xml:space="preserve">49.876,20 </w:t>
      </w:r>
      <w:r w:rsidR="00AA0C51" w:rsidRPr="003E456A">
        <w:t>kn, a ukoliko zainteresirane osobe ne uplate zatraženi predujam, da se na temelju odredbe čl. 132. SZ-a, donese rješenje o otvaranju i istovremenom zaključenju stečajnog postupka nad dužnikom.</w:t>
      </w:r>
      <w:r w:rsidR="002B5DBE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stečajnog postupka za razdoblje od </w:t>
      </w:r>
      <w:r w:rsidR="002B5DBE">
        <w:t>četiri</w:t>
      </w:r>
      <w:r w:rsidR="005B2079" w:rsidRPr="005B2079">
        <w:t xml:space="preserve"> mjeseci iznose </w:t>
      </w:r>
      <w:r w:rsidR="0061264D">
        <w:t>49.876,20</w:t>
      </w:r>
      <w:r w:rsidR="005B344F">
        <w:t xml:space="preserve"> kn, a sastoje se od: </w:t>
      </w:r>
      <w:r w:rsidR="002B5DBE">
        <w:t>nagrade stečajnom upravitelju u bruto iznosu od 5.847,95 kn mjesečno</w:t>
      </w:r>
      <w:r w:rsidR="001D1793">
        <w:t xml:space="preserve"> (5.847,95 kn x 4 mj =</w:t>
      </w:r>
      <w:r w:rsidR="008D5731">
        <w:t xml:space="preserve"> 23.391,80 kn), </w:t>
      </w:r>
      <w:r w:rsidR="002B5DBE">
        <w:t>troškova knjigovodstva u bruto iznosu od 3.075,00 kn</w:t>
      </w:r>
      <w:r w:rsidR="008D5731">
        <w:t xml:space="preserve"> </w:t>
      </w:r>
      <w:r w:rsidR="006564AE">
        <w:t xml:space="preserve">mjesečno </w:t>
      </w:r>
      <w:r w:rsidR="008D5731">
        <w:t xml:space="preserve">(3.075,00 kn x 4 mj = </w:t>
      </w:r>
      <w:r w:rsidR="008D17A8">
        <w:t>12.300,00 kn)</w:t>
      </w:r>
      <w:r w:rsidR="002B5DBE">
        <w:t xml:space="preserve">, </w:t>
      </w:r>
      <w:r w:rsidR="006564AE">
        <w:t xml:space="preserve">te </w:t>
      </w:r>
      <w:r w:rsidR="002B5DBE">
        <w:t xml:space="preserve">troškova platnog prometa, blagajne i ostalih administrativnih poslova u bruto iznosu od </w:t>
      </w:r>
      <w:r w:rsidR="005E66DE">
        <w:t>3.546,10</w:t>
      </w:r>
      <w:r w:rsidR="002B5DBE">
        <w:t xml:space="preserve"> kn mjesečno </w:t>
      </w:r>
      <w:r w:rsidR="008A4321">
        <w:t>(</w:t>
      </w:r>
      <w:r w:rsidR="005E66DE">
        <w:t xml:space="preserve">3.546,10 </w:t>
      </w:r>
      <w:r w:rsidR="008A4321">
        <w:t xml:space="preserve">kn x 4 mj = </w:t>
      </w:r>
      <w:r w:rsidR="005E66DE">
        <w:t>14.184,40</w:t>
      </w:r>
      <w:r w:rsidR="008A4321">
        <w:t xml:space="preserve"> kn).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</w:t>
      </w:r>
      <w:r w:rsidR="00075754" w:rsidRPr="002068F0">
        <w:rPr>
          <w:rFonts w:hAnsi="Times New Roman" w:ascii="Times New Roman"/>
          <w:sz w:val="24"/>
          <w:szCs w:val="24"/>
        </w:rPr>
        <w:t xml:space="preserve">od </w:t>
      </w:r>
      <w:r w:rsidR="002068F0" w:rsidRPr="002068F0">
        <w:rPr>
          <w:rFonts w:hAnsi="Times New Roman" w:ascii="Times New Roman"/>
          <w:sz w:val="24"/>
          <w:szCs w:val="24"/>
        </w:rPr>
        <w:t xml:space="preserve">49.876,20 </w:t>
      </w:r>
      <w:r w:rsidR="00462DDC" w:rsidRPr="002068F0">
        <w:rPr>
          <w:rFonts w:hAnsi="Times New Roman" w:ascii="Times New Roman"/>
          <w:sz w:val="24"/>
          <w:szCs w:val="24"/>
        </w:rPr>
        <w:t>kn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50121D">
        <w:rPr>
          <w:rFonts w:hAnsi="Times New Roman" w:ascii="Times New Roman"/>
          <w:sz w:val="24"/>
          <w:szCs w:val="24"/>
        </w:rPr>
        <w:t>četiri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50121D">
        <w:rPr>
          <w:rFonts w:hAnsi="Times New Roman" w:ascii="Times New Roman"/>
          <w:sz w:val="24"/>
          <w:szCs w:val="24"/>
        </w:rPr>
        <w:t>a</w:t>
      </w:r>
      <w:r w:rsidR="00462DDC" w:rsidRPr="00F0151A">
        <w:rPr>
          <w:rFonts w:hAnsi="Times New Roman" w:ascii="Times New Roman"/>
          <w:sz w:val="24"/>
          <w:szCs w:val="24"/>
        </w:rPr>
        <w:t xml:space="preserve">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</w:t>
      </w:r>
      <w:r w:rsidR="008601C9">
        <w:t>3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5B64BE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1D380A" w:rsidP="00065B42" w:rsidR="001D380A"/>
    <w:p w:rsidRDefault="001D380A" w:rsidP="00065B42" w:rsidR="001D380A"/>
    <w:p w:rsidRDefault="005B64BE" w:rsidP="005B64BE" w:rsidR="005B64B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B64BE" w:rsidP="005B64BE" w:rsidR="00F110C5" w:rsidRPr="00B9015B">
      <w:r>
        <w:t>Petra Čiček</w:t>
      </w:r>
    </w:p>
    <w:sectPr w:rsidSect="005B64BE" w:rsidR="00F110C5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B64BE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5B5E21">
      <w:rPr>
        <w:sz w:val="24"/>
        <w:szCs w:val="24"/>
      </w:rPr>
      <w:t>2319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6FA"/>
    <w:rsid w:val="00065B42"/>
    <w:rsid w:val="00075754"/>
    <w:rsid w:val="00082C15"/>
    <w:rsid w:val="00084AF1"/>
    <w:rsid w:val="000B22E7"/>
    <w:rsid w:val="000C1F96"/>
    <w:rsid w:val="000C7683"/>
    <w:rsid w:val="000D37B5"/>
    <w:rsid w:val="000D4154"/>
    <w:rsid w:val="000E0E52"/>
    <w:rsid w:val="000E335E"/>
    <w:rsid w:val="001013EE"/>
    <w:rsid w:val="00124633"/>
    <w:rsid w:val="00134F3A"/>
    <w:rsid w:val="0014636C"/>
    <w:rsid w:val="00160B46"/>
    <w:rsid w:val="001861A1"/>
    <w:rsid w:val="001A762F"/>
    <w:rsid w:val="001D1793"/>
    <w:rsid w:val="001D380A"/>
    <w:rsid w:val="001E2FD2"/>
    <w:rsid w:val="002068F0"/>
    <w:rsid w:val="0021298E"/>
    <w:rsid w:val="00225613"/>
    <w:rsid w:val="00231098"/>
    <w:rsid w:val="00233208"/>
    <w:rsid w:val="00250A6E"/>
    <w:rsid w:val="00260C00"/>
    <w:rsid w:val="00263FC1"/>
    <w:rsid w:val="002817DE"/>
    <w:rsid w:val="0028730C"/>
    <w:rsid w:val="00297908"/>
    <w:rsid w:val="002A0543"/>
    <w:rsid w:val="002B5DBE"/>
    <w:rsid w:val="002C3072"/>
    <w:rsid w:val="002D5087"/>
    <w:rsid w:val="002D60CE"/>
    <w:rsid w:val="00302673"/>
    <w:rsid w:val="003D0115"/>
    <w:rsid w:val="003D70DD"/>
    <w:rsid w:val="003E05F3"/>
    <w:rsid w:val="003F3702"/>
    <w:rsid w:val="003F4189"/>
    <w:rsid w:val="004005AE"/>
    <w:rsid w:val="00400D27"/>
    <w:rsid w:val="00402541"/>
    <w:rsid w:val="004079DC"/>
    <w:rsid w:val="00412D47"/>
    <w:rsid w:val="00414F9C"/>
    <w:rsid w:val="00461952"/>
    <w:rsid w:val="00462DDC"/>
    <w:rsid w:val="0046518B"/>
    <w:rsid w:val="00472D26"/>
    <w:rsid w:val="00496278"/>
    <w:rsid w:val="004B1299"/>
    <w:rsid w:val="004B7428"/>
    <w:rsid w:val="004C428C"/>
    <w:rsid w:val="0050121D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B5E21"/>
    <w:rsid w:val="005B64BE"/>
    <w:rsid w:val="005C17DC"/>
    <w:rsid w:val="005E66DE"/>
    <w:rsid w:val="005F03BD"/>
    <w:rsid w:val="00606CC8"/>
    <w:rsid w:val="0061264D"/>
    <w:rsid w:val="0062723A"/>
    <w:rsid w:val="006564AE"/>
    <w:rsid w:val="00662650"/>
    <w:rsid w:val="00662884"/>
    <w:rsid w:val="00681B1A"/>
    <w:rsid w:val="00696A15"/>
    <w:rsid w:val="006D72C2"/>
    <w:rsid w:val="00703EB3"/>
    <w:rsid w:val="007045FB"/>
    <w:rsid w:val="00704DD0"/>
    <w:rsid w:val="007123A3"/>
    <w:rsid w:val="007150E9"/>
    <w:rsid w:val="0073274A"/>
    <w:rsid w:val="00732F2C"/>
    <w:rsid w:val="00754CF2"/>
    <w:rsid w:val="0076161C"/>
    <w:rsid w:val="007B068E"/>
    <w:rsid w:val="007D02E9"/>
    <w:rsid w:val="007D5510"/>
    <w:rsid w:val="007E500E"/>
    <w:rsid w:val="007E6A6F"/>
    <w:rsid w:val="008019C2"/>
    <w:rsid w:val="0080259D"/>
    <w:rsid w:val="00814CBC"/>
    <w:rsid w:val="008204DE"/>
    <w:rsid w:val="0083257E"/>
    <w:rsid w:val="00857AD7"/>
    <w:rsid w:val="008601C9"/>
    <w:rsid w:val="0087245C"/>
    <w:rsid w:val="0089151C"/>
    <w:rsid w:val="008A27DD"/>
    <w:rsid w:val="008A4321"/>
    <w:rsid w:val="008B669A"/>
    <w:rsid w:val="008C2A21"/>
    <w:rsid w:val="008D17A8"/>
    <w:rsid w:val="008D5709"/>
    <w:rsid w:val="008D5731"/>
    <w:rsid w:val="008F656F"/>
    <w:rsid w:val="00901CFD"/>
    <w:rsid w:val="00923F98"/>
    <w:rsid w:val="00937068"/>
    <w:rsid w:val="00947BCF"/>
    <w:rsid w:val="00966835"/>
    <w:rsid w:val="00973C2C"/>
    <w:rsid w:val="00990413"/>
    <w:rsid w:val="0099736B"/>
    <w:rsid w:val="009B1748"/>
    <w:rsid w:val="009B301B"/>
    <w:rsid w:val="009B3D51"/>
    <w:rsid w:val="00A0793E"/>
    <w:rsid w:val="00A446AE"/>
    <w:rsid w:val="00A473F8"/>
    <w:rsid w:val="00A6064D"/>
    <w:rsid w:val="00A75EA1"/>
    <w:rsid w:val="00A75F17"/>
    <w:rsid w:val="00A851A3"/>
    <w:rsid w:val="00AA0C51"/>
    <w:rsid w:val="00AA116B"/>
    <w:rsid w:val="00AA4086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7D81"/>
    <w:rsid w:val="00C23939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76A43"/>
    <w:rsid w:val="00D803A5"/>
    <w:rsid w:val="00D92741"/>
    <w:rsid w:val="00DD5222"/>
    <w:rsid w:val="00DE0F86"/>
    <w:rsid w:val="00E0682D"/>
    <w:rsid w:val="00E10E90"/>
    <w:rsid w:val="00E24B5E"/>
    <w:rsid w:val="00E375B5"/>
    <w:rsid w:val="00E444EA"/>
    <w:rsid w:val="00E50DB1"/>
    <w:rsid w:val="00E757C5"/>
    <w:rsid w:val="00EA5ABB"/>
    <w:rsid w:val="00EB70F3"/>
    <w:rsid w:val="00EF3D26"/>
    <w:rsid w:val="00F0151A"/>
    <w:rsid w:val="00F110C5"/>
    <w:rsid w:val="00F25A48"/>
    <w:rsid w:val="00F324F6"/>
    <w:rsid w:val="00F46EE9"/>
    <w:rsid w:val="00F53F96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6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St-2319/2016-23</izvorni_sadrzaj>
    <derivirana_varijabla naziv="DomainObject.Oznaka_1">St-2319/2016-23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Bogdan Novak</izvorni_sadrzaj>
    <derivirana_varijabla naziv="DomainObject.Predmet.StrankaFormated_1">  FINA Regionalni centar Zagreb; Bogdan Novak</derivirana_varijabla>
  </DomainObject.Predmet.StrankaFormated>
  <DomainObject.Predmet.StrankaFormatedOIB>
    <izvorni_sadrzaj>  FINA Regionalni centar Zagreb, OIB 85821130368; Bogdan Novak, OIB 82720675120</izvorni_sadrzaj>
    <derivirana_varijabla naziv="DomainObject.Predmet.StrankaFormatedOIB_1">  FINA Regionalni centar Zagreb, OIB 85821130368; Bogdan Novak, OIB 82720675120</derivirana_varijabla>
  </DomainObject.Predmet.StrankaFormatedOIB>
  <DomainObject.Predmet.StrankaFormatedWithAdress>
    <izvorni_sadrzaj> FINA Regionalni centar Zagreb, Trg svibanjskih žrtava 1995. 1, 10000 Zagreb; Bogdan Novak, Čučerska Cesta 193, 10000 Zagreb</izvorni_sadrzaj>
    <derivirana_varijabla naziv="DomainObject.Predmet.StrankaFormatedWithAdress_1"> FINA Regionalni centar Zagreb, Trg svibanjskih žrtava 1995. 1, 10000 Zagreb; Bogdan Novak, Čučerska Cesta 193, 10000 Zagreb</derivirana_varijabla>
  </DomainObject.Predmet.StrankaFormatedWithAdress>
  <DomainObject.Predmet.StrankaFormatedWithAdressOIB>
    <izvorni_sadrzaj> FINA Regionalni centar Zagreb, OIB 85821130368, Trg svibanjskih žrtava 1995. 1, 10000 Zagreb; Bogdan Novak, OIB 82720675120, Čučerska Cesta 193, 10000 Zagreb</izvorni_sadrzaj>
    <derivirana_varijabla naziv="DomainObject.Predmet.StrankaFormatedWithAdressOIB_1"> FINA Regionalni centar Zagreb, OIB 85821130368, Trg svibanjskih žrtava 1995. 1, 10000 Zagreb; Bogdan Novak, OIB 82720675120, Čučerska Cesta 193, 10000 Zagreb</derivirana_varijabla>
  </DomainObject.Predmet.StrankaFormatedWithAdressOIB>
  <DomainObject.Predmet.StrankaWithAdress>
    <izvorni_sadrzaj>FINA Regionalni centar Zagreb Trg svibanjskih žrtava 1995. 1,10000 Zagreb,Bogdan Novak Čučerska Cesta 193,10000 Zagreb</izvorni_sadrzaj>
    <derivirana_varijabla naziv="DomainObject.Predmet.StrankaWithAdress_1">FINA Regionalni centar Zagreb Trg svibanjskih žrtava 1995. 1,10000 Zagreb,Bogdan Novak Čučerska Cesta 193,10000 Zagreb</derivirana_varijabla>
  </DomainObject.Predmet.StrankaWithAdress>
  <DomainObject.Predmet.StrankaWithAdressOIB>
    <izvorni_sadrzaj>FINA Regionalni centar Zagreb, OIB 85821130368, Trg svibanjskih žrtava 1995. 1,10000 Zagreb,Bogdan Novak, OIB 82720675120, Čučerska Cesta 193,10000 Zagreb</izvorni_sadrzaj>
    <derivirana_varijabla naziv="DomainObject.Predmet.StrankaWithAdressOIB_1">FINA Regionalni centar Zagreb, OIB 85821130368, Trg svibanjskih žrtava 1995. 1,10000 Zagreb,Bogdan Novak, OIB 82720675120, Čučerska Cesta 193,10000 Zagreb</derivirana_varijabla>
  </DomainObject.Predmet.StrankaWithAdressOIB>
  <DomainObject.Predmet.StrankaNazivFormated>
    <izvorni_sadrzaj>FINA Regionalni centar Zagreb,Bogdan Novak</izvorni_sadrzaj>
    <derivirana_varijabla naziv="DomainObject.Predmet.StrankaNazivFormated_1">FINA Regionalni centar Zagreb,Bogdan Novak</derivirana_varijabla>
  </DomainObject.Predmet.StrankaNazivFormated>
  <DomainObject.Predmet.StrankaNazivFormatedOIB>
    <izvorni_sadrzaj>FINA Regionalni centar Zagreb, OIB 85821130368,Bogdan Novak, OIB 82720675120</izvorni_sadrzaj>
    <derivirana_varijabla naziv="DomainObject.Predmet.StrankaNazivFormatedOIB_1">FINA Regionalni centar Zagreb, OIB 85821130368,Bogdan Novak, OIB 82720675120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Bogdan Novak</item>
    </izvorni_sadrzaj>
    <derivirana_varijabla naziv="DomainObject.Predmet.StrankaListFormated_1">
      <item>FINA Regionalni centar Zagreb</item>
      <item>Bogdan Novak</item>
    </derivirana_varijabla>
  </DomainObject.Predmet.StrankaListFormated>
  <DomainObject.Predmet.StrankaListFormatedOIB>
    <izvorni_sadrzaj>
      <item>FINA Regionalni centar Zagreb, OIB 85821130368</item>
      <item>Bogdan Novak, OIB 82720675120</item>
    </izvorni_sadrzaj>
    <derivirana_varijabla naziv="DomainObject.Predmet.StrankaListFormatedOIB_1">
      <item>FINA Regionalni centar Zagreb, OIB 85821130368</item>
      <item>Bogdan Novak, OIB 82720675120</item>
    </derivirana_varijabla>
  </DomainObject.Predmet.StrankaListFormatedOIB>
  <DomainObject.Predmet.StrankaListFormatedWithAdress>
    <izvorni_sadrzaj>
      <item>FINA Regionalni centar Zagreb, Trg svibanjskih žrtava 1995. 1, 10000 Zagreb</item>
      <item>Bogdan Novak, Čučerska Cesta 193, 10000 Zagreb</item>
    </izvorni_sadrzaj>
    <derivirana_varijabla naziv="DomainObject.Predmet.StrankaListFormatedWithAdress_1">
      <item>FINA Regionalni centar Zagreb, Trg svibanjskih žrtava 1995. 1, 10000 Zagreb</item>
      <item>Bogdan Novak, Čučerska Cesta 193,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Bogdan Novak, OIB 82720675120, Čučerska Cesta 193, 10000 Zagreb</item>
    </izvorni_sadrzaj>
    <derivirana_varijabla naziv="DomainObject.Predmet.StrankaListFormatedWithAdressOIB_1">
      <item>FINA Regionalni centar Zagreb, OIB 85821130368, Trg svibanjskih žrtava 1995. 1, 10000 Zagreb</item>
      <item>Bogdan Novak, OIB 82720675120, Čučerska Cesta 193, 10000 Zagreb</item>
    </derivirana_varijabla>
  </DomainObject.Predmet.StrankaListFormatedWithAdressOIB>
  <DomainObject.Predmet.StrankaListNazivFormated>
    <izvorni_sadrzaj>
      <item>FINA Regionalni centar Zagreb</item>
      <item>Bogdan Novak</item>
    </izvorni_sadrzaj>
    <derivirana_varijabla naziv="DomainObject.Predmet.StrankaListNazivFormated_1">
      <item>FINA Regionalni centar Zagreb</item>
      <item>Bogdan Novak</item>
    </derivirana_varijabla>
  </DomainObject.Predmet.StrankaListNazivFormated>
  <DomainObject.Predmet.StrankaListNazivFormatedOIB>
    <izvorni_sadrzaj>
      <item>FINA Regionalni centar Zagreb, OIB 85821130368</item>
      <item>Bogdan Novak, OIB 82720675120</item>
    </izvorni_sadrzaj>
    <derivirana_varijabla naziv="DomainObject.Predmet.StrankaListNazivFormatedOIB_1">
      <item>FINA Regionalni centar Zagreb, OIB 85821130368</item>
      <item>Bogdan Novak, OIB 82720675120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  <item>ERSTE&amp;STEIERMÄRKISCHE BANKA dioničko društvo</item>
    </izvorni_sadrzaj>
    <derivirana_varijabla naziv="DomainObject.Predmet.OstaliListFormated_1">
      <item>Bogdan Novak</item>
      <item>ERSTE&amp;STEIERMÄRKISCHE BANKA dioničko društvo</item>
    </derivirana_varijabla>
  </DomainObject.Predmet.OstaliListFormated>
  <DomainObject.Predmet.OstaliListFormatedOIB>
    <izvorni_sadrzaj>
      <item>Bogdan Novak, OIB 82720675120</item>
      <item>ERSTE&amp;STEIERMÄRKISCHE BANKA dioničko društvo, OIB 23057039320</item>
    </izvorni_sadrzaj>
    <derivirana_varijabla naziv="DomainObject.Predmet.OstaliListFormatedOIB_1">
      <item>Bogdan Novak, OIB 82720675120</item>
      <item>ERSTE&amp;STEIERMÄRKISCHE BANKA dioničko društvo, OIB 23057039320</item>
    </derivirana_varijabla>
  </DomainObject.Predmet.OstaliListFormatedOIB>
  <DomainObject.Predmet.OstaliListFormatedWithAdress>
    <izvorni_sadrzaj>
      <item>Bogdan Novak, Čučerska Cesta 193, 10000 Zagreb</item>
      <item>ERSTE&amp;STEIERMÄRKISCHE BANKA dioničko društvo, Jadranski Trg 3/a, 51000 Rijeka</item>
    </izvorni_sadrzaj>
    <derivirana_varijabla naziv="DomainObject.Predmet.OstaliListFormatedWithAdress_1">
      <item>Bogdan Novak, Čučerska Cesta 193,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Bogdan Novak, OIB 82720675120, Čučerska Cesta 193, 10000 Zagreb</item>
      <item>ERSTE&amp;STEIERMÄRKISCHE BANKA dioničko društvo, OIB 23057039320, Jadranski Trg 3/a, 51000 Rijeka</item>
    </izvorni_sadrzaj>
    <derivirana_varijabla naziv="DomainObject.Predmet.OstaliListFormatedWithAdressOIB_1">
      <item>Bogdan Novak, OIB 82720675120, Čučerska Cesta 193,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Bogdan Novak</item>
      <item>ERSTE&amp;STEIERMÄRKISCHE BANKA dioničko društvo</item>
    </izvorni_sadrzaj>
    <derivirana_varijabla naziv="DomainObject.Predmet.OstaliListNazivFormated_1">
      <item>Bogdan Novak</item>
      <item>ERSTE&amp;STEIERMÄRKISCHE BANKA dioničko društvo</item>
    </derivirana_varijabla>
  </DomainObject.Predmet.OstaliListNazivFormated>
  <DomainObject.Predmet.OstaliListNazivFormatedOIB>
    <izvorni_sadrzaj>
      <item>Bogdan Novak, OIB 82720675120</item>
      <item>ERSTE&amp;STEIERMÄRKISCHE BANKA dioničko društvo, OIB 23057039320</item>
    </izvorni_sadrzaj>
    <derivirana_varijabla naziv="DomainObject.Predmet.OstaliListNazivFormatedOIB_1">
      <item>Bogdan Novak, OIB 82720675120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St-2319/2016-23</izvorni_sadrzaj>
    <derivirana_varijabla naziv="DomainObject.PoslovniBrojDokumenta_1">St-2319/2016-23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NOVAK d.o.o.</item>
      <item>Bogdan Novak</item>
      <item>ERSTE&amp;STEIERMÄRKISCHE BANKA dioničko društvo</item>
      <item>Bogdan Novak</item>
    </izvorni_sadrzaj>
    <derivirana_varijabla naziv="DomainObject.Predmet.SudioniciListNaziv_1">
      <item>FINA Regionalni centar Zagreb</item>
      <item>BRAVARIJA NOVAK d.o.o.</item>
      <item>Bogdan Novak</item>
      <item>ERSTE&amp;STEIERMÄRKISCHE BANKA dioničko društvo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  <item>, OIB 23057039320</item>
      <item>, OIB 82720675120</item>
    </izvorni_sadrzaj>
    <derivirana_varijabla naziv="DomainObject.Predmet.SudioniciListNazivOIB_1">
      <item>, OIB 85821130368</item>
      <item>, OIB 22773899773</item>
      <item>, OIB 82720675120</item>
      <item>, OIB 23057039320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81DBA-BF2F-48E9-839B-E1458489C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977</properties:Words>
  <properties:Characters>5298</properties:Characters>
  <properties:Lines>97</properties:Lines>
  <properties:Paragraphs>24</properties:Paragraphs>
  <properties:TotalTime>209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2017-07-13T13:11:00Z</cp:lastPrinted>
  <dcterms:modified xmlns:xsi="http://www.w3.org/2001/XMLSchema-instance" xsi:type="dcterms:W3CDTF">2017-07-13T13:11:00Z</dcterms:modified>
  <cp:revision>138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