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ee76" w14:paraId="c85ee76" w:rsidRDefault="004C3BAF" w:rsidP="007E1B47" w:rsidR="007E1B47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E1B47">
        <w:rPr>
          <w:noProof/>
        </w:rPr>
        <w:t xml:space="preserve">           </w:t>
      </w:r>
      <w:r w:rsidR="007E1B47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B47" w:rsidP="007E1B47" w:rsidR="007E1B47">
      <w:r>
        <w:t xml:space="preserve">   Republika Hrvatska</w:t>
      </w:r>
    </w:p>
    <w:p w:rsidRDefault="007E1B47" w:rsidP="007E1B47" w:rsidR="007E1B47">
      <w:r>
        <w:t>Trgovački sud u Osijeku</w:t>
      </w:r>
    </w:p>
    <w:p w:rsidRDefault="007E1B47" w:rsidP="007E1B47" w:rsidR="007E1B47">
      <w:r>
        <w:t xml:space="preserve">  Osijek, Zagrebačka 2</w:t>
      </w:r>
    </w:p>
    <w:p w:rsidRDefault="00750685" w:rsidP="007E1B47" w:rsidR="007E1B47">
      <w:pPr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</w:p>
    <w:p w:rsidRDefault="0038778C" w:rsidP="007E1B47" w:rsidR="00750685" w:rsidRPr="00B37760">
      <w:pPr>
        <w:ind w:hanging="720" w:left="360"/>
        <w:jc w:val="right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                                                             3 St-</w:t>
      </w:r>
      <w:r w:rsidR="001B4915">
        <w:rPr>
          <w:rStyle w:val="Naglaeno"/>
          <w:b w:val="false"/>
        </w:rPr>
        <w:t>609/18-</w:t>
      </w:r>
      <w:r w:rsidR="007E1B47">
        <w:rPr>
          <w:rStyle w:val="Naglaeno"/>
          <w:b w:val="false"/>
        </w:rPr>
        <w:t>8</w:t>
      </w:r>
      <w:r w:rsidR="001B4915">
        <w:rPr>
          <w:rStyle w:val="Naglaeno"/>
          <w:b w:val="false"/>
        </w:rPr>
        <w:t xml:space="preserve">    </w:t>
      </w:r>
      <w:r w:rsidR="00AF3E8A">
        <w:rPr>
          <w:rStyle w:val="Naglaeno"/>
          <w:b w:val="false"/>
        </w:rPr>
        <w:t xml:space="preserve">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C34748">
        <w:t>WENSI ZAGREB d.o.o. Zagreb, Resselova ulica 4, OIB 17311195016, MBS 080830532</w:t>
      </w:r>
      <w:r w:rsidR="00AF3E8A">
        <w:t>,</w:t>
      </w:r>
      <w:r w:rsidR="00C45AD6">
        <w:t xml:space="preserve">  </w:t>
      </w:r>
      <w:r w:rsidRPr="00B37760">
        <w:rPr>
          <w:color w:val="000000"/>
        </w:rPr>
        <w:t xml:space="preserve">dana </w:t>
      </w:r>
      <w:r w:rsidR="00C34748">
        <w:rPr>
          <w:color w:val="000000"/>
        </w:rPr>
        <w:t>4. prosinca 2018.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C34748">
        <w:t xml:space="preserve">WENSI ZAGREB d.o.o. Zagreb, Resselova ulica 4, OIB 17311195016, MBS 080830532.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4657FF">
        <w:rPr>
          <w:color w:val="000000"/>
        </w:rPr>
        <w:t xml:space="preserve">KATA  RAŠIĆ, </w:t>
      </w:r>
      <w:r w:rsidR="00A167DD" w:rsidRPr="001B4915">
        <w:rPr>
          <w:b/>
          <w:color w:val="000000"/>
        </w:rPr>
        <w:t xml:space="preserve"> </w:t>
      </w:r>
      <w:r w:rsidR="00A167DD" w:rsidRPr="00207225">
        <w:rPr>
          <w:color w:val="000000"/>
        </w:rPr>
        <w:t xml:space="preserve">OIB </w:t>
      </w:r>
      <w:r w:rsidR="00F74D40" w:rsidRPr="002944AC">
        <w:rPr>
          <w:color w:val="000000"/>
        </w:rPr>
        <w:t>84450283675, Vinkovci, S.S. Kranjčevića 31</w:t>
      </w:r>
      <w:r w:rsidR="002944AC">
        <w:rPr>
          <w:color w:val="000000"/>
        </w:rPr>
        <w:t>.</w:t>
      </w:r>
      <w:r w:rsidR="00D141E7">
        <w:rPr>
          <w:b/>
        </w:rPr>
        <w:t xml:space="preserve">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C34748">
        <w:t>WENSI ZAGREB d.o.o. Zagreb, Resselova ulica 4, OIB 17311195016, MBS 080830532</w:t>
      </w:r>
      <w:r w:rsidR="00012487">
        <w:t xml:space="preserve"> 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12487" w:rsidP="00012487" w:rsidR="0085221D" w:rsidRPr="00012487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 xml:space="preserve">siječnja 2019. u 9,20 </w:t>
      </w:r>
      <w:r w:rsidR="0085221D" w:rsidRPr="00012487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012487" w:rsidP="00012487" w:rsidR="00012487" w:rsidRPr="00B704BA">
      <w:pPr>
        <w:pStyle w:val="Tijeloteksta"/>
        <w:ind w:firstLine="708"/>
        <w:rPr>
          <w:sz w:val="24"/>
        </w:rPr>
      </w:pPr>
      <w:r w:rsidRPr="00B704BA">
        <w:rPr>
          <w:sz w:val="24"/>
        </w:rPr>
        <w:t xml:space="preserve">FINA Regionalni centar Zagreb je 25. rujna 2017. dostavila Trgovačkom sudu u Zagrebu prijedlog za otvaranje stečajnog postupka nad dužnikom WENSI ZAGREB d.o.o. Zagreb, Resselova ulica 4, OIB 17311195016, MBS 080830532,  Klasa: 110-07/17-01/04, Ur.broj: 04-06-17-4750 jer na dan 21. rujna  2017.  ima evidentirane neizvršene osnove za plaćanje u neprekinutom razdoblju od 120 dana u ukupnom iznosu od 53.563,15 kn. </w:t>
      </w:r>
    </w:p>
    <w:p w:rsidRDefault="00012487" w:rsidP="00012487" w:rsidR="00012487">
      <w:pPr>
        <w:jc w:val="both"/>
      </w:pPr>
    </w:p>
    <w:p w:rsidRDefault="00012487" w:rsidP="00012487" w:rsidR="00012487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0D343F">
        <w:t xml:space="preserve">21. rujna 2017. 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0D343F">
        <w:t xml:space="preserve">53.563,15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</w:t>
      </w:r>
      <w:r w:rsidR="009773F8">
        <w:t xml:space="preserve"> te da dužnik ima jednog zaposlenog djelatnika.    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2944AC">
        <w:rPr>
          <w:color w:val="000000"/>
        </w:rPr>
        <w:t xml:space="preserve"> automatskim odabirom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C34748">
        <w:t>, 4. prosinca 2018.</w:t>
      </w:r>
    </w:p>
    <w:p w:rsidRDefault="00732816" w:rsidP="00732816" w:rsidR="00732816">
      <w:pPr>
        <w:jc w:val="both"/>
      </w:pPr>
    </w:p>
    <w:p w:rsidRDefault="004D3495" w:rsidP="004D3495" w:rsidR="004D349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D3495" w:rsidP="004D3495" w:rsidR="004D349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D3495" w:rsidP="004D3495" w:rsidR="004D3495">
      <w:pPr>
        <w:jc w:val="both"/>
      </w:pPr>
    </w:p>
    <w:p w:rsidRDefault="004D3495" w:rsidP="004D3495" w:rsidR="004D34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D3495" w:rsidP="004D3495" w:rsidR="004D3495">
      <w:pPr>
        <w:jc w:val="both"/>
      </w:pPr>
      <w:r>
        <w:rPr>
          <w:color w:val="000000"/>
        </w:rPr>
        <w:t>UPUTA O PRAVNOM LIJEKU:</w:t>
      </w:r>
    </w:p>
    <w:p w:rsidRDefault="004D3495" w:rsidP="004D3495" w:rsidR="004D3495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4D3495" w:rsidP="004D3495" w:rsidR="004D3495">
      <w:pPr>
        <w:jc w:val="both"/>
      </w:pPr>
    </w:p>
    <w:p w:rsidRDefault="004D3495" w:rsidP="004D3495" w:rsidR="004D3495">
      <w:pPr>
        <w:jc w:val="both"/>
      </w:pPr>
    </w:p>
    <w:p w:rsidRDefault="004D3495" w:rsidP="004D3495" w:rsidR="004D3495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4D3495" w:rsidP="004D3495" w:rsidR="004D3495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4D3495" w:rsidP="004D3495" w:rsidR="004D3495">
      <w:pPr>
        <w:jc w:val="both"/>
      </w:pPr>
      <w:r>
        <w:t>2.</w:t>
      </w:r>
      <w:r>
        <w:tab/>
        <w:t>Dužnik – WENSI ZAGREB d.o.o. Zagreb, Reisselova ulica 4</w:t>
      </w:r>
    </w:p>
    <w:p w:rsidRDefault="004D3495" w:rsidP="004D3495" w:rsidR="004D3495">
      <w:pPr>
        <w:jc w:val="both"/>
      </w:pPr>
      <w:r>
        <w:t>3.</w:t>
      </w:r>
      <w:r>
        <w:tab/>
        <w:t xml:space="preserve">Privremeni stečajni upravitelj </w:t>
      </w:r>
    </w:p>
    <w:p w:rsidRDefault="004D3495" w:rsidP="004D3495" w:rsidR="004D3495">
      <w:pPr>
        <w:jc w:val="both"/>
      </w:pPr>
      <w:r>
        <w:t>4.</w:t>
      </w:r>
      <w:r>
        <w:tab/>
        <w:t xml:space="preserve">zz dužnika Zoran Borić, Velika Gorica, A. Šeonoe 93   </w:t>
      </w:r>
    </w:p>
    <w:p w:rsidRDefault="004D3495" w:rsidP="004D3495" w:rsidR="004D3495">
      <w:pPr>
        <w:jc w:val="both"/>
      </w:pPr>
      <w:r>
        <w:t>5</w:t>
      </w:r>
      <w:r>
        <w:tab/>
        <w:t>e-oglasna ploča uz prijedlog</w:t>
      </w:r>
    </w:p>
    <w:p w:rsidRDefault="004D3495" w:rsidP="004D3495" w:rsidR="004D3495">
      <w:pPr>
        <w:jc w:val="both"/>
      </w:pPr>
      <w:r>
        <w:t>6</w:t>
      </w:r>
      <w:r>
        <w:tab/>
        <w:t xml:space="preserve">R 10.1.    </w:t>
      </w:r>
    </w:p>
    <w:p w:rsidRDefault="004D3495" w:rsidP="00732816" w:rsidR="004D3495">
      <w:pPr>
        <w:jc w:val="both"/>
      </w:pPr>
    </w:p>
    <w:p w:rsidRDefault="004D3495" w:rsidP="00732816" w:rsidR="004D3495">
      <w:pPr>
        <w:jc w:val="both"/>
      </w:pPr>
    </w:p>
    <w:p w:rsidRDefault="004D3495" w:rsidP="00732816" w:rsidR="004D3495">
      <w:pPr>
        <w:jc w:val="both"/>
      </w:pPr>
    </w:p>
    <w:sectPr w:rsidSect="00606835" w:rsidR="004D349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89C" w:rsidR="0059189C">
      <w:r>
        <w:separator/>
      </w:r>
    </w:p>
  </w:endnote>
  <w:endnote w:id="0" w:type="continuationSeparator">
    <w:p w:rsidRDefault="0059189C" w:rsidR="0059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89C" w:rsidR="0059189C">
      <w:r>
        <w:separator/>
      </w:r>
    </w:p>
  </w:footnote>
  <w:footnote w:id="0" w:type="continuationSeparator">
    <w:p w:rsidRDefault="0059189C" w:rsidR="00591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4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9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1B4915">
      <w:t>609/18-</w:t>
    </w:r>
    <w:r w:rsidR="007E1B47">
      <w:t>8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AD6CC1"/>
    <w:multiLevelType w:val="hybridMultilevel"/>
    <w:tmpl w:val="8EC0D330"/>
    <w:lvl w:tplc="19E6064A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87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37EBB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5F64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343F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915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225"/>
    <w:rsid w:val="0020732D"/>
    <w:rsid w:val="00207E31"/>
    <w:rsid w:val="002114F3"/>
    <w:rsid w:val="00211DB8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44AC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7FF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3495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189C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20F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1B47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278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5C5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773F8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0EF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004B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299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4BA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474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41E7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4981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1BD8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4D40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49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49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49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49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9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8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5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WENSI ZAGREB d.o.o.</izvorni_sadrzaj>
    <derivirana_varijabla naziv="DomainObject.Predmet.ProtustrankaFormated_1">  WENSI ZAGREB d.o.o.</derivirana_varijabla>
  </DomainObject.Predmet.ProtustrankaFormated>
  <DomainObject.Predmet.ProtustrankaFormatedOIB>
    <izvorni_sadrzaj>  WENSI ZAGREB d.o.o., OIB 17311195016</izvorni_sadrzaj>
    <derivirana_varijabla naziv="DomainObject.Predmet.ProtustrankaFormatedOIB_1">  WENSI ZAGREB d.o.o., OIB 17311195016</derivirana_varijabla>
  </DomainObject.Predmet.ProtustrankaFormatedOIB>
  <DomainObject.Predmet.ProtustrankaFormatedWithAdress>
    <izvorni_sadrzaj> WENSI ZAGREB d.o.o., Resselova ulica 4, 10000 Zagreb</izvorni_sadrzaj>
    <derivirana_varijabla naziv="DomainObject.Predmet.ProtustrankaFormatedWithAdress_1"> WENSI ZAGREB d.o.o., Resselova ulica 4, 10000 Zagreb</derivirana_varijabla>
  </DomainObject.Predmet.ProtustrankaFormatedWithAdress>
  <DomainObject.Predmet.ProtustrankaFormatedWithAdressOIB>
    <izvorni_sadrzaj> WENSI ZAGREB d.o.o., OIB 17311195016, Resselova ulica 4, 10000 Zagreb</izvorni_sadrzaj>
    <derivirana_varijabla naziv="DomainObject.Predmet.ProtustrankaFormatedWithAdressOIB_1"> WENSI ZAGREB d.o.o., OIB 17311195016, Resselova ulica 4, 10000 Zagreb</derivirana_varijabla>
  </DomainObject.Predmet.ProtustrankaFormatedWithAdressOIB>
  <DomainObject.Predmet.ProtustrankaWithAdress>
    <izvorni_sadrzaj>WENSI ZAGREB d.o.o. Resselova ulica 4, 10000 Zagreb</izvorni_sadrzaj>
    <derivirana_varijabla naziv="DomainObject.Predmet.ProtustrankaWithAdress_1">WENSI ZAGREB d.o.o. Resselova ulica 4, 10000 Zagreb</derivirana_varijabla>
  </DomainObject.Predmet.ProtustrankaWithAdress>
  <DomainObject.Predmet.ProtustrankaWithAdressOIB>
    <izvorni_sadrzaj>WENSI ZAGREB d.o.o., OIB 17311195016, Resselova ulica 4, 10000 Zagreb</izvorni_sadrzaj>
    <derivirana_varijabla naziv="DomainObject.Predmet.ProtustrankaWithAdressOIB_1">WENSI ZAGREB d.o.o., OIB 17311195016, Resselova ulica 4, 10000 Zagreb</derivirana_varijabla>
  </DomainObject.Predmet.ProtustrankaWithAdressOIB>
  <DomainObject.Predmet.ProtustrankaNazivFormated>
    <izvorni_sadrzaj>WENSI ZAGREB d.o.o.</izvorni_sadrzaj>
    <derivirana_varijabla naziv="DomainObject.Predmet.ProtustrankaNazivFormated_1">WENSI ZAGREB d.o.o.</derivirana_varijabla>
  </DomainObject.Predmet.ProtustrankaNazivFormated>
  <DomainObject.Predmet.ProtustrankaNazivFormatedOIB>
    <izvorni_sadrzaj>WENSI ZAGREB d.o.o., OIB 17311195016</izvorni_sadrzaj>
    <derivirana_varijabla naziv="DomainObject.Predmet.ProtustrankaNazivFormatedOIB_1">WENSI ZAGREB d.o.o., OIB 17311195016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WENSI ZAGREB d.o.o.</item>
    </izvorni_sadrzaj>
    <derivirana_varijabla naziv="DomainObject.Predmet.ProtuStrankaListFormated_1">
      <item>WENSI ZAGREB d.o.o.</item>
    </derivirana_varijabla>
  </DomainObject.Predmet.ProtuStrankaListFormated>
  <DomainObject.Predmet.ProtuStrankaListFormatedOIB>
    <izvorni_sadrzaj>
      <item>WENSI ZAGREB d.o.o., OIB 17311195016</item>
    </izvorni_sadrzaj>
    <derivirana_varijabla naziv="DomainObject.Predmet.ProtuStrankaListFormatedOIB_1">
      <item>WENSI ZAGREB d.o.o., OIB 17311195016</item>
    </derivirana_varijabla>
  </DomainObject.Predmet.ProtuStrankaListFormatedOIB>
  <DomainObject.Predmet.ProtuStrankaListFormatedWithAdress>
    <izvorni_sadrzaj>
      <item>WENSI ZAGREB d.o.o., Resselova ulica 4, 10000 Zagreb</item>
    </izvorni_sadrzaj>
    <derivirana_varijabla naziv="DomainObject.Predmet.ProtuStrankaListFormatedWithAdress_1">
      <item>WENSI ZAGREB d.o.o., Resselova ulica 4, 10000 Zagreb</item>
    </derivirana_varijabla>
  </DomainObject.Predmet.ProtuStrankaListFormatedWithAdress>
  <DomainObject.Predmet.ProtuStrankaListFormatedWithAdressOIB>
    <izvorni_sadrzaj>
      <item>WENSI ZAGREB d.o.o., OIB 17311195016, Resselova ulica 4, 10000 Zagreb</item>
    </izvorni_sadrzaj>
    <derivirana_varijabla naziv="DomainObject.Predmet.ProtuStrankaListFormatedWithAdressOIB_1">
      <item>WENSI ZAGREB d.o.o., OIB 17311195016, Resselova ulica 4, 10000 Zagreb</item>
    </derivirana_varijabla>
  </DomainObject.Predmet.ProtuStrankaListFormatedWithAdressOIB>
  <DomainObject.Predmet.ProtuStrankaListNazivFormated>
    <izvorni_sadrzaj>
      <item>WENSI ZAGREB d.o.o.</item>
    </izvorni_sadrzaj>
    <derivirana_varijabla naziv="DomainObject.Predmet.ProtuStrankaListNazivFormated_1">
      <item>WENSI ZAGREB d.o.o.</item>
    </derivirana_varijabla>
  </DomainObject.Predmet.ProtuStrankaListNazivFormated>
  <DomainObject.Predmet.ProtuStrankaListNazivFormatedOIB>
    <izvorni_sadrzaj>
      <item>WENSI ZAGREB d.o.o., OIB 17311195016</item>
    </izvorni_sadrzaj>
    <derivirana_varijabla naziv="DomainObject.Predmet.ProtuStrankaListNazivFormatedOIB_1">
      <item>WENSI ZAGREB d.o.o., OIB 17311195016</item>
    </derivirana_varijabla>
  </DomainObject.Predmet.ProtuStrankaListNazivFormatedOIB>
  <DomainObject.Predmet.OstaliListFormated>
    <izvorni_sadrzaj>
      <item>Zoran Borić</item>
    </izvorni_sadrzaj>
    <derivirana_varijabla naziv="DomainObject.Predmet.OstaliListFormated_1">
      <item>Zoran Borić</item>
    </derivirana_varijabla>
  </DomainObject.Predmet.OstaliListFormated>
  <DomainObject.Predmet.OstaliListFormatedOIB>
    <izvorni_sadrzaj>
      <item>Zoran Borić, OIB 99602287224</item>
    </izvorni_sadrzaj>
    <derivirana_varijabla naziv="DomainObject.Predmet.OstaliListFormatedOIB_1">
      <item>Zoran Borić, OIB 99602287224</item>
    </derivirana_varijabla>
  </DomainObject.Predmet.OstaliListFormatedOIB>
  <DomainObject.Predmet.OstaliListFormatedWithAdress>
    <izvorni_sadrzaj>
      <item>Zoran Borić, Augusta Šenoe 93, 10410 Velika Gorica</item>
    </izvorni_sadrzaj>
    <derivirana_varijabla naziv="DomainObject.Predmet.OstaliListFormatedWithAdress_1">
      <item>Zoran Borić, Augusta Šenoe 93, 10410 Velika Gorica</item>
    </derivirana_varijabla>
  </DomainObject.Predmet.OstaliListFormatedWithAdress>
  <DomainObject.Predmet.OstaliListFormatedWithAdressOIB>
    <izvorni_sadrzaj>
      <item>Zoran Borić, OIB 99602287224, Augusta Šenoe 93, 10410 Velika Gorica</item>
    </izvorni_sadrzaj>
    <derivirana_varijabla naziv="DomainObject.Predmet.OstaliListFormatedWithAdressOIB_1">
      <item>Zoran Borić, OIB 99602287224, Augusta Šenoe 93, 10410 Velika Gorica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99602287224</item>
    </izvorni_sadrzaj>
    <derivirana_varijabla naziv="DomainObject.Predmet.OstaliListNazivFormatedOIB_1">
      <item>Zoran Borić, OIB 99602287224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WENSI ZAGREB d.o.o.</izvorni_sadrzaj>
    <derivirana_varijabla naziv="DomainObject.Predmet.ProtustrankaIDrugi_1">WENSI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WENSI ZAGREB d.o.o., OIB 17311195016, Resselova ulica 4, 10000 Zagreb</izvorni_sadrzaj>
    <derivirana_varijabla naziv="DomainObject.Predmet.ProtustrankaIDrugiAdressOIB_1">WENSI ZAGREB d.o.o., OIB 17311195016, Resselova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WENSI ZAGREB d.o.o.</item>
      <item>FINA Regionalni centar Zagreb</item>
      <item>Zoran Borić</item>
    </izvorni_sadrzaj>
    <derivirana_varijabla naziv="DomainObject.Predmet.SudioniciListNaziv_1">
      <item>WENSI ZAGREB d.o.o.</item>
      <item>FINA Regionalni centar Zagreb</item>
      <item>Zoran Borić</item>
    </derivirana_varijabla>
  </DomainObject.Predmet.SudioniciListNaziv>
  <DomainObject.Predmet.SudioniciListAdressOIB>
    <izvorni_sadrzaj>
      <item>WENSI ZAGREB d.o.o., OIB 17311195016, Resselova ulica 4,10000 Zagreb</item>
      <item>FINA Regionalni centar Zagreb, OIB 85821130368, Trg svibanjskih žrtava 1995. 1,10000 Zagreb</item>
      <item>Zoran Borić, OIB 99602287224, Augusta Šenoe 93,10410 Velika Gorica</item>
    </izvorni_sadrzaj>
    <derivirana_varijabla naziv="DomainObject.Predmet.SudioniciListAdressOIB_1">
      <item>WENSI ZAGREB d.o.o., OIB 17311195016, Resselova ulica 4,10000 Zagreb</item>
      <item>FINA Regionalni centar Zagreb, OIB 85821130368, Trg svibanjskih žrtava 1995. 1,10000 Zagreb</item>
      <item>Zoran Borić, OIB 99602287224, Augusta Šenoe 93,10410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17311195016</item>
      <item>, OIB 85821130368</item>
      <item>, OIB 99602287224</item>
    </izvorni_sadrzaj>
    <derivirana_varijabla naziv="DomainObject.Predmet.SudioniciListNazivOIB_1">
      <item>, OIB 17311195016</item>
      <item>, OIB 85821130368</item>
      <item>, OIB 99602287224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665BA-D484-4B2A-BFFE-D07727EAD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3135</properties:Characters>
  <properties:Lines>95</properties:Lines>
  <properties:Paragraphs>34</properties:Paragraphs>
  <properties:TotalTime>970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2018-12-04T11:05:00Z</cp:lastPrinted>
  <dcterms:modified xmlns:xsi="http://www.w3.org/2001/XMLSchema-instance" xsi:type="dcterms:W3CDTF">2018-12-04T11:09:00Z</dcterms:modified>
  <cp:revision>853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