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4684" w14:paraId="c834684" w:rsidRDefault="00DF48B1" w:rsidP="00DF48B1" w:rsidR="00DF48B1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DF48B1" w:rsidP="00DF48B1" w:rsidR="00DF48B1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DF48B1" w:rsidP="00DF48B1" w:rsidR="00DF48B1" w:rsidRPr="00A01367">
      <w:r w:rsidRPr="00A01367">
        <w:t xml:space="preserve"> TRGOVAČKI SUD U PAZINU</w:t>
      </w:r>
    </w:p>
    <w:p w:rsidRDefault="00DF48B1" w:rsidP="00DF48B1" w:rsidR="00DF48B1" w:rsidRPr="00A01367">
      <w:r w:rsidRPr="00A01367">
        <w:t xml:space="preserve">     52000 PAZIN, </w:t>
      </w:r>
      <w:proofErr w:type="spellStart"/>
      <w:r w:rsidRPr="00A01367">
        <w:t>Dršćevka</w:t>
      </w:r>
      <w:proofErr w:type="spellEnd"/>
      <w:r w:rsidRPr="00A01367">
        <w:t xml:space="preserve">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 xml:space="preserve">  Posl.br.: 2 St-678</w:t>
      </w:r>
      <w:r w:rsidRPr="00A01367">
        <w:t>/16-</w:t>
      </w:r>
      <w:r>
        <w:t>7</w:t>
      </w:r>
    </w:p>
    <w:p w:rsidRDefault="00DF48B1" w:rsidP="00DF48B1" w:rsidR="00DF48B1" w:rsidRPr="00A01367">
      <w:pPr>
        <w:jc w:val="both"/>
      </w:pPr>
    </w:p>
    <w:p w:rsidRDefault="00DF48B1" w:rsidP="00DF48B1" w:rsidR="00DF48B1" w:rsidRPr="00A01367">
      <w:pPr>
        <w:jc w:val="center"/>
      </w:pPr>
      <w:r w:rsidRPr="00A01367">
        <w:t>R E P U B L I K A  H R V A T S K A</w:t>
      </w:r>
    </w:p>
    <w:p w:rsidRDefault="00DF48B1" w:rsidP="00DF48B1" w:rsidR="00DF48B1" w:rsidRPr="00A01367"/>
    <w:p w:rsidRDefault="00DF48B1" w:rsidP="00DF48B1" w:rsidR="00DF48B1" w:rsidRPr="00A01367">
      <w:pPr>
        <w:jc w:val="center"/>
      </w:pPr>
      <w:r w:rsidRPr="00A01367">
        <w:t>R J E Š E NJ E</w:t>
      </w:r>
    </w:p>
    <w:p w:rsidRDefault="00DF48B1" w:rsidP="00DF48B1" w:rsidR="00DF48B1" w:rsidRPr="00A01367"/>
    <w:p w:rsidRDefault="00DF48B1" w:rsidP="00DF48B1" w:rsidR="00DF48B1" w:rsidRPr="00DF48B1">
      <w:pPr>
        <w:jc w:val="both"/>
      </w:pPr>
      <w:r w:rsidRPr="00DF48B1">
        <w:tab/>
        <w:t xml:space="preserve">Trgovački sud u Pazinu, po stečajnom sucu Adrijani Labinjan Skok, po prijedlogu FINA-e, OIB: 85821130368, RC Rijeka, Podružnica Pula, </w:t>
      </w:r>
      <w:proofErr w:type="spellStart"/>
      <w:r w:rsidRPr="00DF48B1">
        <w:t>Giardini</w:t>
      </w:r>
      <w:proofErr w:type="spellEnd"/>
      <w:r w:rsidRPr="00DF48B1">
        <w:t xml:space="preserve"> 5, za otvaranje stečajnog postupka nad dužnikom NIA TAXI j.d.o.o., </w:t>
      </w:r>
      <w:proofErr w:type="spellStart"/>
      <w:r w:rsidRPr="00DF48B1">
        <w:t>Vodnjan</w:t>
      </w:r>
      <w:proofErr w:type="spellEnd"/>
      <w:r w:rsidRPr="00DF48B1">
        <w:t xml:space="preserve">, Fažanska cesta 54 A, OIB: 36598575770, dana </w:t>
      </w:r>
      <w:r>
        <w:t>5. svibnja</w:t>
      </w:r>
      <w:r w:rsidRPr="00DF48B1">
        <w:t xml:space="preserve"> 2016. </w:t>
      </w:r>
    </w:p>
    <w:p w:rsidRDefault="00DF48B1" w:rsidP="00DF48B1" w:rsidR="00DF48B1" w:rsidRPr="00DF48B1">
      <w:pPr>
        <w:jc w:val="both"/>
      </w:pPr>
    </w:p>
    <w:p w:rsidRDefault="00DF48B1" w:rsidP="00DF48B1" w:rsidR="00DF48B1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DF48B1" w:rsidP="00DF48B1" w:rsidR="00DF48B1" w:rsidRPr="00A01367">
      <w:pPr>
        <w:ind w:firstLine="708"/>
      </w:pPr>
    </w:p>
    <w:p w:rsidRDefault="00DF48B1" w:rsidP="00DF48B1" w:rsidR="00DF48B1" w:rsidRPr="00A01367">
      <w:pPr>
        <w:ind w:firstLine="708"/>
        <w:jc w:val="both"/>
      </w:pPr>
      <w:r w:rsidRPr="00A01367">
        <w:t>I.</w:t>
      </w:r>
      <w:r w:rsidRPr="00A01367">
        <w:tab/>
        <w:t xml:space="preserve">Odgađa se ročište koje je u ovom predmetu zakazano za </w:t>
      </w:r>
      <w:r>
        <w:t>8. lipnja</w:t>
      </w:r>
      <w:r w:rsidRPr="00A01367">
        <w:t xml:space="preserve"> 2016. u </w:t>
      </w:r>
      <w:r>
        <w:t>9</w:t>
      </w:r>
      <w:r w:rsidRPr="00A01367">
        <w:t>:</w:t>
      </w:r>
      <w:r>
        <w:t>15</w:t>
      </w:r>
      <w:r w:rsidRPr="00A01367">
        <w:t xml:space="preserve"> sati. </w:t>
      </w:r>
    </w:p>
    <w:p w:rsidRDefault="00DF48B1" w:rsidP="00DF48B1" w:rsidR="00DF48B1" w:rsidRPr="00A01367">
      <w:pPr>
        <w:ind w:firstLine="708"/>
      </w:pPr>
    </w:p>
    <w:p w:rsidRDefault="00DF48B1" w:rsidP="00DF48B1" w:rsidR="00DF48B1" w:rsidRPr="00AF2C1B">
      <w:pPr>
        <w:jc w:val="both"/>
      </w:pPr>
      <w:r w:rsidRPr="00AF2C1B">
        <w:tab/>
        <w:t>II.</w:t>
      </w:r>
      <w:r w:rsidRPr="00AF2C1B">
        <w:tab/>
        <w:t xml:space="preserve">Obustavlja se postupak po prijedlogu FINA-e, OIB: 85821130368, RC Rijeka, Podružnica Pula, </w:t>
      </w:r>
      <w:proofErr w:type="spellStart"/>
      <w:r w:rsidRPr="00AF2C1B">
        <w:t>Giardini</w:t>
      </w:r>
      <w:proofErr w:type="spellEnd"/>
      <w:r w:rsidRPr="00AF2C1B">
        <w:t xml:space="preserve"> 5, za otvaranje stečajnog postupka nad dužnikom </w:t>
      </w:r>
      <w:r w:rsidRPr="00DF48B1">
        <w:t xml:space="preserve">NIA TAXI j.d.o.o., </w:t>
      </w:r>
      <w:proofErr w:type="spellStart"/>
      <w:r w:rsidRPr="00DF48B1">
        <w:t>Vodnjan</w:t>
      </w:r>
      <w:proofErr w:type="spellEnd"/>
      <w:r w:rsidRPr="00DF48B1">
        <w:t>, Fažanska cesta 54 A, OIB: 36598575770</w:t>
      </w:r>
      <w:r>
        <w:t xml:space="preserve">, koji je zaprimljen 15. travnja 2016. </w:t>
      </w:r>
    </w:p>
    <w:p w:rsidRDefault="00DF48B1" w:rsidP="00DF48B1" w:rsidR="00DF48B1" w:rsidRPr="00AF2C1B">
      <w:pPr>
        <w:jc w:val="both"/>
      </w:pPr>
    </w:p>
    <w:p w:rsidRDefault="00DF48B1" w:rsidP="00DF48B1" w:rsidR="00DF48B1" w:rsidRPr="00A01367">
      <w:pPr>
        <w:jc w:val="center"/>
      </w:pPr>
      <w:r w:rsidRPr="00A01367">
        <w:t>Obrazloženje</w:t>
      </w:r>
    </w:p>
    <w:p w:rsidRDefault="00DF48B1" w:rsidP="00DF48B1" w:rsidR="00DF48B1" w:rsidRPr="00A01367"/>
    <w:p w:rsidRDefault="00DF48B1" w:rsidP="00DF48B1" w:rsidR="00DF48B1">
      <w:pPr>
        <w:jc w:val="both"/>
      </w:pPr>
      <w:r w:rsidRPr="00A01367">
        <w:tab/>
        <w:t xml:space="preserve">Iz </w:t>
      </w:r>
      <w:r w:rsidR="00665068">
        <w:t>Potvrde</w:t>
      </w:r>
      <w:r>
        <w:t xml:space="preserve"> FINA-e od 28.4.2016. </w:t>
      </w:r>
      <w:r w:rsidRPr="00A01367">
        <w:t>proizlazi da računi društva nisu u blokadi i da nema nepodmirenih obveza, pa proizlazi da je dužnik prije završetka prethodnog postupka postao sposoban za plaćanje, te je po odredbi čl. 128. st. 9. Stečajnog zakona (NN 71/15) valjalo obustaviti postupak</w:t>
      </w:r>
      <w:r>
        <w:t>,</w:t>
      </w:r>
      <w:r w:rsidRPr="00890830">
        <w:t xml:space="preserve"> </w:t>
      </w:r>
      <w:r>
        <w:t>a zakazano ročište odgoditi kao bespredmetno</w:t>
      </w:r>
      <w:r w:rsidRPr="00A01367">
        <w:t>.</w:t>
      </w:r>
    </w:p>
    <w:p w:rsidRDefault="00DF48B1" w:rsidP="00DF48B1" w:rsidR="00DF48B1" w:rsidRPr="00A01367">
      <w:pPr>
        <w:jc w:val="both"/>
      </w:pPr>
      <w:r w:rsidRPr="00A01367">
        <w:tab/>
      </w:r>
    </w:p>
    <w:p w:rsidRDefault="00DF48B1" w:rsidP="00DF48B1" w:rsidR="00DF48B1" w:rsidRPr="00A01367">
      <w:pPr>
        <w:jc w:val="center"/>
      </w:pPr>
      <w:r w:rsidRPr="00A01367">
        <w:t xml:space="preserve">U Pazinu, </w:t>
      </w:r>
      <w:r>
        <w:t>5. svibnja</w:t>
      </w:r>
      <w:r w:rsidRPr="00A01367">
        <w:t xml:space="preserve"> 2016.</w:t>
      </w:r>
    </w:p>
    <w:p w:rsidRDefault="00DF48B1" w:rsidP="00DF48B1" w:rsidR="00DF48B1" w:rsidRPr="00A01367">
      <w:pPr>
        <w:jc w:val="center"/>
      </w:pPr>
      <w:r w:rsidRPr="00A01367">
        <w:t xml:space="preserve">  </w:t>
      </w:r>
    </w:p>
    <w:p w:rsidRDefault="00DF48B1" w:rsidP="00DF48B1" w:rsidR="00DF48B1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DF48B1" w:rsidP="00DF48B1" w:rsidR="00DF48B1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DF48B1" w:rsidP="00DF48B1" w:rsidR="00DF48B1" w:rsidRPr="00A01367">
      <w:pPr>
        <w:jc w:val="both"/>
      </w:pPr>
    </w:p>
    <w:p w:rsidRDefault="00DF48B1" w:rsidP="00DF48B1" w:rsidR="00DF48B1" w:rsidRPr="00A01367">
      <w:pPr>
        <w:jc w:val="both"/>
      </w:pPr>
    </w:p>
    <w:p w:rsidRDefault="00DF48B1" w:rsidP="00DF48B1" w:rsidR="00DF48B1" w:rsidRPr="00A01367">
      <w:r w:rsidRPr="00A01367">
        <w:t>UPUTA O PRAVNOM LIJEKU:</w:t>
      </w:r>
    </w:p>
    <w:p w:rsidRDefault="00DF48B1" w:rsidP="00DF48B1" w:rsidR="00DF48B1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DF48B1" w:rsidP="00DF48B1" w:rsidR="00DF48B1" w:rsidRPr="00A01367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DF48B1" w:rsidP="00DF48B1" w:rsidR="00DF48B1" w:rsidRPr="00A01367">
      <w:pPr>
        <w:jc w:val="both"/>
      </w:pPr>
    </w:p>
    <w:p w:rsidRDefault="00DF48B1" w:rsidP="00DF48B1" w:rsidR="00DF48B1" w:rsidRPr="00A01367">
      <w:pPr>
        <w:jc w:val="both"/>
      </w:pPr>
      <w:r w:rsidRPr="00A01367">
        <w:t>DNA:</w:t>
      </w:r>
    </w:p>
    <w:p w:rsidRDefault="00DF48B1" w:rsidP="00DF48B1" w:rsidR="00DF48B1" w:rsidRPr="00A01367">
      <w:pPr>
        <w:jc w:val="both"/>
      </w:pPr>
      <w:r w:rsidRPr="00A01367">
        <w:t xml:space="preserve">- FINA, Podružnica Pula, Pula, </w:t>
      </w:r>
      <w:proofErr w:type="spellStart"/>
      <w:r w:rsidRPr="00A01367">
        <w:t>Giardini</w:t>
      </w:r>
      <w:proofErr w:type="spellEnd"/>
      <w:r w:rsidRPr="00A01367">
        <w:t xml:space="preserve"> 5 </w:t>
      </w:r>
    </w:p>
    <w:p w:rsidRDefault="00DF48B1" w:rsidP="00DF48B1" w:rsidR="00DF48B1" w:rsidRPr="00A01367">
      <w:r w:rsidRPr="00A01367">
        <w:t>- dužnik</w:t>
      </w:r>
    </w:p>
    <w:p w:rsidRDefault="00DF48B1" w:rsidR="00500701">
      <w:r w:rsidRPr="00A01367">
        <w:t>- mrežna stranica e-Oglasna ploča suda (8 dana)</w:t>
      </w:r>
    </w:p>
    <w:sectPr w:rsidSect="00834E37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F50" w:rsidR="00000000">
      <w:r>
        <w:separator/>
      </w:r>
    </w:p>
  </w:endnote>
  <w:endnote w:id="0" w:type="continuationSeparator">
    <w:p w:rsidRDefault="00CA3F5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F50" w:rsidR="00000000">
      <w:r>
        <w:separator/>
      </w:r>
    </w:p>
  </w:footnote>
  <w:footnote w:id="0" w:type="continuationSeparator">
    <w:p w:rsidRDefault="00CA3F5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65068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F48B1"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CA3F5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8B1"/>
    <w:rsid w:val="00554328"/>
    <w:rsid w:val="00665068"/>
    <w:rsid w:val="00985388"/>
    <w:rsid w:val="00CA3F50"/>
    <w:rsid w:val="00D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48B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48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48B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48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48B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3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F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F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F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F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48B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48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48B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48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48B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3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F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F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F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F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St-678/2016</izvorni_sadrzaj>
    <derivirana_varijabla naziv="DomainObject.Predmet.OznakaBroj_1">St-678/2016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NIA TAXI j.d.o.o. VODNJAN</izvorni_sadrzaj>
    <derivirana_varijabla naziv="DomainObject.Predmet.ProtustrankaFormated_1">  NIA TAXI j.d.o.o. VODNJAN</derivirana_varijabla>
  </DomainObject.Predmet.ProtustrankaFormated>
  <DomainObject.Predmet.ProtustrankaFormatedOIB>
    <izvorni_sadrzaj>  NIA TAXI j.d.o.o. VODNJAN, OIB 36598575770</izvorni_sadrzaj>
    <derivirana_varijabla naziv="DomainObject.Predmet.ProtustrankaFormatedOIB_1">  NIA TAXI j.d.o.o. VODNJAN, OIB 36598575770</derivirana_varijabla>
  </DomainObject.Predmet.ProtustrankaFormatedOIB>
  <DomainObject.Predmet.ProtustrankaFormatedWithAdress>
    <izvorni_sadrzaj> NIA TAXI j.d.o.o. VODNJAN, Fažanska cesta 54 A, 52100 Vodnjan</izvorni_sadrzaj>
    <derivirana_varijabla naziv="DomainObject.Predmet.ProtustrankaFormatedWithAdress_1"> NIA TAXI j.d.o.o. VODNJAN, Fažanska cesta 54 A, 52100 Vodnjan</derivirana_varijabla>
  </DomainObject.Predmet.ProtustrankaFormatedWithAdress>
  <DomainObject.Predmet.ProtustrankaFormatedWithAdressOIB>
    <izvorni_sadrzaj> NIA TAXI j.d.o.o. VODNJAN, OIB 36598575770, Fažanska cesta 54 A, 52100 Vodnjan</izvorni_sadrzaj>
    <derivirana_varijabla naziv="DomainObject.Predmet.ProtustrankaFormatedWithAdressOIB_1"> NIA TAXI j.d.o.o. VODNJAN, OIB 36598575770, Fažanska cesta 54 A, 52100 Vodnjan</derivirana_varijabla>
  </DomainObject.Predmet.ProtustrankaFormatedWithAdressOIB>
  <DomainObject.Predmet.ProtustrankaWithAdress>
    <izvorni_sadrzaj>NIA TAXI j.d.o.o. VODNJAN Fažanska cesta 54 A, 52100 Vodnjan</izvorni_sadrzaj>
    <derivirana_varijabla naziv="DomainObject.Predmet.ProtustrankaWithAdress_1">NIA TAXI j.d.o.o. VODNJAN Fažanska cesta 54 A, 52100 Vodnjan</derivirana_varijabla>
  </DomainObject.Predmet.ProtustrankaWithAdress>
  <DomainObject.Predmet.ProtustrankaWithAdressOIB>
    <izvorni_sadrzaj>NIA TAXI j.d.o.o. VODNJAN, OIB 36598575770, Fažanska cesta 54 A, 52100 Vodnjan</izvorni_sadrzaj>
    <derivirana_varijabla naziv="DomainObject.Predmet.ProtustrankaWithAdressOIB_1">NIA TAXI j.d.o.o. VODNJAN, OIB 36598575770, Fažanska cesta 54 A, 52100 Vodnjan</derivirana_varijabla>
  </DomainObject.Predmet.ProtustrankaWithAdressOIB>
  <DomainObject.Predmet.ProtustrankaNazivFormated>
    <izvorni_sadrzaj>NIA TAXI j.d.o.o. VODNJAN</izvorni_sadrzaj>
    <derivirana_varijabla naziv="DomainObject.Predmet.ProtustrankaNazivFormated_1">NIA TAXI j.d.o.o. VODNJAN</derivirana_varijabla>
  </DomainObject.Predmet.ProtustrankaNazivFormated>
  <DomainObject.Predmet.ProtustrankaNazivFormatedOIB>
    <izvorni_sadrzaj>NIA TAXI j.d.o.o. VODNJAN, OIB 36598575770</izvorni_sadrzaj>
    <derivirana_varijabla naziv="DomainObject.Predmet.ProtustrankaNazivFormatedOIB_1">NIA TAXI j.d.o.o. VODNJAN, OIB 36598575770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19883.57</izvorni_sadrzaj>
    <derivirana_varijabla naziv="DomainObject.Predmet.TrenutnaVrijednost_1">19883.57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NIA TAXI j.d.o.o. VODNJAN</item>
    </izvorni_sadrzaj>
    <derivirana_varijabla naziv="DomainObject.Predmet.ProtuStrankaListFormated_1">
      <item>NIA TAXI j.d.o.o. VODNJAN</item>
    </derivirana_varijabla>
  </DomainObject.Predmet.ProtuStrankaListFormated>
  <DomainObject.Predmet.ProtuStrankaListFormatedOIB>
    <izvorni_sadrzaj>
      <item>NIA TAXI j.d.o.o. VODNJAN, OIB 36598575770</item>
    </izvorni_sadrzaj>
    <derivirana_varijabla naziv="DomainObject.Predmet.ProtuStrankaListFormatedOIB_1">
      <item>NIA TAXI j.d.o.o. VODNJAN, OIB 36598575770</item>
    </derivirana_varijabla>
  </DomainObject.Predmet.ProtuStrankaListFormatedOIB>
  <DomainObject.Predmet.ProtuStrankaListFormatedWithAdress>
    <izvorni_sadrzaj>
      <item>NIA TAXI j.d.o.o. VODNJAN, Fažanska cesta 54 A, 52100 Vodnjan</item>
    </izvorni_sadrzaj>
    <derivirana_varijabla naziv="DomainObject.Predmet.ProtuStrankaListFormatedWithAdress_1">
      <item>NIA TAXI j.d.o.o. VODNJAN, Fažanska cesta 54 A, 52100 Vodnjan</item>
    </derivirana_varijabla>
  </DomainObject.Predmet.ProtuStrankaListFormatedWithAdress>
  <DomainObject.Predmet.ProtuStrankaListFormatedWithAdressOIB>
    <izvorni_sadrzaj>
      <item>NIA TAXI j.d.o.o. VODNJAN, OIB 36598575770, Fažanska cesta 54 A, 52100 Vodnjan</item>
    </izvorni_sadrzaj>
    <derivirana_varijabla naziv="DomainObject.Predmet.ProtuStrankaListFormatedWithAdressOIB_1">
      <item>NIA TAXI j.d.o.o. VODNJAN, OIB 36598575770, Fažanska cesta 54 A, 52100 Vodnjan</item>
    </derivirana_varijabla>
  </DomainObject.Predmet.ProtuStrankaListFormatedWithAdressOIB>
  <DomainObject.Predmet.ProtuStrankaListNazivFormated>
    <izvorni_sadrzaj>
      <item>NIA TAXI j.d.o.o. VODNJAN</item>
    </izvorni_sadrzaj>
    <derivirana_varijabla naziv="DomainObject.Predmet.ProtuStrankaListNazivFormated_1">
      <item>NIA TAXI j.d.o.o. VODNJAN</item>
    </derivirana_varijabla>
  </DomainObject.Predmet.ProtuStrankaListNazivFormated>
  <DomainObject.Predmet.ProtuStrankaListNazivFormatedOIB>
    <izvorni_sadrzaj>
      <item>NIA TAXI j.d.o.o. VODNJAN, OIB 36598575770</item>
    </izvorni_sadrzaj>
    <derivirana_varijabla naziv="DomainObject.Predmet.ProtuStrankaListNazivFormatedOIB_1">
      <item>NIA TAXI j.d.o.o. VODNJAN, OIB 36598575770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NIA TAXI j.d.o.o. VODNJAN</izvorni_sadrzaj>
    <derivirana_varijabla naziv="DomainObject.Predmet.ProtustrankaIDrugi_1">NIA TAXI j.d.o.o.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NIA TAXI j.d.o.o. VODNJAN, OIB 36598575770, Fažanska cesta 54 A, 52100 Vodnjan</izvorni_sadrzaj>
    <derivirana_varijabla naziv="DomainObject.Predmet.ProtustrankaIDrugiAdressOIB_1">NIA TAXI j.d.o.o. VODNJAN, OIB 36598575770, Fažanska cesta 54 A,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NIA TAXI j.d.o.o. VODNJAN</item>
    </izvorni_sadrzaj>
    <derivirana_varijabla naziv="DomainObject.Predmet.SudioniciListNaziv_1">
      <item>FINANCIJSKA AGENCIJA, RC RIJEKA, PODRUŽNICA PULA, PULA</item>
      <item>NIA TAXI j.d.o.o.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NIA TAXI j.d.o.o. VODNJAN, OIB 36598575770, Fažanska cesta 54 A,52100 Vodnjan</item>
    </izvorni_sadrzaj>
    <derivirana_varijabla naziv="DomainObject.Predmet.SudioniciListAdressOIB_1">
      <item>FINANCIJSKA AGENCIJA, RC RIJEKA, PODRUŽNICA PULA, PULA, OIB 85821130368, Giardini 5,52100 Pula</item>
      <item>NIA TAXI j.d.o.o. VODNJAN, OIB 36598575770, Fažanska cesta 54 A,52100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36598575770</item>
    </izvorni_sadrzaj>
    <derivirana_varijabla naziv="DomainObject.Predmet.SudioniciListNazivOIB_1">
      <item>, OIB 85821130368</item>
      <item>, OIB 36598575770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1439</properties:Characters>
  <properties:Lines>48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2016-05-05T05:51:00Z</dcterms:created>
  <dc:creator>Jasmina Matika</dc:creator>
  <cp:lastModifiedBy>Jasmina Matika</cp:lastModifiedBy>
  <cp:lastPrinted>2016-05-05T05:56:00Z</cp:lastPrinted>
  <dcterms:modified xmlns:xsi="http://www.w3.org/2001/XMLSchema-instance" xsi:type="dcterms:W3CDTF">2016-05-05T05:58:00Z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