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01f2" w14:paraId="27201f2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4B4037" w:rsidR="004B403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Nadležni trgovački sud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TRGOVAČKI SUD U ZAGREBU</w:t>
      </w:r>
    </w:p>
    <w:p w:rsidRDefault="004B4037" w:rsidR="004B4037">
      <w:pPr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St-1646/11</w:t>
      </w:r>
    </w:p>
    <w:p w:rsidRDefault="00856B45" w:rsidR="00856B45">
      <w:pPr>
        <w:pStyle w:val="Tijeloteksta"/>
      </w:pPr>
    </w:p>
    <w:p w:rsidRDefault="004B4037" w:rsidR="004B4037">
      <w:pPr>
        <w:pStyle w:val="Tijeloteksta"/>
      </w:pPr>
      <w:r>
        <w:t>Dužnik (ime i prezime / tvrtka ili naziv, OIB, adresa / sjedište):</w:t>
      </w:r>
    </w:p>
    <w:p w:rsidRDefault="000413D3" w:rsidR="000705BC">
      <w:pPr>
        <w:pStyle w:val="Tijeloteksta"/>
        <w:rPr>
          <w:u w:val="single"/>
        </w:rPr>
      </w:pPr>
      <w:r w:rsidRPr="000413D3">
        <w:rPr>
          <w:u w:val="single"/>
          <w:lang w:val="hr-HR"/>
        </w:rPr>
        <w:t xml:space="preserve">Stečajna masa iza UTEMA d.o.o. - u stečaju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69"/>
      </w:tblGrid>
      <w:tr w:rsidTr="000413D3" w:rsidR="000413D3" w:rsidRPr="000413D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>Zagreb (Grad Zagreb)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,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Bukovačka cesta 51 </w:t>
            </w: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  <w:r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OIB: </w:t>
            </w:r>
            <w:r w:rsidRPr="000413D3">
              <w:rPr>
                <w:rFonts w:cstheme="minorBidi" w:hAnsi="Times New Roman" w:ascii="Times New Roman"/>
                <w:sz w:val="24"/>
                <w:szCs w:val="24"/>
                <w:u w:val="single"/>
              </w:rPr>
              <w:t xml:space="preserve">65869832979 </w:t>
            </w:r>
          </w:p>
        </w:tc>
      </w:tr>
    </w:tbl>
    <w:p w:rsidRDefault="000413D3" w:rsidP="000413D3" w:rsidR="000413D3" w:rsidRPr="000413D3">
      <w:pPr>
        <w:pStyle w:val="Bezproreda"/>
        <w:rPr>
          <w:rFonts w:cstheme="minorBidi" w:hAnsi="Times New Roman" w:ascii="Times New Roman"/>
          <w:b/>
          <w:bCs/>
          <w:sz w:val="24"/>
          <w:szCs w:val="24"/>
          <w:u w:val="single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0413D3" w:rsidR="000413D3" w:rsidRPr="000413D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0413D3" w:rsidP="000413D3" w:rsidR="000413D3" w:rsidRPr="000413D3">
            <w:pPr>
              <w:pStyle w:val="Bezproreda"/>
              <w:rPr>
                <w:rFonts w:cstheme="minorBidi" w:hAnsi="Times New Roman" w:ascii="Times New Roman"/>
                <w:sz w:val="24"/>
                <w:szCs w:val="24"/>
                <w:u w:val="single"/>
              </w:rPr>
            </w:pPr>
          </w:p>
        </w:tc>
      </w:tr>
    </w:tbl>
    <w:p w:rsidRDefault="004B4037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R="004B4037" w:rsidRPr="000705BC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  <w:r w:rsidRPr="000705BC">
        <w:rPr>
          <w:rFonts w:cs="Times New Roman" w:hAnsi="Times New Roman" w:ascii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Default="004B4037" w:rsidR="004B4037">
      <w:pPr>
        <w:pStyle w:val="Zaglavlje"/>
        <w:jc w:val="both"/>
      </w:pPr>
    </w:p>
    <w:p w:rsidRDefault="000705BC" w:rsidR="000705BC">
      <w:pPr>
        <w:pStyle w:val="Zaglavlje"/>
        <w:jc w:val="both"/>
      </w:pPr>
      <w:r>
        <w:t>Novčana sredstva na računu sudskog pologa..........................................26.420,46 kn</w:t>
      </w:r>
    </w:p>
    <w:p w:rsidRDefault="000705BC" w:rsidR="000705BC">
      <w:pPr>
        <w:pStyle w:val="Zaglavlje"/>
        <w:jc w:val="both"/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R="004B4037" w:rsidRPr="000705BC">
      <w:pPr>
        <w:pStyle w:val="Bezproreda"/>
        <w:rPr>
          <w:rFonts w:cs="Times New Roman" w:hAnsi="Times New Roman" w:ascii="Times New Roman"/>
          <w:i/>
          <w:sz w:val="24"/>
          <w:szCs w:val="24"/>
        </w:rPr>
      </w:pPr>
      <w:r w:rsidRPr="000705BC">
        <w:rPr>
          <w:rFonts w:cs="Times New Roman" w:hAnsi="Times New Roman" w:ascii="Times New Roman"/>
          <w:i/>
          <w:sz w:val="24"/>
          <w:szCs w:val="24"/>
        </w:rPr>
        <w:t>Navesti na koji način će se postupiti s preostalom stečajnom masom.</w:t>
      </w:r>
    </w:p>
    <w:p w:rsidRDefault="00C522F5" w:rsidP="00866869" w:rsidR="00C522F5">
      <w:pPr>
        <w:pStyle w:val="Zaglavlje"/>
        <w:jc w:val="both"/>
      </w:pPr>
    </w:p>
    <w:p w:rsidRDefault="000705BC" w:rsidP="00866869" w:rsidR="00C522F5">
      <w:pPr>
        <w:pStyle w:val="Zaglavlje"/>
        <w:jc w:val="both"/>
      </w:pPr>
      <w:r>
        <w:t>Ovosudnim rješenjem St-1646/11 od 28.10.2015. godine osnovan je sudski polog radi deponiranja sredstava u iznosu od 26.420,46 kn do okončanja ovosudnom parničnog postupka BKS Bank AG c/a Utema d.o.o., posl.br. P-3156/12</w:t>
      </w:r>
      <w:r w:rsidR="0040602E">
        <w:t xml:space="preserve">, sada </w:t>
      </w:r>
      <w:r w:rsidR="001D022E">
        <w:t>P-858/16</w:t>
      </w:r>
      <w:r w:rsidR="0040602E">
        <w:t>, koja je još uvijek u tijeku.</w:t>
      </w:r>
    </w:p>
    <w:p w:rsidRDefault="00866869" w:rsidP="00866869" w:rsidR="004B4037">
      <w:pPr>
        <w:pStyle w:val="Zaglavlje"/>
        <w:jc w:val="both"/>
        <w:rPr>
          <w:rFonts w:cs="Times New Roman"/>
        </w:rPr>
      </w:pPr>
      <w:r>
        <w:t xml:space="preserve"> </w:t>
      </w:r>
      <w:r w:rsidR="001D022E">
        <w:rPr>
          <w:rFonts w:cs="Times New Roman"/>
        </w:rPr>
        <w:t xml:space="preserve">S obzirom da su novčana sredstva u iznosu od 26.420,16 kn </w:t>
      </w:r>
      <w:r w:rsidR="004B4037">
        <w:rPr>
          <w:rFonts w:cs="Times New Roman"/>
        </w:rPr>
        <w:t>prenesena je na račun sudskog depozita okončanja tog postupka,</w:t>
      </w:r>
      <w:r w:rsidR="001D022E">
        <w:rPr>
          <w:rFonts w:cs="Times New Roman"/>
        </w:rPr>
        <w:t xml:space="preserve"> za sada ne postoje uvjeti za postupanje u vezi s navedenim sredstvima.  </w:t>
      </w: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3B2A" w:rsidP="005B3B2A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svrhu naplate po predstečajnoj nagodbi Gramat d.d, otvoren je bankovni račun te je dana 07.06.17. naplaćena 1.rata u iznosu od 3.115,81 kn sukladno </w:t>
      </w:r>
      <w:r w:rsidRPr="005B3B2A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5B3B2A">
        <w:rPr>
          <w:rFonts w:cs="Times New Roman" w:hAnsi="Times New Roman" w:ascii="Times New Roman"/>
          <w:sz w:val="24"/>
          <w:szCs w:val="24"/>
        </w:rPr>
        <w:t xml:space="preserve"> o odobrenju predstečajne nagodbe TS Zagreb posl.br. St-2463/16 (ranije: Stpn-98/2015)  od 08.02.2017., pravomoćno je 09.03.2017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5B3B2A">
        <w:rPr>
          <w:rFonts w:cs="Times New Roman" w:hAnsi="Times New Roman" w:ascii="Times New Roman"/>
          <w:sz w:val="24"/>
          <w:szCs w:val="24"/>
        </w:rPr>
        <w:t xml:space="preserve">prema </w:t>
      </w:r>
      <w:r>
        <w:rPr>
          <w:rFonts w:cs="Times New Roman" w:hAnsi="Times New Roman" w:ascii="Times New Roman"/>
          <w:sz w:val="24"/>
          <w:szCs w:val="24"/>
        </w:rPr>
        <w:t>kojoj će se umanjena tražbina</w:t>
      </w:r>
      <w:r w:rsidRPr="005B3B2A">
        <w:rPr>
          <w:rFonts w:cs="Times New Roman" w:hAnsi="Times New Roman" w:ascii="Times New Roman"/>
          <w:sz w:val="24"/>
          <w:szCs w:val="24"/>
        </w:rPr>
        <w:t xml:space="preserve"> tražbinu u iznosu od 49.853,00 kn </w:t>
      </w:r>
      <w:r>
        <w:rPr>
          <w:rFonts w:cs="Times New Roman" w:hAnsi="Times New Roman" w:ascii="Times New Roman"/>
          <w:sz w:val="24"/>
          <w:szCs w:val="24"/>
        </w:rPr>
        <w:t xml:space="preserve">isplatiti </w:t>
      </w:r>
      <w:r w:rsidRPr="005B3B2A">
        <w:rPr>
          <w:rFonts w:cs="Times New Roman" w:hAnsi="Times New Roman" w:ascii="Times New Roman"/>
          <w:sz w:val="24"/>
          <w:szCs w:val="24"/>
        </w:rPr>
        <w:t>u razdoblju od 4 godine sa jednakim obrocima koji dospijevaju u tromjesečnim periodima u  iznosu od po 3.115,81 kn.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Priljev:...................................... 3.115,81 kn (uplata po predstečajnoj nagodbi Gramat d.d.)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Odljev: ......................................70,68 kn  (bankovna naknada)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Stanje na računu:.......................3.045,13 kn</w:t>
      </w:r>
    </w:p>
    <w:p w:rsidRDefault="005B3B2A" w:rsidR="005B3B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723A" w:rsidR="00E07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723A" w:rsidR="00E07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III. PRIJEDLOG NAKNADNE DIOBE PREMA ZAVRŠNOM POPISU AKO SE PREOSTALA STEČAJNA MASA DIJELI STEČAJNIM VJEROVNICIMA </w:t>
      </w:r>
    </w:p>
    <w:p w:rsidRDefault="00866869" w:rsidR="008668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sada ne postoje pretpostavke za naknadnu diobu, jer se preostala stečajna masa u iznosu 26.420,46 kn ne dijeli stečajnim vjerovnicima, nego je u rezervaciji na sudskom depozitnom računu. Ispunjenje pretpostavki za naknadnu diobu ovisi o ishodu parničnog postupka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BKS Bank AG c/a </w:t>
      </w:r>
      <w:r w:rsidR="005D5B6E">
        <w:rPr>
          <w:rFonts w:cs="Times New Roman" w:hAnsi="Times New Roman" w:ascii="Times New Roman"/>
          <w:sz w:val="24"/>
          <w:szCs w:val="24"/>
        </w:rPr>
        <w:t xml:space="preserve">steč.masa </w:t>
      </w:r>
      <w:r>
        <w:rPr>
          <w:rFonts w:cs="Times New Roman" w:hAnsi="Times New Roman" w:ascii="Times New Roman"/>
          <w:sz w:val="24"/>
          <w:szCs w:val="24"/>
        </w:rPr>
        <w:t xml:space="preserve">Utema d.o.o. (Trg.sud u Zagrebu </w:t>
      </w:r>
      <w:r w:rsidR="00866869">
        <w:rPr>
          <w:rFonts w:cs="Times New Roman" w:hAnsi="Times New Roman" w:ascii="Times New Roman"/>
          <w:sz w:val="24"/>
          <w:szCs w:val="24"/>
        </w:rPr>
        <w:t xml:space="preserve">posl.br. P-858/16, ranije </w:t>
      </w:r>
      <w:r>
        <w:rPr>
          <w:rFonts w:cs="Times New Roman" w:hAnsi="Times New Roman" w:ascii="Times New Roman"/>
          <w:sz w:val="24"/>
          <w:szCs w:val="24"/>
        </w:rPr>
        <w:t>posl.br. P-3156/2012)</w:t>
      </w:r>
    </w:p>
    <w:p w:rsidRDefault="00866869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Default="005B3B2A" w:rsidP="005B3B2A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751A" w:rsidP="005B3B2A" w:rsidR="0041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otvaranja računa stečajne mase ostvareni su slijedeći priljevi i odljevi:</w:t>
      </w:r>
    </w:p>
    <w:p w:rsidRDefault="005B3B2A" w:rsidP="005B3B2A" w:rsidR="005B3B2A" w:rsidRP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3B2A">
        <w:rPr>
          <w:rFonts w:cs="Times New Roman" w:hAnsi="Times New Roman" w:ascii="Times New Roman"/>
          <w:sz w:val="24"/>
          <w:szCs w:val="24"/>
        </w:rPr>
        <w:t>Priljev:...................................... 3.115,81 kn (uplata po predstečajnoj nagodbi Gramat d.d.)</w:t>
      </w:r>
    </w:p>
    <w:p w:rsidRDefault="005B3B2A" w:rsidP="005B3B2A" w:rsidR="005B3B2A" w:rsidRP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3B2A">
        <w:rPr>
          <w:rFonts w:cs="Times New Roman" w:hAnsi="Times New Roman" w:ascii="Times New Roman"/>
          <w:sz w:val="24"/>
          <w:szCs w:val="24"/>
        </w:rPr>
        <w:t>Odljev: ......................................70,68 kn  (bankovna naknada)</w:t>
      </w:r>
    </w:p>
    <w:p w:rsidRDefault="005B3B2A" w:rsidP="005B3B2A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3B2A">
        <w:rPr>
          <w:rFonts w:cs="Times New Roman" w:hAnsi="Times New Roman" w:ascii="Times New Roman"/>
          <w:sz w:val="24"/>
          <w:szCs w:val="24"/>
        </w:rPr>
        <w:t>Stanje na računu</w:t>
      </w:r>
      <w:r>
        <w:rPr>
          <w:rFonts w:cs="Times New Roman" w:hAnsi="Times New Roman" w:ascii="Times New Roman"/>
          <w:sz w:val="24"/>
          <w:szCs w:val="24"/>
        </w:rPr>
        <w:t xml:space="preserve"> u banci</w:t>
      </w:r>
      <w:r w:rsidRPr="005B3B2A">
        <w:rPr>
          <w:rFonts w:cs="Times New Roman" w:hAnsi="Times New Roman" w:ascii="Times New Roman"/>
          <w:sz w:val="24"/>
          <w:szCs w:val="24"/>
        </w:rPr>
        <w:t>:......3.045,13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B3B2A" w:rsidP="00157C99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3B2A" w:rsidP="00157C99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navedenih sredstava potrebno je platiti novonastale troškove (knjigovodstvene usluge, </w:t>
      </w:r>
      <w:r w:rsidR="0041751A">
        <w:rPr>
          <w:rFonts w:cs="Times New Roman" w:hAnsi="Times New Roman" w:ascii="Times New Roman"/>
          <w:sz w:val="24"/>
          <w:szCs w:val="24"/>
        </w:rPr>
        <w:t xml:space="preserve">troškove stečajnog uprvitelja za izradu pečata računa stečajne mase i </w:t>
      </w:r>
      <w:r>
        <w:rPr>
          <w:rFonts w:cs="Times New Roman" w:hAnsi="Times New Roman" w:ascii="Times New Roman"/>
          <w:sz w:val="24"/>
          <w:szCs w:val="24"/>
        </w:rPr>
        <w:t>poštarin</w:t>
      </w:r>
      <w:r w:rsidR="0041751A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, troškove parnica i sl.),  te će se po konačnoj naplati po predstečajnoj nagodbi moći utvrditi </w:t>
      </w:r>
      <w:r w:rsidR="0041751A">
        <w:rPr>
          <w:rFonts w:cs="Times New Roman" w:hAnsi="Times New Roman" w:ascii="Times New Roman"/>
          <w:sz w:val="24"/>
          <w:szCs w:val="24"/>
        </w:rPr>
        <w:t xml:space="preserve">raspoloživi </w:t>
      </w:r>
      <w:r>
        <w:rPr>
          <w:rFonts w:cs="Times New Roman" w:hAnsi="Times New Roman" w:ascii="Times New Roman"/>
          <w:sz w:val="24"/>
          <w:szCs w:val="24"/>
        </w:rPr>
        <w:t xml:space="preserve">iznos za </w:t>
      </w:r>
      <w:r w:rsidR="0041751A">
        <w:rPr>
          <w:rFonts w:cs="Times New Roman" w:hAnsi="Times New Roman" w:ascii="Times New Roman"/>
          <w:sz w:val="24"/>
          <w:szCs w:val="24"/>
        </w:rPr>
        <w:t xml:space="preserve">koji bi se mogla predložiti </w:t>
      </w:r>
      <w:r>
        <w:rPr>
          <w:rFonts w:cs="Times New Roman" w:hAnsi="Times New Roman" w:ascii="Times New Roman"/>
          <w:sz w:val="24"/>
          <w:szCs w:val="24"/>
        </w:rPr>
        <w:t>naknadn</w:t>
      </w:r>
      <w:r w:rsidR="0041751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diob</w:t>
      </w:r>
      <w:r w:rsidR="0041751A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B3B2A" w:rsidP="00157C99" w:rsidR="005B3B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7C99" w:rsidP="00157C99" w:rsidR="00032942" w:rsidRPr="000329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račun S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tečajna masa </w:t>
      </w:r>
      <w:r>
        <w:rPr>
          <w:rFonts w:cs="Times New Roman" w:hAnsi="Times New Roman" w:ascii="Times New Roman"/>
          <w:sz w:val="24"/>
          <w:szCs w:val="24"/>
        </w:rPr>
        <w:t xml:space="preserve">iza 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Utema d.o.o. </w:t>
      </w:r>
      <w:r>
        <w:rPr>
          <w:rFonts w:cs="Times New Roman" w:hAnsi="Times New Roman" w:ascii="Times New Roman"/>
          <w:sz w:val="24"/>
          <w:szCs w:val="24"/>
        </w:rPr>
        <w:t>vode se slijedeći</w:t>
      </w:r>
      <w:r w:rsidR="00032942" w:rsidRPr="00032942">
        <w:rPr>
          <w:rFonts w:cs="Times New Roman" w:hAnsi="Times New Roman" w:ascii="Times New Roman"/>
          <w:sz w:val="24"/>
          <w:szCs w:val="24"/>
        </w:rPr>
        <w:t xml:space="preserve"> sudski postupci:</w:t>
      </w:r>
    </w:p>
    <w:p w:rsidRDefault="00032942" w:rsidP="00157C99" w:rsidR="0003294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032942">
        <w:rPr>
          <w:rFonts w:cs="Times New Roman" w:hAnsi="Times New Roman" w:ascii="Times New Roman"/>
          <w:sz w:val="24"/>
          <w:szCs w:val="24"/>
        </w:rPr>
        <w:t xml:space="preserve">posl.br. </w:t>
      </w:r>
      <w:r>
        <w:rPr>
          <w:rFonts w:cs="Times New Roman" w:hAnsi="Times New Roman" w:ascii="Times New Roman"/>
          <w:sz w:val="24"/>
          <w:szCs w:val="24"/>
        </w:rPr>
        <w:t xml:space="preserve">P-858/16, </w:t>
      </w:r>
      <w:r w:rsidRPr="00032942">
        <w:rPr>
          <w:rFonts w:cs="Times New Roman" w:hAnsi="Times New Roman" w:ascii="Times New Roman"/>
          <w:sz w:val="24"/>
          <w:szCs w:val="24"/>
        </w:rPr>
        <w:t xml:space="preserve">Trg.sud u Zagrebu, </w:t>
      </w:r>
      <w:r>
        <w:rPr>
          <w:rFonts w:cs="Times New Roman" w:hAnsi="Times New Roman" w:ascii="Times New Roman"/>
          <w:sz w:val="24"/>
          <w:szCs w:val="24"/>
        </w:rPr>
        <w:t xml:space="preserve">ranije </w:t>
      </w:r>
      <w:r w:rsidRPr="00032942">
        <w:rPr>
          <w:rFonts w:cs="Times New Roman" w:hAnsi="Times New Roman" w:ascii="Times New Roman"/>
          <w:sz w:val="24"/>
          <w:szCs w:val="24"/>
        </w:rPr>
        <w:t>posl.br. P-3156/2012) – po tužbi BKS Bank AG radi izlučnog prava na novčanim tražbinama, u visini 700.000 EUR.</w:t>
      </w:r>
      <w:r w:rsidR="0040602E" w:rsidRPr="0040602E">
        <w:t xml:space="preserve"> 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Predmetna parnica nastavljena je pod posl.br. P-858/16, pripremno ročište 03.05.2016. god. Sudu je predan podnesak o upisu stečajne mase u sudski registar </w:t>
      </w:r>
      <w:r w:rsidR="00E8036F">
        <w:rPr>
          <w:rFonts w:cs="Times New Roman" w:hAnsi="Times New Roman" w:ascii="Times New Roman"/>
          <w:sz w:val="24"/>
          <w:szCs w:val="24"/>
        </w:rPr>
        <w:t>i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 podnes</w:t>
      </w:r>
      <w:r w:rsidR="00E8036F">
        <w:rPr>
          <w:rFonts w:cs="Times New Roman" w:hAnsi="Times New Roman" w:ascii="Times New Roman"/>
          <w:sz w:val="24"/>
          <w:szCs w:val="24"/>
        </w:rPr>
        <w:t>ci</w:t>
      </w:r>
      <w:r w:rsidR="0040602E" w:rsidRPr="0040602E">
        <w:rPr>
          <w:rFonts w:cs="Times New Roman" w:hAnsi="Times New Roman" w:ascii="Times New Roman"/>
          <w:sz w:val="24"/>
          <w:szCs w:val="24"/>
        </w:rPr>
        <w:t xml:space="preserve"> kojim se očituje na podnesak tužitelja. Čekaju se daljnje radnje suda.</w:t>
      </w:r>
      <w:r w:rsidRPr="000329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2942" w:rsidP="00095EB5" w:rsidR="00157C99" w:rsidRPr="005B3B2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57C99">
        <w:rPr>
          <w:rFonts w:cs="Times New Roman" w:hAnsi="Times New Roman" w:ascii="Times New Roman"/>
          <w:sz w:val="24"/>
          <w:szCs w:val="24"/>
        </w:rPr>
        <w:t>posl.br. Povrv-3759/2013 Trgovački sud u Zagrebu</w:t>
      </w:r>
      <w:r w:rsidR="0040602E" w:rsidRPr="00157C99">
        <w:rPr>
          <w:rFonts w:cs="Times New Roman" w:hAnsi="Times New Roman" w:ascii="Times New Roman"/>
          <w:sz w:val="24"/>
          <w:szCs w:val="24"/>
        </w:rPr>
        <w:t>, protiv Gramat d.d.  - radi isplate 93.599,85 kn spp + zat.kamate,  u prekidu zbog postupka predstečajne nagodbe (rj. od 21.02.14)</w:t>
      </w:r>
      <w:r w:rsidR="00157C99" w:rsidRPr="00157C99">
        <w:rPr>
          <w:rFonts w:cs="Times New Roman" w:hAnsi="Times New Roman" w:ascii="Times New Roman"/>
          <w:sz w:val="24"/>
          <w:szCs w:val="24"/>
        </w:rPr>
        <w:t xml:space="preserve"> te se očekuje odbacivanje tužbe obzirom da je postupak radi odobrenja </w:t>
      </w:r>
      <w:r w:rsidR="0040602E" w:rsidRPr="00157C99">
        <w:rPr>
          <w:rFonts w:cs="Times New Roman" w:hAnsi="Times New Roman" w:ascii="Times New Roman"/>
          <w:sz w:val="24"/>
          <w:szCs w:val="24"/>
        </w:rPr>
        <w:t xml:space="preserve">predstečajne nagodbe pred TS Zagreb posl.br. St-2463/16 (ranije: </w:t>
      </w:r>
      <w:r w:rsidRPr="00157C99">
        <w:rPr>
          <w:rFonts w:cs="Times New Roman" w:hAnsi="Times New Roman" w:ascii="Times New Roman"/>
          <w:sz w:val="24"/>
          <w:szCs w:val="24"/>
        </w:rPr>
        <w:t>Stpn-98/2015</w:t>
      </w:r>
      <w:r w:rsidR="0040602E" w:rsidRPr="00157C99">
        <w:rPr>
          <w:rFonts w:cs="Times New Roman" w:hAnsi="Times New Roman" w:ascii="Times New Roman"/>
          <w:b/>
          <w:sz w:val="24"/>
          <w:szCs w:val="24"/>
        </w:rPr>
        <w:t>)</w:t>
      </w:r>
      <w:r w:rsidR="00157C99" w:rsidRPr="00157C9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57C99" w:rsidRPr="00157C99">
        <w:rPr>
          <w:rFonts w:cs="Times New Roman" w:hAnsi="Times New Roman" w:ascii="Times New Roman"/>
          <w:sz w:val="24"/>
          <w:szCs w:val="24"/>
        </w:rPr>
        <w:t xml:space="preserve">pravomoćno </w:t>
      </w:r>
      <w:r w:rsidR="00157C99">
        <w:rPr>
          <w:rFonts w:cs="Times New Roman" w:hAnsi="Times New Roman" w:ascii="Times New Roman"/>
          <w:sz w:val="24"/>
          <w:szCs w:val="24"/>
        </w:rPr>
        <w:t>okončan</w:t>
      </w:r>
      <w:r w:rsidR="005B3B2A">
        <w:rPr>
          <w:rFonts w:cs="Times New Roman" w:hAnsi="Times New Roman" w:ascii="Times New Roman"/>
          <w:sz w:val="24"/>
          <w:szCs w:val="24"/>
        </w:rPr>
        <w:t xml:space="preserve"> obzirom na doneseno</w:t>
      </w:r>
      <w:r w:rsidR="00157C99">
        <w:rPr>
          <w:rFonts w:cs="Times New Roman" w:hAnsi="Times New Roman" w:ascii="Times New Roman"/>
          <w:sz w:val="24"/>
          <w:szCs w:val="24"/>
        </w:rPr>
        <w:t xml:space="preserve"> </w:t>
      </w:r>
      <w:r w:rsidR="00157C99" w:rsidRPr="005B3B2A">
        <w:rPr>
          <w:rFonts w:cs="Times New Roman" w:hAnsi="Times New Roman" w:ascii="Times New Roman"/>
          <w:sz w:val="24"/>
          <w:szCs w:val="24"/>
        </w:rPr>
        <w:t xml:space="preserve">rješenje o odobrenju predstečajne nagodbe TS Zagreb posl.br. St-2463/16 (ranije: Stpn-98/2015)  od 08.02.2017., pravomoćno </w:t>
      </w:r>
      <w:r w:rsidR="00095EB5" w:rsidRPr="005B3B2A">
        <w:rPr>
          <w:rFonts w:cs="Times New Roman" w:hAnsi="Times New Roman" w:ascii="Times New Roman"/>
          <w:sz w:val="24"/>
          <w:szCs w:val="24"/>
        </w:rPr>
        <w:t xml:space="preserve">je </w:t>
      </w:r>
      <w:r w:rsidR="00157C99" w:rsidRPr="005B3B2A">
        <w:rPr>
          <w:rFonts w:cs="Times New Roman" w:hAnsi="Times New Roman" w:ascii="Times New Roman"/>
          <w:sz w:val="24"/>
          <w:szCs w:val="24"/>
        </w:rPr>
        <w:t>09.03.2017</w:t>
      </w:r>
      <w:r w:rsidR="005B3B2A" w:rsidRPr="005B3B2A">
        <w:rPr>
          <w:rFonts w:cs="Times New Roman" w:hAnsi="Times New Roman" w:ascii="Times New Roman"/>
          <w:sz w:val="24"/>
          <w:szCs w:val="24"/>
        </w:rPr>
        <w:t>.</w:t>
      </w:r>
      <w:r w:rsidR="00157C99" w:rsidRPr="005B3B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2942" w:rsidP="00157C99" w:rsidR="00032942" w:rsidRPr="00157C9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57C99">
        <w:rPr>
          <w:rFonts w:cs="Times New Roman" w:hAnsi="Times New Roman" w:ascii="Times New Roman"/>
          <w:sz w:val="24"/>
          <w:szCs w:val="24"/>
        </w:rPr>
        <w:t>posl.br. Ko-2631/ 13 Općinski kazneni sud u Zagreb - imovinskopravni zahtjev oštećenika Utema d.o.o. (91.565,99 kn+zzk od 26.01.2006.)</w:t>
      </w:r>
      <w:r w:rsidR="0040602E" w:rsidRPr="00157C99">
        <w:rPr>
          <w:rFonts w:cs="Times New Roman" w:hAnsi="Times New Roman" w:ascii="Times New Roman"/>
          <w:sz w:val="24"/>
          <w:szCs w:val="24"/>
        </w:rPr>
        <w:t xml:space="preserve"> – održano ročište pred novim sucem dana 15.09.16., na kojem je ponovljen imovinski pravno zahtjev ali u ime Stečajne mase iza Utema d.o.o.</w:t>
      </w:r>
      <w:r w:rsidR="00826114">
        <w:rPr>
          <w:rFonts w:cs="Times New Roman" w:hAnsi="Times New Roman" w:ascii="Times New Roman"/>
          <w:sz w:val="24"/>
          <w:szCs w:val="24"/>
        </w:rPr>
        <w:t xml:space="preserve"> Uvidom u javno dostupne podatke utvrđeno je da je dana 03.07.2017. godine donesena je osuđujuća presuda, koja još nije dostavljena stečajnom upravitelju slijedom čega još nije poznata odluka u pogledu imovinskopravnog zahtjeva, a također niti da li je ista pravomoćna.</w:t>
      </w:r>
    </w:p>
    <w:p w:rsidRDefault="0041751A" w:rsidP="00157C99" w:rsidR="0041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P="00157C99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Stečajni upravitelj</w:t>
      </w: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Zagreb, </w:t>
      </w:r>
      <w:r w:rsidR="00327212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095EB5">
        <w:rPr>
          <w:rFonts w:cs="Times New Roman" w:hAnsi="Times New Roman" w:ascii="Times New Roman"/>
          <w:sz w:val="24"/>
          <w:szCs w:val="24"/>
          <w:u w:val="single"/>
        </w:rPr>
        <w:t>2</w:t>
      </w:r>
      <w:r w:rsidR="00327212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E8036F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5B3B2A">
        <w:rPr>
          <w:rFonts w:cs="Times New Roman" w:hAnsi="Times New Roman" w:ascii="Times New Roman"/>
          <w:sz w:val="24"/>
          <w:szCs w:val="24"/>
          <w:u w:val="single"/>
        </w:rPr>
        <w:t>8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E8036F">
        <w:rPr>
          <w:rFonts w:cs="Times New Roman" w:hAnsi="Times New Roman" w:ascii="Times New Roman"/>
          <w:sz w:val="24"/>
          <w:szCs w:val="24"/>
          <w:u w:val="single"/>
        </w:rPr>
        <w:t>7</w:t>
      </w:r>
      <w:r w:rsidR="00856B45">
        <w:rPr>
          <w:rFonts w:cs="Times New Roman" w:hAnsi="Times New Roman" w:ascii="Times New Roman"/>
          <w:sz w:val="24"/>
          <w:szCs w:val="24"/>
          <w:u w:val="single"/>
        </w:rPr>
        <w:t>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866869">
        <w:rPr>
          <w:rFonts w:cs="Times New Roman" w:hAnsi="Times New Roman" w:ascii="Times New Roman"/>
          <w:sz w:val="24"/>
          <w:szCs w:val="24"/>
        </w:rPr>
        <w:t xml:space="preserve">        </w:t>
      </w:r>
      <w:r w:rsidR="007B1323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66869">
        <w:rPr>
          <w:rFonts w:cs="Times New Roman" w:hAnsi="Times New Roman" w:ascii="Times New Roman"/>
          <w:sz w:val="24"/>
          <w:szCs w:val="24"/>
          <w:u w:val="single"/>
        </w:rPr>
        <w:t>_________________</w:t>
      </w:r>
    </w:p>
    <w:sectPr w:rsidSect="004B4037" w:rsidR="004B40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413D3"/>
    <w:rsid w:val="000705BC"/>
    <w:rsid w:val="00095EB5"/>
    <w:rsid w:val="000F63A8"/>
    <w:rsid w:val="00157C99"/>
    <w:rsid w:val="001D022E"/>
    <w:rsid w:val="00327212"/>
    <w:rsid w:val="0040602E"/>
    <w:rsid w:val="0041751A"/>
    <w:rsid w:val="004B4037"/>
    <w:rsid w:val="00561415"/>
    <w:rsid w:val="005B3B2A"/>
    <w:rsid w:val="005D5B6E"/>
    <w:rsid w:val="00694200"/>
    <w:rsid w:val="0069520F"/>
    <w:rsid w:val="007A3F12"/>
    <w:rsid w:val="007B1323"/>
    <w:rsid w:val="00826114"/>
    <w:rsid w:val="00826826"/>
    <w:rsid w:val="00856B45"/>
    <w:rsid w:val="00866869"/>
    <w:rsid w:val="008A36BA"/>
    <w:rsid w:val="00A23F7D"/>
    <w:rsid w:val="00C522F5"/>
    <w:rsid w:val="00E0723A"/>
    <w:rsid w:val="00E73B9F"/>
    <w:rsid w:val="00E8036F"/>
    <w:rsid w:val="00F0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6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3A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3A8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3A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3A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413D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6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3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3A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3A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3A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5037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16625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39871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82488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81313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266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438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903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39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1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9142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0768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St-1646/2011-119</izvorni_sadrzaj>
    <derivirana_varijabla naziv="DomainObject.Oznaka_1">St-1646/2011-119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2013.</izvorni_sadrzaj>
    <derivirana_varijabla naziv="DomainObject.Predmet.DatumRjesavanja_1">29.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St-1646/2011</izvorni_sadrzaj>
    <derivirana_varijabla naziv="DomainObject.Predmet.OznakaBroj_1">St-1646/2011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UTEMA d.o.o. - u stečaju zastupanog po punomoćniku STEFANOVIĆ &amp; VRDELJA ODVJETNIČKO DRUŠTVO</izvorni_sadrzaj>
    <derivirana_varijabla naziv="DomainObject.Predmet.ProtustrankaFormated_1">  Stečajna masa iza UTEMA d.o.o. - u stečaju zastupanog po punomoćniku STEFANOVIĆ &amp; VRDELJA ODVJETNIČKO DRUŠTVO</derivirana_varijabla>
  </DomainObject.Predmet.ProtustrankaFormated>
  <DomainObject.Predmet.ProtustrankaFormatedOIB>
    <izvorni_sadrzaj>  Stečajna masa iza UTEMA d.o.o. - u stečaju, OIB 65869832979 zastupanog po punomoćniku STEFANOVIĆ &amp; VRDELJA ODVJETNIČKO DRUŠTVO</izvorni_sadrzaj>
    <derivirana_varijabla naziv="DomainObject.Predmet.ProtustrankaFormatedOIB_1">  Stečajna masa iza UTEMA d.o.o. - u stečaju, OIB 65869832979 zastupanog po punomoćniku STEFANOVIĆ &amp; VRDELJA ODVJETNIČKO DRUŠTVO</derivirana_varijabla>
  </DomainObject.Predmet.ProtustrankaFormatedOIB>
  <DomainObject.Predmet.ProtustrankaFormatedWithAdress>
    <izvorni_sadrzaj> Stečajna masa iza UTEMA d.o.o. - u stečaju, Bukovačka cesta 51, 10000 Zagreb zastupanog po punomoćniku STEFANOVIĆ &amp; VRDELJA ODVJETNIČKO DRUŠTVO</izvorni_sadrzaj>
    <derivirana_varijabla naziv="DomainObject.Predmet.ProtustrankaFormatedWithAdress_1"> Stečajna masa iza UTEMA d.o.o. - u stečaju, Bukovačka cesta 51, 10000 Zagreb zastupanog po punomoćniku STEFANOVIĆ &amp; VRDELJA ODVJETNIČKO DRUŠTVO</derivirana_varijabla>
  </DomainObject.Predmet.ProtustrankaFormatedWithAdress>
  <DomainObject.Predmet.ProtustrankaFormatedWithAdressOIB>
    <izvorni_sadrzaj> Stečajna masa iza UTEMA d.o.o. - u stečaju, OIB 65869832979, Bukovačka cesta 51, 10000 Zagreb zastupanog po punomoćniku STEFANOVIĆ &amp; VRDELJA ODVJETNIČKO DRUŠTVO</izvorni_sadrzaj>
    <derivirana_varijabla naziv="DomainObject.Predmet.ProtustrankaFormatedWithAdressOIB_1"> Stečajna masa iza UTEMA d.o.o. - u stečaju, OIB 65869832979, Bukovačka cesta 51, 10000 Zagreb zastupanog po punomoćniku STEFANOVIĆ &amp; VRDELJA ODVJETNIČKO DRUŠTVO</derivirana_varijabla>
  </DomainObject.Predmet.ProtustrankaFormatedWithAdressOIB>
  <DomainObject.Predmet.ProtustrankaWithAdress>
    <izvorni_sadrzaj>Stečajna masa iza UTEMA d.o.o. - u stečaju Bukovačka cesta 51, 10000 Zagreb</izvorni_sadrzaj>
    <derivirana_varijabla naziv="DomainObject.Predmet.ProtustrankaWithAdress_1">Stečajna masa iza UTEMA d.o.o. - u stečaju Bukovačka cesta 51, 10000 Zagreb</derivirana_varijabla>
  </DomainObject.Predmet.ProtustrankaWithAdress>
  <DomainObject.Predmet.ProtustrankaWithAdressOIB>
    <izvorni_sadrzaj>Stečajna masa iza UTEMA d.o.o. - u stečaju, OIB 65869832979, Bukovačka cesta 51, 10000 Zagreb</izvorni_sadrzaj>
    <derivirana_varijabla naziv="DomainObject.Predmet.ProtustrankaWithAdressOIB_1">Stečajna masa iza UTEMA d.o.o. - u stečaju, OIB 65869832979, Bukovačka cesta 51, 10000 Zagreb</derivirana_varijabla>
  </DomainObject.Predmet.ProtustrankaWithAdressOIB>
  <DomainObject.Predmet.ProtustrankaNazivFormated>
    <izvorni_sadrzaj>Stečajna masa iza UTEMA d.o.o. - u stečaju</izvorni_sadrzaj>
    <derivirana_varijabla naziv="DomainObject.Predmet.ProtustrankaNazivFormated_1">Stečajna masa iza UTEMA d.o.o. - u stečaju</derivirana_varijabla>
  </DomainObject.Predmet.ProtustrankaNazivFormated>
  <DomainObject.Predmet.ProtustrankaNazivFormatedOIB>
    <izvorni_sadrzaj>Stečajna masa iza UTEMA d.o.o. - u stečaju, OIB 65869832979</izvorni_sadrzaj>
    <derivirana_varijabla naziv="DomainObject.Predmet.ProtustrankaNazivFormatedOIB_1">Stečajna masa iza UTEMA d.o.o.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UTEMA d.o.o.; BKS BANK AG; MARTINA GRGEC</izvorni_sadrzaj>
    <derivirana_varijabla naziv="DomainObject.Predmet.StrankaFormated_1">  UTEMA d.o.o.; BKS BANK AG; MARTINA GRGEC</derivirana_varijabla>
  </DomainObject.Predmet.StrankaFormated>
  <DomainObject.Predmet.StrankaFormatedOIB>
    <izvorni_sadrzaj>  UTEMA d.o.o., OIB 34297877627; BKS BANK AG; MARTINA GRGEC</izvorni_sadrzaj>
    <derivirana_varijabla naziv="DomainObject.Predmet.StrankaFormatedOIB_1">  UTEMA d.o.o., OIB 34297877627; BKS BANK AG; MARTINA GRGEC</derivirana_varijabla>
  </DomainObject.Predmet.StrankaFormatedOIB>
  <DomainObject.Predmet.StrankaFormatedWithAdress>
    <izvorni_sadrzaj> UTEMA d.o.o., SELSKA CESTA 126, 10000 Zagreb; BKS BANK AG; MARTINA GRGEC</izvorni_sadrzaj>
    <derivirana_varijabla naziv="DomainObject.Predmet.StrankaFormatedWithAdress_1"> UTEMA d.o.o., SELSKA CESTA 126, 10000 Zagreb; BKS BANK AG; MARTINA GRGEC</derivirana_varijabla>
  </DomainObject.Predmet.StrankaFormatedWithAdress>
  <DomainObject.Predmet.StrankaFormatedWithAdressOIB>
    <izvorni_sadrzaj> UTEMA d.o.o., OIB 34297877627, SELSKA CESTA 126, 10000 Zagreb; BKS BANK AG; MARTINA GRGEC</izvorni_sadrzaj>
    <derivirana_varijabla naziv="DomainObject.Predmet.StrankaFormatedWithAdressOIB_1"> UTEMA d.o.o., OIB 34297877627, SELSKA CESTA 126, 10000 Zagreb; BKS BANK AG; MARTINA GRGEC</derivirana_varijabla>
  </DomainObject.Predmet.StrankaFormatedWithAdressOIB>
  <DomainObject.Predmet.StrankaWithAdress>
    <izvorni_sadrzaj>UTEMA d.o.o. SELSKA CESTA 126,10000 Zagreb,BKS BANK AG ,MARTINA GRGEC </izvorni_sadrzaj>
    <derivirana_varijabla naziv="DomainObject.Predmet.StrankaWithAdress_1">UTEMA d.o.o. SELSKA CESTA 126,10000 Zagreb,BKS BANK AG ,MARTINA GRGEC </derivirana_varijabla>
  </DomainObject.Predmet.StrankaWithAdress>
  <DomainObject.Predmet.StrankaWithAdressOIB>
    <izvorni_sadrzaj>UTEMA d.o.o., OIB 34297877627, SELSKA CESTA 126,10000 Zagreb,BKS BANK AG,MARTINA GRGEC</izvorni_sadrzaj>
    <derivirana_varijabla naziv="DomainObject.Predmet.StrankaWithAdressOIB_1">UTEMA d.o.o., OIB 34297877627, SELSKA CESTA 126,10000 Zagreb,BKS BANK AG,MARTINA GRGEC</derivirana_varijabla>
  </DomainObject.Predmet.StrankaWithAdressOIB>
  <DomainObject.Predmet.StrankaNazivFormated>
    <izvorni_sadrzaj>UTEMA d.o.o.,BKS BANK AG,MARTINA GRGEC</izvorni_sadrzaj>
    <derivirana_varijabla naziv="DomainObject.Predmet.StrankaNazivFormated_1">UTEMA d.o.o.,BKS BANK AG,MARTINA GRGEC</derivirana_varijabla>
  </DomainObject.Predmet.StrankaNazivFormated>
  <DomainObject.Predmet.StrankaNazivFormatedOIB>
    <izvorni_sadrzaj>UTEMA d.o.o., OIB 34297877627,BKS BANK AG,MARTINA GRGEC</izvorni_sadrzaj>
    <derivirana_varijabla naziv="DomainObject.Predmet.StrankaNazivFormatedOIB_1">UTEMA d.o.o., OIB 34297877627,BKS BANK AG,MARTINA GRGEC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UTEMA d.o.o.</item>
      <item>BKS BANK AG</item>
      <item>MARTINA GRGEC</item>
    </izvorni_sadrzaj>
    <derivirana_varijabla naziv="DomainObject.Predmet.StrankaListFormated_1">
      <item>UTEMA d.o.o.</item>
      <item>BKS BANK AG</item>
      <item>MARTINA GRGEC</item>
    </derivirana_varijabla>
  </DomainObject.Predmet.StrankaListFormated>
  <DomainObject.Predmet.StrankaListFormatedOIB>
    <izvorni_sadrzaj>
      <item>UTEMA d.o.o., OIB 34297877627</item>
      <item>BKS BANK AG</item>
      <item>MARTINA GRGEC</item>
    </izvorni_sadrzaj>
    <derivirana_varijabla naziv="DomainObject.Predmet.StrankaListFormatedOIB_1">
      <item>UTEMA d.o.o., OIB 34297877627</item>
      <item>BKS BANK AG</item>
      <item>MARTINA GRGEC</item>
    </derivirana_varijabla>
  </DomainObject.Predmet.StrankaListFormatedOIB>
  <DomainObject.Predmet.StrankaListFormatedWithAdress>
    <izvorni_sadrzaj>
      <item>UTEMA d.o.o., SELSKA CESTA 126, 10000 Zagreb</item>
      <item>BKS BANK AG</item>
      <item>MARTINA GRGEC</item>
    </izvorni_sadrzaj>
    <derivirana_varijabla naziv="DomainObject.Predmet.StrankaListFormatedWithAdress_1">
      <item>UTEMA d.o.o., SELSKA CESTA 126, 10000 Zagreb</item>
      <item>BKS BANK AG</item>
      <item>MARTINA GRGEC</item>
    </derivirana_varijabla>
  </DomainObject.Predmet.StrankaListFormatedWithAdress>
  <DomainObject.Predmet.StrankaListFormatedWithAdressOIB>
    <izvorni_sadrzaj>
      <item>UTEMA d.o.o., OIB 34297877627, SELSKA CESTA 126, 10000 Zagreb</item>
      <item>BKS BANK AG</item>
      <item>MARTINA GRGEC</item>
    </izvorni_sadrzaj>
    <derivirana_varijabla naziv="DomainObject.Predmet.StrankaListFormatedWithAdressOIB_1">
      <item>UTEMA d.o.o., OIB 34297877627, SELSKA CESTA 126, 10000 Zagreb</item>
      <item>BKS BANK AG</item>
      <item>MARTINA GRGEC</item>
    </derivirana_varijabla>
  </DomainObject.Predmet.StrankaListFormatedWithAdressOIB>
  <DomainObject.Predmet.StrankaListNazivFormated>
    <izvorni_sadrzaj>
      <item>UTEMA d.o.o.</item>
      <item>BKS BANK AG</item>
      <item>MARTINA GRGEC</item>
    </izvorni_sadrzaj>
    <derivirana_varijabla naziv="DomainObject.Predmet.StrankaListNazivFormated_1">
      <item>UTEMA d.o.o.</item>
      <item>BKS BANK AG</item>
      <item>MARTINA GRGEC</item>
    </derivirana_varijabla>
  </DomainObject.Predmet.StrankaListNazivFormated>
  <DomainObject.Predmet.StrankaListNazivFormatedOIB>
    <izvorni_sadrzaj>
      <item>UTEMA d.o.o., OIB 34297877627</item>
      <item>BKS BANK AG</item>
      <item>MARTINA GRGEC</item>
    </izvorni_sadrzaj>
    <derivirana_varijabla naziv="DomainObject.Predmet.StrankaListNazivFormatedOIB_1">
      <item>UTEMA d.o.o., OIB 34297877627</item>
      <item>BKS BANK AG</item>
      <item>MARTINA GRGEC</item>
    </derivirana_varijabla>
  </DomainObject.Predmet.StrankaListNazivFormatedOIB>
  <DomainObject.Predmet.ProtuStrankaListFormated>
    <izvorni_sadrzaj>
      <item>Stečajna masa iza UTEMA d.o.o. - u stečaju zastupanog po punomoćniku STEFANOVIĆ &amp; VRDELJA ODVJETNIČKO DRUŠTVO</item>
    </izvorni_sadrzaj>
    <derivirana_varijabla naziv="DomainObject.Predmet.ProtuStrankaListFormated_1">
      <item>Stečajna masa iza UTEMA d.o.o. - u stečaju zastupanog po punomoćniku STEFANOVIĆ &amp; VRDELJA ODVJETNIČKO DRUŠTVO</item>
    </derivirana_varijabla>
  </DomainObject.Predmet.ProtuStrankaListFormated>
  <DomainObject.Predmet.ProtuStrankaListFormatedOIB>
    <izvorni_sadrzaj>
      <item>Stečajna masa iza UTEMA d.o.o. - u stečaju, OIB 65869832979 zastupanog po punomoćniku STEFANOVIĆ &amp; VRDELJA ODVJETNIČKO DRUŠTVO</item>
    </izvorni_sadrzaj>
    <derivirana_varijabla naziv="DomainObject.Predmet.ProtuStrankaListFormatedOIB_1">
      <item>Stečajna masa iza UTEMA d.o.o. - u stečaju, OIB 65869832979 zastupanog po punomoćniku STEFANOVIĆ &amp; VRDELJA ODVJETNIČKO DRUŠTVO</item>
    </derivirana_varijabla>
  </DomainObject.Predmet.ProtuStrankaListFormatedOIB>
  <DomainObject.Predmet.ProtuStrankaListFormatedWithAdress>
    <izvorni_sadrzaj>
      <item>Stečajna masa iza UTEMA d.o.o. - u stečaju, Bukovačka cesta 51, 10000 Zagreb zastupanog po punomoćniku STEFANOVIĆ &amp; VRDELJA ODVJETNIČKO DRUŠTVO</item>
    </izvorni_sadrzaj>
    <derivirana_varijabla naziv="DomainObject.Predmet.ProtuStrankaListFormatedWithAdress_1">
      <item>Stečajna masa iza UTEMA d.o.o. - u stečaju, Bukovačka cesta 51, 10000 Zagreb zastupanog po punomoćniku STEFANOVIĆ &amp; VRDELJA ODVJETNIČKO DRUŠTVO</item>
    </derivirana_varijabla>
  </DomainObject.Predmet.ProtuStrankaListFormatedWithAdress>
  <DomainObject.Predmet.ProtuStrankaListFormatedWithAdressOIB>
    <izvorni_sadrzaj>
      <item>Stečajna masa iza UTEMA d.o.o. - u stečaju, OIB 65869832979, Bukovačka cesta 51, 10000 Zagreb zastupanog po punomoćniku STEFANOVIĆ &amp; VRDELJA ODVJETNIČKO DRUŠTVO</item>
    </izvorni_sadrzaj>
    <derivirana_varijabla naziv="DomainObject.Predmet.ProtuStrankaListFormatedWithAdressOIB_1">
      <item>Stečajna masa iza UTEMA d.o.o. - u stečaju, OIB 65869832979, Bukovačka cesta 51, 10000 Zagreb zastupanog po punomoćniku STEFANOVIĆ &amp; VRDELJA ODVJETNIČKO DRUŠTVO</item>
    </derivirana_varijabla>
  </DomainObject.Predmet.ProtuStrankaListFormatedWithAdressOIB>
  <DomainObject.Predmet.ProtuStrankaListNazivFormated>
    <izvorni_sadrzaj>
      <item>Stečajna masa iza UTEMA d.o.o. - u stečaju</item>
    </izvorni_sadrzaj>
    <derivirana_varijabla naziv="DomainObject.Predmet.ProtuStrankaListNazivFormated_1">
      <item>Stečajna masa iza UTEMA d.o.o. - u stečaju</item>
    </derivirana_varijabla>
  </DomainObject.Predmet.ProtuStrankaListNazivFormated>
  <DomainObject.Predmet.ProtuStrankaListNazivFormatedOIB>
    <izvorni_sadrzaj>
      <item>Stečajna masa iza UTEMA d.o.o. - u stečaju, OIB 65869832979</item>
    </izvorni_sadrzaj>
    <derivirana_varijabla naziv="DomainObject.Predmet.ProtuStrankaListNazivFormatedOIB_1">
      <item>Stečajna masa iza UTEMA d.o.o. - u stečaju, OIB 65869832979</item>
    </derivirana_varijabla>
  </DomainObject.Predmet.ProtuStrankaListNazivFormatedOIB>
  <DomainObject.Predmet.OstaliListFormated>
    <izvorni_sadrzaj>
      <item>STEFANOVIĆ &amp; VRDELJA ODVJETNIČKO DRUŠTVO punomoćnik sudionika u postupku Stečajna masa iza UTEMA d.o.o. - u stečaju</item>
      <item>FINANCIJSKA AGENCIJA</item>
      <item>Branimir Hadžić</item>
      <item>Martina Grgec</item>
    </izvorni_sadrzaj>
    <derivirana_varijabla naziv="DomainObject.Predmet.OstaliListFormated_1">
      <item>STEFANOVIĆ &amp; VRDELJA ODVJETNIČKO DRUŠTVO punomoćnik sudionika u postupku Stečajna masa iza UTEMA d.o.o. - u stečaju</item>
      <item>FINANCIJSKA AGENCIJA</item>
      <item>Branimir Hadžić</item>
      <item>Martina Grgec</item>
    </derivirana_varijabla>
  </DomainObject.Predmet.OstaliListFormated>
  <DomainObject.Predmet.OstaliListFormatedOIB>
    <izvorni_sadrzaj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izvorni_sadrzaj>
    <derivirana_varijabla naziv="DomainObject.Predmet.OstaliListFormatedOIB_1"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derivirana_varijabla>
  </DomainObject.Predmet.OstaliListFormatedOIB>
  <DomainObject.Predmet.OstaliListFormatedWithAdress>
    <izvorni_sadrzaj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izvorni_sadrzaj>
    <derivirana_varijabla naziv="DomainObject.Predmet.OstaliListFormatedWithAdress_1"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derivirana_varijabla>
  </DomainObject.Predmet.OstaliListFormatedWithAdress>
  <DomainObject.Predmet.OstaliListFormatedWithAdressOIB>
    <izvorni_sadrzaj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izvorni_sadrzaj>
    <derivirana_varijabla naziv="DomainObject.Predmet.OstaliListFormatedWithAdressOIB_1"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derivirana_varijabla>
  </DomainObject.Predmet.OstaliListFormatedWithAdressOIB>
  <DomainObject.Predmet.OstaliListNazivFormated>
    <izvorni_sadrzaj>
      <item>STEFANOVIĆ &amp; VRDELJA ODVJETNIČKO DRUŠTVO</item>
      <item>FINANCIJSKA AGENCIJA</item>
      <item>Branimir Hadžić</item>
      <item>Martina Grgec</item>
    </izvorni_sadrzaj>
    <derivirana_varijabla naziv="DomainObject.Predmet.OstaliListNazivFormated_1">
      <item>STEFANOVIĆ &amp; VRDELJA ODVJETNIČKO DRUŠTVO</item>
      <item>FINANCIJSKA AGENCIJA</item>
      <item>Branimir Hadžić</item>
      <item>Martina Grgec</item>
    </derivirana_varijabla>
  </DomainObject.Predmet.OstaliListNazivFormated>
  <DomainObject.Predmet.OstaliListNazivFormatedOIB>
    <izvorni_sadrzaj>
      <item>STEFANOVIĆ &amp; VRDELJA ODVJETNIČKO DRUŠTVO, OIB 16998632083</item>
      <item>FINANCIJSKA AGENCIJA</item>
      <item>Branimir Hadžić</item>
      <item>Martina Grgec, OIB 88481884644</item>
    </izvorni_sadrzaj>
    <derivirana_varijabla naziv="DomainObject.Predmet.OstaliListNazivFormatedOIB_1">
      <item>STEFANOVIĆ &amp; VRDELJA ODVJETNIČKO DRUŠTVO, OIB 16998632083</item>
      <item>FINANCIJSKA AGENCIJA</item>
      <item>Branimir Hadžić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UTEMA d.o.o. i dr.</izvorni_sadrzaj>
    <derivirana_varijabla naziv="DomainObject.Predmet.StrankaIDrugi_1">UTEMA d.o.o. i dr.</derivirana_varijabla>
  </DomainObject.Predmet.StrankaIDrugi>
  <DomainObject.Predmet.ProtustrankaIDrugi>
    <izvorni_sadrzaj>Stečajna masa iza UTEMA d.o.o. - u stečaju</izvorni_sadrzaj>
    <derivirana_varijabla naziv="DomainObject.Predmet.ProtustrankaIDrugi_1">Stečajna masa iza UTEMA d.o.o. - u stečaju</derivirana_varijabla>
  </DomainObject.Predmet.ProtustrankaIDrugi>
  <DomainObject.Predmet.StrankaIDrugiAdressOIB>
    <izvorni_sadrzaj>UTEMA d.o.o., OIB 34297877627, SELSKA CESTA 126, 10000 Zagreb i dr.</izvorni_sadrzaj>
    <derivirana_varijabla naziv="DomainObject.Predmet.StrankaIDrugiAdressOIB_1">UTEMA d.o.o., OIB 34297877627, SELSKA CESTA 126, 10000 Zagreb i dr.</derivirana_varijabla>
  </DomainObject.Predmet.StrankaIDrugiAdressOIB>
  <DomainObject.Predmet.ProtustrankaIDrugiAdressOIB>
    <izvorni_sadrzaj>Stečajna masa iza UTEMA d.o.o. - u stečaju, OIB 65869832979, Bukovačka cesta 51, 10000 Zagreb</izvorni_sadrzaj>
    <derivirana_varijabla naziv="DomainObject.Predmet.ProtustrankaIDrugiAdressOIB_1">Stečajna masa iza UTEMA d.o.o.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2013.</izvorni_sadrzaj>
    <derivirana_varijabla naziv="DomainObject.Predmet.OdlukaRjesenje.DatumDonosenjaOdluke_1">29. travnja 2013.</derivirana_varijabla>
  </DomainObject.Predmet.OdlukaRjesenje.DatumDonosenjaOdluke>
  <DomainObject.Predmet.OdlukaRjesenje.DatumPravomocnosti>
    <izvorni_sadrzaj>23. svibnja 2013.</izvorni_sadrzaj>
    <derivirana_varijabla naziv="DomainObject.Predmet.OdlukaRjesenje.DatumPravomocnosti_1">23. svibnja 2013.</derivirana_varijabla>
  </DomainObject.Predmet.OdlukaRjesenje.DatumPravomocnosti>
  <DomainObject.Predmet.OdlukaRjesenje.Oznaka>
    <izvorni_sadrzaj>St-1646/2011-73</izvorni_sadrzaj>
    <derivirana_varijabla naziv="DomainObject.Predmet.OdlukaRjesenje.Oznaka_1">St-1646/2011-73</derivirana_varijabla>
  </DomainObject.Predmet.OdlukaRjesenje.Oznaka>
  <DomainObject.Predmet.SudioniciListNaziv>
    <izvorni_sadrzaj>
      <item>STEFANOVIĆ &amp; VRDELJA ODVJETNIČKO DRUŠTVO</item>
      <item>Stečajna masa iza UTEMA d.o.o. - u stečaju</item>
      <item>UTEMA d.o.o.</item>
      <item>FINANCIJSKA AGENCIJA</item>
      <item>Branimir Hadžić</item>
      <item>Martina Grgec</item>
      <item>BKS BANK AG</item>
      <item>MARTINA GRGEC</item>
    </izvorni_sadrzaj>
    <derivirana_varijabla naziv="DomainObject.Predmet.SudioniciListNaziv_1">
      <item>STEFANOVIĆ &amp; VRDELJA ODVJETNIČKO DRUŠTVO</item>
      <item>Stečajna masa iza UTEMA d.o.o. - u stečaju</item>
      <item>UTEMA d.o.o.</item>
      <item>FINANCIJSKA AGENCIJA</item>
      <item>Branimir Hadžić</item>
      <item>Martina Grgec</item>
      <item>BKS BANK AG</item>
      <item>MARTINA GRGEC</item>
    </derivirana_varijabla>
  </DomainObject.Predmet.SudioniciListNaziv>
  <DomainObject.Predmet.SudioniciListAdressOIB>
    <izvorni_sadrzaj>
      <item>STEFANOVIĆ &amp; VRDELJA ODVJETNIČKO DRUŠTVO, OIB 16998632083, ZELINSKA 3,10000 Zagreb</item>
      <item>Stečajna masa iza UTEMA d.o.o. - u stečaju, OIB 65869832979, Bukovačka cesta 51,10000 Zagreb</item>
      <item>UTEMA d.o.o., OIB 34297877627, SELSKA CESTA 126,10000 Zagreb</item>
      <item>FINANCIJSKA AGENCIJA, 10000 Zagreb</item>
      <item>Branimir Hadžić, Vojka Vojvode Mišića 73,Stara Pazova</item>
      <item>Martina Grgec, OIB 88481884644, Bukovačka Cesta 51,10000 Zagreb</item>
      <item>BKS BANK AG</item>
      <item>MARTINA GRGEC</item>
    </izvorni_sadrzaj>
    <derivirana_varijabla naziv="DomainObject.Predmet.SudioniciListAdressOIB_1">
      <item>STEFANOVIĆ &amp; VRDELJA ODVJETNIČKO DRUŠTVO, OIB 16998632083, ZELINSKA 3,10000 Zagreb</item>
      <item>Stečajna masa iza UTEMA d.o.o. - u stečaju, OIB 65869832979, Bukovačka cesta 51,10000 Zagreb</item>
      <item>UTEMA d.o.o., OIB 34297877627, SELSKA CESTA 126,10000 Zagreb</item>
      <item>FINANCIJSKA AGENCIJA, 10000 Zagreb</item>
      <item>Branimir Hadžić, Vojka Vojvode Mišića 73,Stara Pazova</item>
      <item>Martina Grgec, OIB 88481884644, Bukovačka Cesta 51,10000 Zagreb</item>
      <item>BKS BANK AG</item>
      <item>MARTINA GRGEC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16998632083</item>
      <item>, OIB 65869832979</item>
      <item>, OIB 34297877627</item>
      <item>, OIB null</item>
      <item>, OIB null</item>
      <item>, OIB 88481884644</item>
      <item>, OIB null</item>
      <item>, OIB null</item>
    </izvorni_sadrzaj>
    <derivirana_varijabla naziv="DomainObject.Predmet.SudioniciListNazivOIB_1">
      <item>, OIB 16998632083</item>
      <item>, OIB 65869832979</item>
      <item>, OIB 34297877627</item>
      <item>, OIB null</item>
      <item>, OIB null</item>
      <item>, OIB 88481884644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4146</properties:Characters>
  <properties:Lines>88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2017-09-05T09:39:00Z</dcterms:created>
  <dc:creator>Kristina Švajger</dc:creator>
  <cp:lastModifiedBy>Kristina Švajger</cp:lastModifiedBy>
  <cp:lastPrinted>2017-08-02T06:17:00Z</cp:lastPrinted>
  <dcterms:modified xmlns:xsi="http://www.w3.org/2001/XMLSchema-instance" xsi:type="dcterms:W3CDTF">2017-09-05T09:40:00Z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St-1646/2011-119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