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39f9" w14:paraId="5f739f9" w:rsidRDefault="00491573" w:rsidP="00491573" w:rsidR="00491573" w:rsidRPr="00491573">
      <w:pPr>
        <w:pStyle w:val="SudNaziv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1C6D">
        <w:tab/>
      </w:r>
      <w:r w:rsidRPr="00491573">
        <w:rPr>
          <w:rFonts w:cs="Times New Roman" w:eastAsia="Times New Roman"/>
          <w:b w:val="false"/>
          <w:szCs w:val="20"/>
          <w:lang w:eastAsia="hr-HR"/>
        </w:rPr>
        <w:t>2 St-186/15-</w:t>
      </w:r>
      <w:r w:rsidRPr="00491573">
        <w:rPr>
          <w:rFonts w:cs="Times New Roman" w:eastAsia="Times New Roman"/>
          <w:b w:val="false"/>
          <w:szCs w:val="20"/>
          <w:lang w:eastAsia="hr-HR"/>
        </w:rPr>
        <w:t>11</w:t>
      </w: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REPUBLIKA HRVATSKA</w:t>
      </w: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TRGOVAČKI SUD U ZAGREBU</w:t>
      </w: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 xml:space="preserve">STALNA SLUŽBA </w:t>
      </w: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Karlovac, Trg hrvatskih branitelja 1/III</w:t>
      </w: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U  I M E  R E P U B L I K E    H R V A T S K E</w:t>
      </w: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R J E Š E N J E</w:t>
      </w: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ab/>
        <w:t>TRGOVAČKI SUD U ZAGREBU, STALNA SLUŽBA</w:t>
      </w:r>
      <w:r w:rsidRPr="00491573">
        <w:rPr>
          <w:rFonts w:cs="Times New Roman" w:eastAsia="Times New Roman"/>
          <w:b/>
          <w:szCs w:val="20"/>
          <w:lang w:eastAsia="hr-HR"/>
        </w:rPr>
        <w:t xml:space="preserve">, </w:t>
      </w:r>
      <w:r w:rsidRPr="00491573">
        <w:rPr>
          <w:rFonts w:cs="Times New Roman" w:eastAsia="Times New Roman"/>
          <w:szCs w:val="20"/>
          <w:lang w:eastAsia="hr-HR"/>
        </w:rPr>
        <w:t xml:space="preserve">po stečajnom sucu Suzani Ivanović, u stečajnom postupku nad dužnikom  ROKI TORNADO j.d.o.o. Zagreb,  Nova cesta 73, OIB:23520048490, MBS:080901240, dana 1. rujna 2015. godine    </w:t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 xml:space="preserve">                          r i j e š i o    j e</w:t>
      </w:r>
    </w:p>
    <w:p w:rsidRDefault="00491573" w:rsidP="00491573" w:rsidR="00491573" w:rsidRPr="00491573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ab/>
        <w:t>I  Otvara se stečajni postupak nad dužnikom  ROKI TORNADO j.d.o.o. Zagreb, Nova cesta 73, OIB:23520048490, MBS:080901240.</w:t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II  Za stečajnog upravitelja imenuje se dipl. pravnik Anamarija Ivanković iz Zagreba, Britanski trg 10,  OIB:26902318451.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III  Zaključuje se stečajni postupak nad dužnikom ROKI TORNADO j.d.o.o. Zagreb, Nova cesta 73, OIB:23520048490, MBS:080901240.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IV    Ovo rješenje objavit će se na  mrežnoj stranici e-Oglasnoj ploči sudova i dostaviti sudskom registru ovog suda nakon pravomoćnosti radi brisanja dužnika iz sudskog registra.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Obrazloženje</w:t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 xml:space="preserve">Financijska agencija, sukladno odredbama čl.49.st.2. Zakona o financijskom poslovanju i </w:t>
      </w:r>
      <w:proofErr w:type="spellStart"/>
      <w:r w:rsidRPr="00491573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491573">
        <w:rPr>
          <w:rFonts w:cs="Times New Roman" w:eastAsia="Times New Roman"/>
          <w:szCs w:val="20"/>
          <w:lang w:eastAsia="hr-HR"/>
        </w:rPr>
        <w:t xml:space="preserve"> nagodbi (NN 108/12, 144/12), podnijela je prijedlog za pokretanje stečajnog postupka nad trgovačkim društvom  ROKI TORNADO j.d.o.o. Zagreb, Nova cesta 73, OIB:23520048490, MBS:080901240.</w:t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Uvidom u  potvrdu FINE utvrđeno je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ab/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ab/>
        <w:t>Utvrđuje se da u spisu prileži prokazni popis imovine dužnika iz kojeg je vidljivo da dužnik ne posjeduje ni pokretnine ni nekretnine, niti drugu imovinu.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lastRenderedPageBreak/>
        <w:t>Dakle, utvrđeno je da imovina dužnika nije dovoljna ni za namirenje troškova postupka ili je neznatne vrijednosti, pa je valjalo temeljem čl.63.st.1. Stečajnog zakona ( NN 44/96-133/12) donijeti rješenje kojim se stečajni postupak otvara i istodobno zaključuje, te je riješeno kao u točki I i III izreke.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Temeljem čl.54.st.1. i 2.t.2. SZ-a odlučeno je kao u točki II izreke rješenja.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Temeljem čl.12 st.1. SZ-a  NN-71/15 odlučeno je kao u točki IV izreke rješenja.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 xml:space="preserve">Prije donošenja ovog rješenja, sud je, </w:t>
      </w:r>
      <w:proofErr w:type="spellStart"/>
      <w:r w:rsidRPr="00491573">
        <w:rPr>
          <w:rFonts w:cs="Times New Roman" w:eastAsia="Times New Roman"/>
          <w:szCs w:val="20"/>
          <w:lang w:eastAsia="hr-HR"/>
        </w:rPr>
        <w:t>ovosudnim</w:t>
      </w:r>
      <w:proofErr w:type="spellEnd"/>
      <w:r w:rsidRPr="00491573">
        <w:rPr>
          <w:rFonts w:cs="Times New Roman" w:eastAsia="Times New Roman"/>
          <w:szCs w:val="20"/>
          <w:lang w:eastAsia="hr-HR"/>
        </w:rPr>
        <w:t xml:space="preserve"> rješenjem posl.br. St-186/15 od 14.7.2015.g., pozvao sve osobe koje bi imale pravni interes da se stečajni postupak nad dužnikom provede, da u roku od 15 dana, na žiro račun ovog suda, predujme iznos od 30.000,00 kn za pokriće troškova prethodnog i stečajnog postupka. Navedeno rješenje objavljeno je u Narodnim novinama br.82/15 od 24.7.2015.g., te kako traženi predujam nije uplaćen u ostavljenom roku postupak je zaključen, te je riješeno kao u točki III izreke, a temeljem čl.63.st.1. SZ-a.</w:t>
      </w:r>
    </w:p>
    <w:p w:rsidRDefault="00491573" w:rsidP="00491573" w:rsidR="00491573" w:rsidRPr="0049157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>U Karlovcu 1. rujna 2015. godine</w:t>
      </w: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Stečajni sudac:</w:t>
      </w:r>
    </w:p>
    <w:p w:rsidRDefault="00491573" w:rsidP="00491573" w:rsidR="00491573" w:rsidRPr="00491573">
      <w:pPr>
        <w:tabs>
          <w:tab w:pos="6196" w:val="left"/>
        </w:tabs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9157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Suzana Ivanović</w:t>
      </w:r>
    </w:p>
    <w:p w:rsidRDefault="00491573" w:rsidP="00491573" w:rsidR="00491573" w:rsidRPr="00491573">
      <w:pPr>
        <w:tabs>
          <w:tab w:pos="6196" w:val="left"/>
        </w:tabs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tabs>
          <w:tab w:pos="6196" w:val="left"/>
        </w:tabs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91573" w:rsidP="00491573" w:rsidR="00491573" w:rsidRPr="00491573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91573" w:rsidP="00491573" w:rsidR="00491573" w:rsidRPr="00491573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PRAVNA POUKA:</w:t>
      </w:r>
    </w:p>
    <w:p w:rsidRDefault="00491573" w:rsidP="00491573" w:rsidR="00491573" w:rsidRPr="00491573">
      <w:pPr>
        <w:tabs>
          <w:tab w:pos="6735" w:val="left"/>
        </w:tabs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491573">
          <w:rPr>
            <w:rFonts w:cs="Times New Roman" w:eastAsia="Times New Roman"/>
            <w:noProof/>
            <w:szCs w:val="20"/>
            <w:lang w:eastAsia="hr-HR"/>
          </w:rPr>
          <w:t>53. st</w:t>
        </w:r>
      </w:smartTag>
      <w:r w:rsidRPr="00491573">
        <w:rPr>
          <w:rFonts w:cs="Times New Roman" w:eastAsia="Times New Roman"/>
          <w:noProof/>
          <w:szCs w:val="20"/>
          <w:lang w:eastAsia="hr-HR"/>
        </w:rPr>
        <w:t>. 6. SZ-a), a protiv rješenja o zaključenju stečajnog postupka žalba je dopuštena  vjerovnicima, u roku 8 dana od dana dostave pisanog otpravka. Žalba se podnosi</w:t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Visokom trgovačkom sudu RH, putem ovog suda.</w:t>
      </w: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91573" w:rsidP="00491573" w:rsidR="00491573" w:rsidRPr="00491573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91573" w:rsidP="00491573" w:rsidR="00491573" w:rsidRPr="00491573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Dna: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Predlagatelj FINA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 xml:space="preserve">zakonski zastupnik dužnika 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stečajni upravitelj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Sudskom registru nakon pravomoćnosti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e-Oglasna ploča suda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ŽDO u Zagreb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RH, Ministarstvo pravosuđa, Zagreb</w:t>
      </w:r>
    </w:p>
    <w:p w:rsidRDefault="00491573" w:rsidP="00491573" w:rsidR="00491573" w:rsidRPr="00491573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491573">
        <w:rPr>
          <w:rFonts w:cs="Times New Roman" w:eastAsia="Times New Roman"/>
          <w:noProof/>
          <w:szCs w:val="20"/>
          <w:lang w:eastAsia="hr-HR"/>
        </w:rPr>
        <w:t>Državni arhiv Zagreb</w:t>
      </w:r>
    </w:p>
    <w:p w:rsidRDefault="00491573" w:rsidP="00DA0242" w:rsidR="00DA0242">
      <w:pPr>
        <w:numPr>
          <w:ilvl w:val="0"/>
          <w:numId w:val="47"/>
        </w:numPr>
        <w:spacing w:after="0"/>
      </w:pPr>
      <w:r w:rsidRPr="00491573">
        <w:rPr>
          <w:rFonts w:cs="Times New Roman" w:eastAsia="Times New Roman"/>
          <w:noProof/>
          <w:szCs w:val="20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573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002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St-186/2015-11</izvorni_sadrzaj>
    <derivirana_varijabla naziv="DomainObject.Oznaka_1">St-186/2015-11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ROKI TORNADO j.d.o.o.</izvorni_sadrzaj>
    <derivirana_varijabla naziv="DomainObject.Predmet.ProtustrankaFormated_1">  ROKI TORNADO j.d.o.o.</derivirana_varijabla>
  </DomainObject.Predmet.ProtustrankaFormated>
  <DomainObject.Predmet.ProtustrankaFormatedOIB>
    <izvorni_sadrzaj>  ROKI TORNADO j.d.o.o., OIB 23520048490</izvorni_sadrzaj>
    <derivirana_varijabla naziv="DomainObject.Predmet.ProtustrankaFormatedOIB_1">  ROKI TORNADO j.d.o.o., OIB 23520048490</derivirana_varijabla>
  </DomainObject.Predmet.ProtustrankaFormatedOIB>
  <DomainObject.Predmet.ProtustrankaFormatedWithAdress>
    <izvorni_sadrzaj> ROKI TORNADO j.d.o.o., Nova cesta 73, 10000 Zagreb</izvorni_sadrzaj>
    <derivirana_varijabla naziv="DomainObject.Predmet.ProtustrankaFormatedWithAdress_1"> ROKI TORNADO j.d.o.o., Nova cesta 73, 10000 Zagreb</derivirana_varijabla>
  </DomainObject.Predmet.ProtustrankaFormatedWithAdress>
  <DomainObject.Predmet.ProtustrankaFormatedWithAdressOIB>
    <izvorni_sadrzaj> ROKI TORNADO j.d.o.o., OIB 23520048490, Nova cesta 73, 10000 Zagreb</izvorni_sadrzaj>
    <derivirana_varijabla naziv="DomainObject.Predmet.ProtustrankaFormatedWithAdressOIB_1"> ROKI TORNADO j.d.o.o., OIB 23520048490, Nova cesta 73, 10000 Zagreb</derivirana_varijabla>
  </DomainObject.Predmet.ProtustrankaFormatedWithAdressOIB>
  <DomainObject.Predmet.ProtustrankaWithAdress>
    <izvorni_sadrzaj>ROKI TORNADO j.d.o.o. Nova cesta 73, 10000 Zagreb</izvorni_sadrzaj>
    <derivirana_varijabla naziv="DomainObject.Predmet.ProtustrankaWithAdress_1">ROKI TORNADO j.d.o.o. Nova cesta 73, 10000 Zagreb</derivirana_varijabla>
  </DomainObject.Predmet.ProtustrankaWithAdress>
  <DomainObject.Predmet.ProtustrankaWithAdressOIB>
    <izvorni_sadrzaj>ROKI TORNADO j.d.o.o., OIB 23520048490, Nova cesta 73, 10000 Zagreb</izvorni_sadrzaj>
    <derivirana_varijabla naziv="DomainObject.Predmet.ProtustrankaWithAdressOIB_1">ROKI TORNADO j.d.o.o., OIB 23520048490, Nova cesta 73, 10000 Zagreb</derivirana_varijabla>
  </DomainObject.Predmet.ProtustrankaWithAdressOIB>
  <DomainObject.Predmet.ProtustrankaNazivFormated>
    <izvorni_sadrzaj>ROKI TORNADO j.d.o.o.</izvorni_sadrzaj>
    <derivirana_varijabla naziv="DomainObject.Predmet.ProtustrankaNazivFormated_1">ROKI TORNADO j.d.o.o.</derivirana_varijabla>
  </DomainObject.Predmet.ProtustrankaNazivFormated>
  <DomainObject.Predmet.ProtustrankaNazivFormatedOIB>
    <izvorni_sadrzaj>ROKI TORNADO j.d.o.o., OIB 23520048490</izvorni_sadrzaj>
    <derivirana_varijabla naziv="DomainObject.Predmet.ProtustrankaNazivFormatedOIB_1">ROKI TORNADO j.d.o.o., OIB 23520048490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ROKI TORNADO j.d.o.o.</item>
    </izvorni_sadrzaj>
    <derivirana_varijabla naziv="DomainObject.Predmet.ProtuStrankaListFormated_1">
      <item>ROKI TORNADO j.d.o.o.</item>
    </derivirana_varijabla>
  </DomainObject.Predmet.ProtuStrankaListFormated>
  <DomainObject.Predmet.ProtuStrankaListFormatedOIB>
    <izvorni_sadrzaj>
      <item>ROKI TORNADO j.d.o.o., OIB 23520048490</item>
    </izvorni_sadrzaj>
    <derivirana_varijabla naziv="DomainObject.Predmet.ProtuStrankaListFormatedOIB_1">
      <item>ROKI TORNADO j.d.o.o., OIB 23520048490</item>
    </derivirana_varijabla>
  </DomainObject.Predmet.ProtuStrankaListFormatedOIB>
  <DomainObject.Predmet.ProtuStrankaListFormatedWithAdress>
    <izvorni_sadrzaj>
      <item>ROKI TORNADO j.d.o.o., Nova cesta 73, 10000 Zagreb</item>
    </izvorni_sadrzaj>
    <derivirana_varijabla naziv="DomainObject.Predmet.ProtuStrankaListFormatedWithAdress_1">
      <item>ROKI TORNADO j.d.o.o., Nova cesta 73, 10000 Zagreb</item>
    </derivirana_varijabla>
  </DomainObject.Predmet.ProtuStrankaListFormatedWithAdress>
  <DomainObject.Predmet.ProtuStrankaListFormatedWithAdressOIB>
    <izvorni_sadrzaj>
      <item>ROKI TORNADO j.d.o.o., OIB 23520048490, Nova cesta 73, 10000 Zagreb</item>
    </izvorni_sadrzaj>
    <derivirana_varijabla naziv="DomainObject.Predmet.ProtuStrankaListFormatedWithAdressOIB_1">
      <item>ROKI TORNADO j.d.o.o., OIB 23520048490, Nova cesta 73, 10000 Zagreb</item>
    </derivirana_varijabla>
  </DomainObject.Predmet.ProtuStrankaListFormatedWithAdressOIB>
  <DomainObject.Predmet.ProtuStrankaListNazivFormated>
    <izvorni_sadrzaj>
      <item>ROKI TORNADO j.d.o.o.</item>
    </izvorni_sadrzaj>
    <derivirana_varijabla naziv="DomainObject.Predmet.ProtuStrankaListNazivFormated_1">
      <item>ROKI TORNADO j.d.o.o.</item>
    </derivirana_varijabla>
  </DomainObject.Predmet.ProtuStrankaListNazivFormated>
  <DomainObject.Predmet.ProtuStrankaListNazivFormatedOIB>
    <izvorni_sadrzaj>
      <item>ROKI TORNADO j.d.o.o., OIB 23520048490</item>
    </izvorni_sadrzaj>
    <derivirana_varijabla naziv="DomainObject.Predmet.ProtuStrankaListNazivFormatedOIB_1">
      <item>ROKI TORNADO j.d.o.o., OIB 23520048490</item>
    </derivirana_varijabla>
  </DomainObject.Predmet.ProtuStrankaListNazivFormatedOIB>
  <DomainObject.Predmet.OstaliListFormated>
    <izvorni_sadrzaj>
      <item>TOMISLAV DRVODELIĆ</item>
    </izvorni_sadrzaj>
    <derivirana_varijabla naziv="DomainObject.Predmet.OstaliListFormated_1">
      <item>TOMISLAV DRVODELIĆ</item>
    </derivirana_varijabla>
  </DomainObject.Predmet.OstaliListFormated>
  <DomainObject.Predmet.OstaliListFormatedOIB>
    <izvorni_sadrzaj>
      <item>TOMISLAV DRVODELIĆ, OIB 55932642345</item>
    </izvorni_sadrzaj>
    <derivirana_varijabla naziv="DomainObject.Predmet.OstaliListFormatedOIB_1">
      <item>TOMISLAV DRVODELIĆ, OIB 55932642345</item>
    </derivirana_varijabla>
  </DomainObject.Predmet.OstaliListFormatedOIB>
  <DomainObject.Predmet.OstaliListFormatedWithAdress>
    <izvorni_sadrzaj>
      <item>TOMISLAV DRVODELIĆ, SAVSKA CESTA 6., 10000 Zagreb</item>
    </izvorni_sadrzaj>
    <derivirana_varijabla naziv="DomainObject.Predmet.OstaliListFormatedWithAdress_1">
      <item>TOMISLAV DRVODELIĆ, SAVSKA CESTA 6., 10000 Zagreb</item>
    </derivirana_varijabla>
  </DomainObject.Predmet.OstaliListFormatedWithAdress>
  <DomainObject.Predmet.OstaliListFormatedWithAdressOIB>
    <izvorni_sadrzaj>
      <item>TOMISLAV DRVODELIĆ, OIB 55932642345, SAVSKA CESTA 6., 10000 Zagreb</item>
    </izvorni_sadrzaj>
    <derivirana_varijabla naziv="DomainObject.Predmet.OstaliListFormatedWithAdressOIB_1">
      <item>TOMISLAV DRVODELIĆ, OIB 55932642345, SAVSKA CESTA 6., 10000 Zagreb</item>
    </derivirana_varijabla>
  </DomainObject.Predmet.OstaliListFormatedWithAdressOIB>
  <DomainObject.Predmet.OstaliListNazivFormated>
    <izvorni_sadrzaj>
      <item>TOMISLAV DRVODELIĆ</item>
    </izvorni_sadrzaj>
    <derivirana_varijabla naziv="DomainObject.Predmet.OstaliListNazivFormated_1">
      <item>TOMISLAV DRVODELIĆ</item>
    </derivirana_varijabla>
  </DomainObject.Predmet.OstaliListNazivFormated>
  <DomainObject.Predmet.OstaliListNazivFormatedOIB>
    <izvorni_sadrzaj>
      <item>TOMISLAV DRVODELIĆ, OIB 55932642345</item>
    </izvorni_sadrzaj>
    <derivirana_varijabla naziv="DomainObject.Predmet.OstaliListNazivFormatedOIB_1">
      <item>TOMISLAV DRVODELIĆ, OIB 55932642345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St-186/2015-11</izvorni_sadrzaj>
    <derivirana_varijabla naziv="DomainObject.PoslovniBrojDokumenta_1">St-186/2015-11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ROKI TORNADO j.d.o.o.</izvorni_sadrzaj>
    <derivirana_varijabla naziv="DomainObject.Predmet.ProtustrankaIDrugi_1">ROKI TORNADO j.d.o.o.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ROKI TORNADO j.d.o.o., OIB 23520048490, Nova cesta 73, 10000 Zagreb</izvorni_sadrzaj>
    <derivirana_varijabla naziv="DomainObject.Predmet.ProtustrankaIDrugiAdressOIB_1">ROKI TORNADO j.d.o.o., OIB 23520048490, Nova cesta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ROKI TORNADO j.d.o.o.</item>
      <item>TOMISLAV DRVODELIĆ</item>
    </izvorni_sadrzaj>
    <derivirana_varijabla naziv="DomainObject.Predmet.SudioniciListNaziv_1">
      <item>FINA Regionalni centar</item>
      <item>ROKI TORNADO j.d.o.o.</item>
      <item>TOMISLAV DRVODELIĆ</item>
    </derivirana_varijabla>
  </DomainObject.Predmet.SudioniciListNaziv>
  <DomainObject.Predmet.SudioniciListAdressOIB>
    <izvorni_sadrzaj>
      <item>FINA Regionalni centar, OIB 85821130368, Ilica 307,10000 Zagreb</item>
      <item>ROKI TORNADO j.d.o.o., OIB 23520048490, Nova cesta 73,10000 Zagreb</item>
      <item>TOMISLAV DRVODELIĆ, OIB 55932642345, SAVSKA CESTA 6.,10000 Zagreb</item>
    </izvorni_sadrzaj>
    <derivirana_varijabla naziv="DomainObject.Predmet.SudioniciListAdressOIB_1">
      <item>FINA Regionalni centar, OIB 85821130368, Ilica 307,10000 Zagreb</item>
      <item>ROKI TORNADO j.d.o.o., OIB 23520048490, Nova cesta 73,10000 Zagreb</item>
      <item>TOMISLAV DRVODELIĆ, OIB 55932642345, SAVSKA CESTA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91F78-7C76-4740-87DD-2CEC23CF3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2772</properties:Characters>
  <properties:Lines>96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2015-09-01T08:10:00Z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St-186/2015-11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