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cda0" w14:paraId="a7acda0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>
        <w:t>854</w:t>
      </w:r>
      <w:r w:rsidR="00B207A3">
        <w:t>/16-</w:t>
      </w:r>
      <w:r>
        <w:t>7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proofErr w:type="spellStart"/>
      <w:r w:rsidR="000C5C65" w:rsidRPr="000C5C65">
        <w:t>D.M</w:t>
      </w:r>
      <w:proofErr w:type="spellEnd"/>
      <w:r w:rsidR="000C5C65" w:rsidRPr="000C5C65">
        <w:t xml:space="preserve">. METALI d.o.o., Osijek, </w:t>
      </w:r>
      <w:proofErr w:type="spellStart"/>
      <w:r w:rsidR="000C5C65" w:rsidRPr="000C5C65">
        <w:t>Donjodravska</w:t>
      </w:r>
      <w:proofErr w:type="spellEnd"/>
      <w:r w:rsidR="000C5C65" w:rsidRPr="000C5C65">
        <w:t xml:space="preserve"> obala 38, MBS: 030087695, OIB: 70858058624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0C5C65">
        <w:t>10</w:t>
      </w:r>
      <w:r w:rsidR="00615950">
        <w:t xml:space="preserve">. </w:t>
      </w:r>
      <w:r w:rsidR="000C5C65">
        <w:t>ožujka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0C5C65" w:rsidR="009B0969" w:rsidRPr="00167B75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proofErr w:type="spellStart"/>
      <w:r w:rsidR="000C5C65" w:rsidRPr="000C5C65">
        <w:t>D.M</w:t>
      </w:r>
      <w:proofErr w:type="spellEnd"/>
      <w:r w:rsidR="000C5C65" w:rsidRPr="000C5C65">
        <w:t xml:space="preserve">. METALI d.o.o., Osijek, </w:t>
      </w:r>
      <w:proofErr w:type="spellStart"/>
      <w:r w:rsidR="000C5C65" w:rsidRPr="000C5C65">
        <w:t>Donjodravska</w:t>
      </w:r>
      <w:proofErr w:type="spellEnd"/>
      <w:r w:rsidR="000C5C65" w:rsidRPr="000C5C65">
        <w:t xml:space="preserve"> obala 38, MBS: 030087695, OIB: 70858058624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  <w:r w:rsidR="000C5C65">
        <w:t xml:space="preserve"> 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Željko Ferenčić dipl. iur. iz Vukovara, Kardinala A. Stepinca 2, OIB 73873182459. 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</w:pPr>
      <w:r>
        <w:tab/>
        <w:t xml:space="preserve">Predlagatelj FINA RC Osijek, Podružnica Osijek, podnio je dana 7. travnja 2016. g. prijedlog za otvaranje  stečajnog postupka nad dužnikom </w:t>
      </w:r>
      <w:proofErr w:type="spellStart"/>
      <w:r w:rsidRPr="000C5C65">
        <w:t>D.M</w:t>
      </w:r>
      <w:proofErr w:type="spellEnd"/>
      <w:r w:rsidRPr="000C5C65">
        <w:t xml:space="preserve">. METALI d.o.o., Osijek, </w:t>
      </w:r>
      <w:proofErr w:type="spellStart"/>
      <w:r w:rsidRPr="000C5C65">
        <w:t>Donjodravska</w:t>
      </w:r>
      <w:proofErr w:type="spellEnd"/>
      <w:r w:rsidRPr="000C5C65">
        <w:t xml:space="preserve"> obala 38, MBS: 030087695, OIB: 70858058624</w:t>
      </w:r>
      <w:r>
        <w:rPr>
          <w:color w:val="000000"/>
        </w:rPr>
        <w:t>.</w:t>
      </w:r>
      <w:r>
        <w:tab/>
      </w:r>
    </w:p>
    <w:p w:rsidRDefault="000C5C65" w:rsidP="000C5C65" w:rsidR="000C5C65">
      <w:pPr>
        <w:pStyle w:val="Tijeloteksta"/>
      </w:pPr>
      <w:r>
        <w:t xml:space="preserve"> </w:t>
      </w:r>
    </w:p>
    <w:p w:rsidRDefault="000C5C65" w:rsidP="000C5C65" w:rsidR="000C5C65">
      <w:pPr>
        <w:pStyle w:val="Tijeloteksta"/>
        <w:ind w:firstLine="708"/>
      </w:pPr>
      <w:r>
        <w:t xml:space="preserve">U prijedlogu navodi da dužnik na dan 01. rujna 2015. g. u očevidniku redoslijeda osnova za plaćanje ima evidentirane neizvršene osnove za plaćanje u neprekinutom razdoblju </w:t>
      </w:r>
    </w:p>
    <w:p w:rsidRDefault="000C5C65" w:rsidP="000C5C65" w:rsidR="000C5C65">
      <w:pPr>
        <w:pStyle w:val="Tijeloteksta"/>
        <w:ind w:firstLine="708"/>
      </w:pPr>
      <w:r>
        <w:t xml:space="preserve"> </w:t>
      </w:r>
    </w:p>
    <w:p w:rsidRDefault="000C5C65" w:rsidP="000C5C65" w:rsidR="000C5C65">
      <w:pPr>
        <w:jc w:val="right"/>
      </w:pPr>
    </w:p>
    <w:p w:rsidRDefault="000C5C65" w:rsidP="000C5C65" w:rsidR="000C5C65">
      <w:pPr>
        <w:jc w:val="right"/>
      </w:pPr>
    </w:p>
    <w:p w:rsidRDefault="000C5C65" w:rsidP="000C5C65" w:rsidR="000C5C65">
      <w:pPr>
        <w:jc w:val="right"/>
      </w:pPr>
      <w:r>
        <w:lastRenderedPageBreak/>
        <w:tab/>
      </w:r>
    </w:p>
    <w:p w:rsidRDefault="000C5C65" w:rsidP="000C5C65" w:rsidR="000C5C65">
      <w:pPr>
        <w:jc w:val="right"/>
      </w:pPr>
      <w:r>
        <w:t>6 St-854/16-7</w:t>
      </w:r>
    </w:p>
    <w:p w:rsidRDefault="000C5C65" w:rsidP="000C5C65" w:rsidR="000C5C65">
      <w:pPr>
        <w:pStyle w:val="Tijeloteksta"/>
        <w:tabs>
          <w:tab w:pos="1695" w:val="left"/>
        </w:tabs>
        <w:ind w:firstLine="708"/>
      </w:pP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</w:pPr>
      <w:r>
        <w:t>od 133 dana u ukupnom iznosu od 50.853,67 kn u koji iznos je uračunata kamata i naknada FINE za provedbu ovrhe na novčanim sredstvima te da dužnik ima 1 zaposlenog.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>Također, temeljem čl. 115. st. 2. citiranog zakona imenovan je privremeni stečajni upravitelj u osobi Željko Ferenčić iz Vukovara,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 10. ožujka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uz prijedlog FINE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K. 10/4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0DA" w:rsidR="006700DA">
      <w:r>
        <w:separator/>
      </w:r>
    </w:p>
  </w:endnote>
  <w:endnote w:id="0" w:type="continuationSeparator">
    <w:p w:rsidRDefault="006700DA" w:rsidR="00670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0DA" w:rsidR="006700DA">
      <w:r>
        <w:separator/>
      </w:r>
    </w:p>
  </w:footnote>
  <w:footnote w:id="0" w:type="continuationSeparator">
    <w:p w:rsidRDefault="006700DA" w:rsidR="00670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4F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44F82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700DA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4F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4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F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4F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4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F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 METALI d.o.o. za strojnu obradu materijala</izvorni_sadrzaj>
    <derivirana_varijabla naziv="DomainObject.Predmet.ProtustrankaFormated_1">  D.M. METALI d.o.o. za strojnu obradu materijala</derivirana_varijabla>
  </DomainObject.Predmet.ProtustrankaFormated>
  <DomainObject.Predmet.ProtustrankaFormatedOIB>
    <izvorni_sadrzaj>  D.M. METALI d.o.o. za strojnu obradu materijala, OIB 70858058624</izvorni_sadrzaj>
    <derivirana_varijabla naziv="DomainObject.Predmet.ProtustrankaFormatedOIB_1">  D.M. METALI d.o.o. za strojnu obradu materijala, OIB 70858058624</derivirana_varijabla>
  </DomainObject.Predmet.ProtustrankaFormatedOIB>
  <DomainObject.Predmet.ProtustrankaFormatedWithAdress>
    <izvorni_sadrzaj> D.M. METALI d.o.o. za strojnu obradu materijala, Donjodravska obala 38, 31000 Osijek</izvorni_sadrzaj>
    <derivirana_varijabla naziv="DomainObject.Predmet.ProtustrankaFormatedWithAdress_1"> D.M. METALI d.o.o. za strojnu obradu materijala, Donjodravska obala 38, 31000 Osijek</derivirana_varijabla>
  </DomainObject.Predmet.ProtustrankaFormatedWithAdress>
  <DomainObject.Predmet.ProtustrankaFormatedWithAdressOIB>
    <izvorni_sadrzaj> D.M. METALI d.o.o. za strojnu obradu materijala, OIB 70858058624, Donjodravska obala 38, 31000 Osijek</izvorni_sadrzaj>
    <derivirana_varijabla naziv="DomainObject.Predmet.ProtustrankaFormatedWithAdressOIB_1"> D.M. METALI d.o.o. za strojnu obradu materijala, OIB 70858058624, Donjodravska obala 38, 31000 Osijek</derivirana_varijabla>
  </DomainObject.Predmet.ProtustrankaFormatedWithAdressOIB>
  <DomainObject.Predmet.ProtustrankaWithAdress>
    <izvorni_sadrzaj>D.M. METALI d.o.o. za strojnu obradu materijala Donjodravska obala 38, 31000 Osijek</izvorni_sadrzaj>
    <derivirana_varijabla naziv="DomainObject.Predmet.ProtustrankaWithAdress_1">D.M. METALI d.o.o. za strojnu obradu materijala Donjodravska obala 38, 31000 Osijek</derivirana_varijabla>
  </DomainObject.Predmet.ProtustrankaWithAdress>
  <DomainObject.Predmet.ProtustrankaWithAdressOIB>
    <izvorni_sadrzaj>D.M. METALI d.o.o. za strojnu obradu materijala, OIB 70858058624, Donjodravska obala 38, 31000 Osijek</izvorni_sadrzaj>
    <derivirana_varijabla naziv="DomainObject.Predmet.ProtustrankaWithAdressOIB_1">D.M. METALI d.o.o. za strojnu obradu materijala, OIB 70858058624, Donjodravska obala 38, 31000 Osijek</derivirana_varijabla>
  </DomainObject.Predmet.ProtustrankaWithAdressOIB>
  <DomainObject.Predmet.ProtustrankaNazivFormated>
    <izvorni_sadrzaj>D.M. METALI d.o.o. za strojnu obradu materijala</izvorni_sadrzaj>
    <derivirana_varijabla naziv="DomainObject.Predmet.ProtustrankaNazivFormated_1">D.M. METALI d.o.o. za strojnu obradu materijala</derivirana_varijabla>
  </DomainObject.Predmet.ProtustrankaNazivFormated>
  <DomainObject.Predmet.ProtustrankaNazivFormatedOIB>
    <izvorni_sadrzaj>D.M. METALI d.o.o. za strojnu obradu materijala, OIB 70858058624</izvorni_sadrzaj>
    <derivirana_varijabla naziv="DomainObject.Predmet.ProtustrankaNazivFormatedOIB_1">D.M. METALI d.o.o. za strojnu obradu materijala, OIB 70858058624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D.M. METALI d.o.o. za strojnu obradu materijala</item>
    </izvorni_sadrzaj>
    <derivirana_varijabla naziv="DomainObject.Predmet.ProtuStrankaListFormated_1">
      <item>D.M. METALI d.o.o. za strojnu obradu materijala</item>
    </derivirana_varijabla>
  </DomainObject.Predmet.ProtuStrankaListFormated>
  <DomainObject.Predmet.ProtuStrankaListFormatedOIB>
    <izvorni_sadrzaj>
      <item>D.M. METALI d.o.o. za strojnu obradu materijala, OIB 70858058624</item>
    </izvorni_sadrzaj>
    <derivirana_varijabla naziv="DomainObject.Predmet.ProtuStrankaListFormatedOIB_1">
      <item>D.M. METALI d.o.o. za strojnu obradu materijala, OIB 70858058624</item>
    </derivirana_varijabla>
  </DomainObject.Predmet.ProtuStrankaListFormatedOIB>
  <DomainObject.Predmet.ProtuStrankaListFormatedWithAdress>
    <izvorni_sadrzaj>
      <item>D.M. METALI d.o.o. za strojnu obradu materijala, Donjodravska obala 38, 31000 Osijek</item>
    </izvorni_sadrzaj>
    <derivirana_varijabla naziv="DomainObject.Predmet.ProtuStrankaListFormatedWithAdress_1">
      <item>D.M. METALI d.o.o. za strojnu obradu materijala, Donjodravska obala 38, 31000 Osijek</item>
    </derivirana_varijabla>
  </DomainObject.Predmet.ProtuStrankaListFormatedWithAdress>
  <DomainObject.Predmet.ProtuStrankaListFormatedWithAdressOIB>
    <izvorni_sadrzaj>
      <item>D.M. METALI d.o.o. za strojnu obradu materijala, OIB 70858058624, Donjodravska obala 38, 31000 Osijek</item>
    </izvorni_sadrzaj>
    <derivirana_varijabla naziv="DomainObject.Predmet.ProtuStrankaListFormatedWithAdressOIB_1">
      <item>D.M. METALI d.o.o. za strojnu obradu materijala, OIB 70858058624, Donjodravska obala 38, 31000 Osijek</item>
    </derivirana_varijabla>
  </DomainObject.Predmet.ProtuStrankaListFormatedWithAdressOIB>
  <DomainObject.Predmet.ProtuStrankaListNazivFormated>
    <izvorni_sadrzaj>
      <item>D.M. METALI d.o.o. za strojnu obradu materijala</item>
    </izvorni_sadrzaj>
    <derivirana_varijabla naziv="DomainObject.Predmet.ProtuStrankaListNazivFormated_1">
      <item>D.M. METALI d.o.o. za strojnu obradu materijala</item>
    </derivirana_varijabla>
  </DomainObject.Predmet.ProtuStrankaListNazivFormated>
  <DomainObject.Predmet.ProtuStrankaListNazivFormatedOIB>
    <izvorni_sadrzaj>
      <item>D.M. METALI d.o.o. za strojnu obradu materijala, OIB 70858058624</item>
    </izvorni_sadrzaj>
    <derivirana_varijabla naziv="DomainObject.Predmet.ProtuStrankaListNazivFormatedOIB_1">
      <item>D.M. METALI d.o.o. za strojnu obradu materijala, OIB 70858058624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D.M. METALI d.o.o. za strojnu obradu materijala</izvorni_sadrzaj>
    <derivirana_varijabla naziv="DomainObject.Predmet.ProtustrankaIDrugi_1">D.M. METALI d.o.o. za strojnu obradu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D.M. METALI d.o.o. za strojnu obradu materijala, OIB 70858058624, Donjodravska obala 38, 31000 Osijek</izvorni_sadrzaj>
    <derivirana_varijabla naziv="DomainObject.Predmet.ProtustrankaIDrugiAdressOIB_1">D.M. METALI d.o.o. za strojnu obradu materijala, OIB 70858058624, Donjodravska obala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D.M. METALI d.o.o. za strojnu obradu materijala</item>
    </izvorni_sadrzaj>
    <derivirana_varijabla naziv="DomainObject.Predmet.SudioniciListNaziv_1">
      <item>FINA RC OSIJEK</item>
      <item>D.M. METALI d.o.o. za strojnu obradu materijala</item>
    </derivirana_varijabla>
  </DomainObject.Predmet.SudioniciListNaziv>
  <DomainObject.Predmet.SudioniciListAdressOIB>
    <izvorni_sadrzaj>
      <item>FINA RC OSIJEK, OIB 85821130368</item>
      <item>D.M. METALI d.o.o. za strojnu obradu materijala, OIB 70858058624, Donjodravska obala 38,31000 Osijek</item>
    </izvorni_sadrzaj>
    <derivirana_varijabla naziv="DomainObject.Predmet.SudioniciListAdressOIB_1">
      <item>FINA RC OSIJEK, OIB 85821130368</item>
      <item>D.M. METALI d.o.o. za strojnu obradu materijala, OIB 70858058624, Donjodravska obala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70858058624</item>
    </izvorni_sadrzaj>
    <derivirana_varijabla naziv="DomainObject.Predmet.SudioniciListNazivOIB_1">
      <item>, OIB 85821130368</item>
      <item>, OIB 70858058624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86F8A-5015-4D5F-892E-02E176F42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2401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2017-03-10T09:48:00Z</dcterms:created>
  <dc:creator>hermanj</dc:creator>
  <cp:lastModifiedBy>Snježana Markotić Jurić</cp:lastModifiedBy>
  <cp:lastPrinted>2017-02-01T09:53:00Z</cp:lastPrinted>
  <dcterms:modified xmlns:xsi="http://www.w3.org/2001/XMLSchema-instance" xsi:type="dcterms:W3CDTF">2017-03-10T09:57:00Z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