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a370" w14:paraId="826a370" w:rsidRDefault="00990627" w:rsidP="00AD2BC1" w:rsidR="00AD2BC1" w:rsidRPr="00990627">
      <w:pPr>
        <w15:collapsed w:val="false"/>
      </w:pPr>
      <w:bookmarkStart w:name="_GoBack" w:id="0"/>
      <w:bookmarkEnd w:id="0"/>
      <w:r>
        <w:t xml:space="preserve">                  </w:t>
      </w:r>
      <w:r w:rsidR="00AD2BC1" w:rsidRPr="00990627">
        <w:t xml:space="preserve">   </w:t>
      </w:r>
      <w:r w:rsidR="00AD2BC1" w:rsidRPr="00990627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990627">
        <w:t xml:space="preserve">                                                            </w:t>
      </w:r>
    </w:p>
    <w:p w:rsidRDefault="00AD2BC1" w:rsidP="00AD2BC1" w:rsidR="00AD2BC1" w:rsidRPr="00990627">
      <w:r w:rsidRPr="00990627">
        <w:t xml:space="preserve">     REPUBLIKA HRVATSKA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</w:p>
    <w:p w:rsidRDefault="00AD2BC1" w:rsidP="00AD2BC1" w:rsidR="00AD2BC1" w:rsidRPr="00990627">
      <w:r w:rsidRPr="00990627">
        <w:t xml:space="preserve"> TRGOVAČKI SUD U PAZINU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</w:t>
      </w:r>
    </w:p>
    <w:p w:rsidRDefault="00AD2BC1" w:rsidP="00AD2BC1" w:rsidR="00AD2BC1" w:rsidRPr="00990627">
      <w:r w:rsidRPr="00990627">
        <w:t xml:space="preserve">     52000 PAZIN, Dršćevka 1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</w:t>
      </w:r>
      <w:r w:rsidR="00963189" w:rsidRPr="00990627">
        <w:tab/>
        <w:t xml:space="preserve">        </w:t>
      </w:r>
    </w:p>
    <w:p w:rsidRDefault="00AD2BC1" w:rsidP="00AD2BC1" w:rsidR="00AD2BC1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      </w:t>
      </w:r>
    </w:p>
    <w:p w:rsidRDefault="00C54BCE" w:rsidP="00AD2BC1" w:rsidR="00AD2BC1" w:rsidRPr="00990627">
      <w:pPr>
        <w:jc w:val="center"/>
      </w:pPr>
      <w:r w:rsidRPr="00990627">
        <w:t>Z A K LJ U Č A K</w:t>
      </w:r>
    </w:p>
    <w:p w:rsidRDefault="00AD2BC1" w:rsidP="00AD2BC1" w:rsidR="00AD2BC1" w:rsidRPr="00990627">
      <w:pPr>
        <w:ind w:firstLine="708"/>
        <w:jc w:val="both"/>
      </w:pPr>
    </w:p>
    <w:p w:rsidRDefault="00AD2BC1" w:rsidP="00E534B4" w:rsidR="00E534B4" w:rsidRPr="00990627">
      <w:pPr>
        <w:ind w:firstLine="708"/>
        <w:jc w:val="both"/>
      </w:pPr>
      <w:r w:rsidRPr="00990627">
        <w:t>Trgovački sud u Pazinu, po stečajno</w:t>
      </w:r>
      <w:r w:rsidR="00E534B4" w:rsidRPr="00990627">
        <w:t xml:space="preserve">j sutkinji </w:t>
      </w:r>
      <w:proofErr w:type="spellStart"/>
      <w:r w:rsidR="00E534B4" w:rsidRPr="00990627">
        <w:t>Tijani</w:t>
      </w:r>
      <w:proofErr w:type="spellEnd"/>
      <w:r w:rsidR="00E534B4" w:rsidRPr="00990627">
        <w:t xml:space="preserve"> Licul, u stečajnom postupku nad dužnikom ULJANIK TESU SZZ d.o.o. „u stečaju“ Pula, </w:t>
      </w:r>
      <w:proofErr w:type="spellStart"/>
      <w:r w:rsidR="00E534B4" w:rsidRPr="00990627">
        <w:t>Flaciusova</w:t>
      </w:r>
      <w:proofErr w:type="spellEnd"/>
      <w:r w:rsidR="00585242" w:rsidRPr="00990627">
        <w:t xml:space="preserve"> 1, OIB: 88998196947, zastupanom</w:t>
      </w:r>
      <w:r w:rsidR="00E534B4" w:rsidRPr="00990627">
        <w:t xml:space="preserve"> po stečajnom upravitelju Kristijanu </w:t>
      </w:r>
      <w:proofErr w:type="spellStart"/>
      <w:r w:rsidR="00E534B4" w:rsidRPr="00990627">
        <w:t>Mijandrušiću</w:t>
      </w:r>
      <w:proofErr w:type="spellEnd"/>
      <w:r w:rsidR="00E534B4" w:rsidRPr="00990627">
        <w:t xml:space="preserve"> iz Pazina, Stari trg 7, OIB: 96007816779, </w:t>
      </w:r>
    </w:p>
    <w:p w:rsidRDefault="00AD2BC1" w:rsidP="00E534B4" w:rsidR="00AD2BC1" w:rsidRPr="00990627">
      <w:pPr>
        <w:ind w:firstLine="708"/>
        <w:jc w:val="both"/>
      </w:pPr>
    </w:p>
    <w:p w:rsidRDefault="00C54BCE" w:rsidP="00AD2BC1" w:rsidR="00AD2BC1" w:rsidRPr="00990627">
      <w:pPr>
        <w:jc w:val="center"/>
      </w:pPr>
      <w:r w:rsidRPr="00990627">
        <w:t xml:space="preserve">z a k </w:t>
      </w:r>
      <w:proofErr w:type="spellStart"/>
      <w:r w:rsidRPr="00990627">
        <w:t>lj</w:t>
      </w:r>
      <w:proofErr w:type="spellEnd"/>
      <w:r w:rsidRPr="00990627">
        <w:t xml:space="preserve"> u č i o  </w:t>
      </w:r>
      <w:r w:rsidR="00AD2BC1" w:rsidRPr="00990627">
        <w:t xml:space="preserve">  j e</w:t>
      </w:r>
    </w:p>
    <w:p w:rsidRDefault="00AD2BC1" w:rsidP="00AD2BC1" w:rsidR="00AD2BC1" w:rsidRPr="00990627"/>
    <w:p w:rsidRDefault="00191B13" w:rsidP="00191B13" w:rsidR="00191B13" w:rsidRPr="00990627">
      <w:pPr>
        <w:jc w:val="both"/>
        <w:rPr>
          <w:color w:val="000000"/>
          <w:shd w:fill="FAFAFA" w:color="auto" w:val="clear"/>
        </w:rPr>
      </w:pPr>
      <w:r w:rsidRPr="00990627">
        <w:tab/>
        <w:t xml:space="preserve">I. Kupcu </w:t>
      </w:r>
      <w:proofErr w:type="spellStart"/>
      <w:r w:rsidRPr="00990627">
        <w:t>Rasimu</w:t>
      </w:r>
      <w:proofErr w:type="spellEnd"/>
      <w:r w:rsidRPr="00990627">
        <w:t xml:space="preserve"> </w:t>
      </w:r>
      <w:proofErr w:type="spellStart"/>
      <w:r w:rsidRPr="00990627">
        <w:t>Haliloviću</w:t>
      </w:r>
      <w:proofErr w:type="spellEnd"/>
      <w:r w:rsidRPr="00990627">
        <w:t xml:space="preserve">, Labin, Prilaz </w:t>
      </w:r>
      <w:proofErr w:type="spellStart"/>
      <w:r w:rsidRPr="00990627">
        <w:t>Vetve</w:t>
      </w:r>
      <w:proofErr w:type="spellEnd"/>
      <w:r w:rsidRPr="00990627">
        <w:t xml:space="preserve"> 8, OIB: 86979492950, vlasniku </w:t>
      </w:r>
      <w:r w:rsidRPr="00990627">
        <w:rPr>
          <w:color w:val="000000"/>
          <w:shd w:fill="FAFAFA" w:color="auto" w:val="clear"/>
        </w:rPr>
        <w:t xml:space="preserve">"STROJAR" OBRT </w:t>
      </w:r>
      <w:r w:rsidR="001C4C06">
        <w:rPr>
          <w:color w:val="000000"/>
          <w:shd w:fill="FAFAFA" w:color="auto" w:val="clear"/>
        </w:rPr>
        <w:t xml:space="preserve">ZA </w:t>
      </w:r>
      <w:r w:rsidRPr="00990627">
        <w:rPr>
          <w:color w:val="000000"/>
          <w:shd w:fill="FAFAFA" w:color="auto" w:val="clear"/>
        </w:rPr>
        <w:t>TRGOVINU,</w:t>
      </w:r>
      <w:r w:rsidR="001C4C06">
        <w:rPr>
          <w:color w:val="000000"/>
          <w:shd w:fill="FAFAFA" w:color="auto" w:val="clear"/>
        </w:rPr>
        <w:t xml:space="preserve"> </w:t>
      </w:r>
      <w:r w:rsidRPr="00990627">
        <w:rPr>
          <w:color w:val="000000"/>
          <w:shd w:fill="FAFAFA" w:color="auto" w:val="clear"/>
        </w:rPr>
        <w:t>PROIZVODNJU I ZAVRŠNE RADOVE U GRAĐEVINARSTVU, LABIN,</w:t>
      </w:r>
      <w:r w:rsidR="001C4C06">
        <w:rPr>
          <w:color w:val="000000"/>
          <w:shd w:fill="FAFAFA" w:color="auto" w:val="clear"/>
        </w:rPr>
        <w:t xml:space="preserve"> </w:t>
      </w:r>
      <w:r w:rsidRPr="00990627">
        <w:rPr>
          <w:color w:val="000000"/>
          <w:shd w:fill="FAFAFA" w:color="auto" w:val="clear"/>
        </w:rPr>
        <w:t>DUBROVA 6, dosuđuju se slijedeće pokretnine:</w:t>
      </w:r>
    </w:p>
    <w:p w:rsidRDefault="00191B13" w:rsidP="00191B13" w:rsidR="00191B13" w:rsidRPr="00990627">
      <w:pPr>
        <w:jc w:val="both"/>
      </w:pPr>
      <w:r w:rsidRPr="00990627">
        <w:tab/>
        <w:t>- redna bušilica, 1 komad (PETA GRUPA – PROIZVODNJA, redni broj 299) za iznos od 2.010,00 kn (</w:t>
      </w:r>
      <w:proofErr w:type="spellStart"/>
      <w:r w:rsidRPr="00990627">
        <w:t>dvijetisućeidesetkuna</w:t>
      </w:r>
      <w:proofErr w:type="spellEnd"/>
      <w:r w:rsidRPr="00990627">
        <w:t>),</w:t>
      </w:r>
    </w:p>
    <w:p w:rsidRDefault="00525B55" w:rsidP="00191B13" w:rsidR="00525B55" w:rsidRPr="00990627">
      <w:pPr>
        <w:jc w:val="both"/>
      </w:pPr>
      <w:r w:rsidRPr="00990627">
        <w:tab/>
        <w:t>- kabina za varenje, 1 komad, (PETA GRUPA – PROIZVODNJA, redni broj 384) za iznos od 534,00 kn (</w:t>
      </w:r>
      <w:proofErr w:type="spellStart"/>
      <w:r w:rsidRPr="00990627">
        <w:t>petstotridesetičetirikune</w:t>
      </w:r>
      <w:proofErr w:type="spellEnd"/>
      <w:r w:rsidRPr="00990627">
        <w:t>),</w:t>
      </w:r>
    </w:p>
    <w:p w:rsidRDefault="00191B13" w:rsidP="00191B13" w:rsidR="00191B13" w:rsidRPr="00990627">
      <w:pPr>
        <w:jc w:val="both"/>
      </w:pPr>
      <w:r w:rsidRPr="00990627">
        <w:tab/>
        <w:t>- bušilica Iskra, 1 komad, (PETA GRUPA – PROIZVODNJA, redni broj 423) za iznos od 200,00 kn (</w:t>
      </w:r>
      <w:proofErr w:type="spellStart"/>
      <w:r w:rsidRPr="00990627">
        <w:t>dvijestotine</w:t>
      </w:r>
      <w:proofErr w:type="spellEnd"/>
      <w:r w:rsidRPr="00990627">
        <w:t>),</w:t>
      </w:r>
    </w:p>
    <w:p w:rsidRDefault="00191B13" w:rsidP="00191B13" w:rsidR="00191B13" w:rsidRPr="00990627">
      <w:pPr>
        <w:jc w:val="both"/>
      </w:pPr>
      <w:r w:rsidRPr="00990627">
        <w:tab/>
        <w:t>- brusilica mala, 1 komad (PETA GRUPA – PROIZVODNJA, redni broj 427) za iznos od 200,00 kn (</w:t>
      </w:r>
      <w:proofErr w:type="spellStart"/>
      <w:r w:rsidRPr="00990627">
        <w:t>dvijestotine</w:t>
      </w:r>
      <w:proofErr w:type="spellEnd"/>
      <w:r w:rsidRPr="00990627">
        <w:t>),</w:t>
      </w:r>
    </w:p>
    <w:p w:rsidRDefault="00191B13" w:rsidP="00191B13" w:rsidR="00191B13" w:rsidRPr="00990627">
      <w:pPr>
        <w:jc w:val="both"/>
      </w:pPr>
      <w:r w:rsidRPr="00990627">
        <w:tab/>
        <w:t>- bušilica iskra mala, 1 komad, (PETA GRUPA – PROIZVODNJA, redni broj 429) za iznos od 200,00 kn (</w:t>
      </w:r>
      <w:proofErr w:type="spellStart"/>
      <w:r w:rsidRPr="00990627">
        <w:t>dvijestotine</w:t>
      </w:r>
      <w:proofErr w:type="spellEnd"/>
      <w:r w:rsidRPr="00990627">
        <w:t>),</w:t>
      </w:r>
    </w:p>
    <w:p w:rsidRDefault="00525B55" w:rsidP="00525B55" w:rsidR="00525B55" w:rsidRPr="00990627">
      <w:pPr>
        <w:jc w:val="both"/>
      </w:pPr>
      <w:r w:rsidRPr="00990627">
        <w:tab/>
        <w:t>- brodski lim 10X2000X3000, 1 komad (PETA GRUPA – PROIZVODNJA, redni broj 575) za iznos od 410,00 kn (</w:t>
      </w:r>
      <w:proofErr w:type="spellStart"/>
      <w:r w:rsidRPr="00990627">
        <w:t>četristodeset</w:t>
      </w:r>
      <w:r w:rsidR="001C4C06">
        <w:t>kuna</w:t>
      </w:r>
      <w:proofErr w:type="spellEnd"/>
      <w:r w:rsidRPr="00990627">
        <w:t>),</w:t>
      </w:r>
    </w:p>
    <w:p w:rsidRDefault="00525B55" w:rsidP="00525B55" w:rsidR="00525B55" w:rsidRPr="00990627">
      <w:pPr>
        <w:jc w:val="both"/>
      </w:pPr>
      <w:r w:rsidRPr="00990627">
        <w:tab/>
        <w:t>- radna ploča fe, 1 komad, (PETA GRUPA – PROIZVODNJA, redni broj 612) za iznos od 267,00 kn (</w:t>
      </w:r>
      <w:proofErr w:type="spellStart"/>
      <w:r w:rsidRPr="00990627">
        <w:t>dvjestošezdesetisedamkuna</w:t>
      </w:r>
      <w:proofErr w:type="spellEnd"/>
      <w:r w:rsidRPr="00990627">
        <w:t>).</w:t>
      </w:r>
    </w:p>
    <w:p w:rsidRDefault="00525B55" w:rsidP="00525B55" w:rsidR="00525B55" w:rsidRPr="00990627">
      <w:pPr>
        <w:jc w:val="both"/>
      </w:pPr>
      <w:r w:rsidRPr="00990627">
        <w:tab/>
        <w:t>U sve navedene iznose obračunat je PDV po stopi od 25%.</w:t>
      </w:r>
    </w:p>
    <w:p w:rsidRDefault="00525B55" w:rsidP="00191B13" w:rsidR="00525B55" w:rsidRPr="00990627">
      <w:pPr>
        <w:jc w:val="both"/>
      </w:pPr>
    </w:p>
    <w:p w:rsidRDefault="00525B55" w:rsidP="00191B13" w:rsidR="00191B13" w:rsidRPr="00990627">
      <w:pPr>
        <w:jc w:val="both"/>
      </w:pPr>
      <w:r w:rsidRPr="00990627">
        <w:tab/>
        <w:t xml:space="preserve">II. Utvrđuje se da je kupac </w:t>
      </w:r>
      <w:proofErr w:type="spellStart"/>
      <w:r w:rsidRPr="00990627">
        <w:t>Rasim</w:t>
      </w:r>
      <w:proofErr w:type="spellEnd"/>
      <w:r w:rsidRPr="00990627">
        <w:t xml:space="preserve"> </w:t>
      </w:r>
      <w:proofErr w:type="spellStart"/>
      <w:r w:rsidRPr="00990627">
        <w:t>Halilović</w:t>
      </w:r>
      <w:proofErr w:type="spellEnd"/>
      <w:r w:rsidRPr="00990627">
        <w:t xml:space="preserve">, Labin, Prilaz </w:t>
      </w:r>
      <w:proofErr w:type="spellStart"/>
      <w:r w:rsidRPr="00990627">
        <w:t>Vetve</w:t>
      </w:r>
      <w:proofErr w:type="spellEnd"/>
      <w:r w:rsidRPr="00990627">
        <w:t xml:space="preserve"> 8, OIB: 86979492950, vlasnik </w:t>
      </w:r>
      <w:r w:rsidRPr="00990627">
        <w:rPr>
          <w:color w:val="000000"/>
          <w:shd w:fill="FAFAFA" w:color="auto" w:val="clear"/>
        </w:rPr>
        <w:t xml:space="preserve">"STROJAR" OBRT </w:t>
      </w:r>
      <w:r w:rsidR="001C4C06">
        <w:rPr>
          <w:color w:val="000000"/>
          <w:shd w:fill="FAFAFA" w:color="auto" w:val="clear"/>
        </w:rPr>
        <w:t xml:space="preserve">ZA </w:t>
      </w:r>
      <w:r w:rsidRPr="00990627">
        <w:rPr>
          <w:color w:val="000000"/>
          <w:shd w:fill="FAFAFA" w:color="auto" w:val="clear"/>
        </w:rPr>
        <w:t>TRGOVINU,</w:t>
      </w:r>
      <w:r w:rsidR="001C4C06">
        <w:rPr>
          <w:color w:val="000000"/>
          <w:shd w:fill="FAFAFA" w:color="auto" w:val="clear"/>
        </w:rPr>
        <w:t xml:space="preserve"> </w:t>
      </w:r>
      <w:r w:rsidRPr="00990627">
        <w:rPr>
          <w:color w:val="000000"/>
          <w:shd w:fill="FAFAFA" w:color="auto" w:val="clear"/>
        </w:rPr>
        <w:t>PROIZVODNJU I ZAVRŠNE RADOVE U GRAĐEVINARSTVU, LABIN,</w:t>
      </w:r>
      <w:r w:rsidR="001C4C06">
        <w:rPr>
          <w:color w:val="000000"/>
          <w:shd w:fill="FAFAFA" w:color="auto" w:val="clear"/>
        </w:rPr>
        <w:t xml:space="preserve"> </w:t>
      </w:r>
      <w:r w:rsidRPr="00990627">
        <w:rPr>
          <w:color w:val="000000"/>
          <w:shd w:fill="FAFAFA" w:color="auto" w:val="clear"/>
        </w:rPr>
        <w:t xml:space="preserve">DUBROVA 6, na ime </w:t>
      </w:r>
      <w:proofErr w:type="spellStart"/>
      <w:r w:rsidRPr="00990627">
        <w:rPr>
          <w:color w:val="000000"/>
          <w:shd w:fill="FAFAFA" w:color="auto" w:val="clear"/>
        </w:rPr>
        <w:t>kupovnine</w:t>
      </w:r>
      <w:proofErr w:type="spellEnd"/>
      <w:r w:rsidRPr="00990627">
        <w:rPr>
          <w:color w:val="000000"/>
          <w:shd w:fill="FAFAFA" w:color="auto" w:val="clear"/>
        </w:rPr>
        <w:t xml:space="preserve"> uplatio cjelokupni iznos od 3.821,00 kn (</w:t>
      </w:r>
      <w:proofErr w:type="spellStart"/>
      <w:r w:rsidRPr="00990627">
        <w:rPr>
          <w:color w:val="000000"/>
          <w:shd w:fill="FAFAFA" w:color="auto" w:val="clear"/>
        </w:rPr>
        <w:t>tritisućeosamstodvadesetijednakuna</w:t>
      </w:r>
      <w:proofErr w:type="spellEnd"/>
      <w:r w:rsidRPr="00990627">
        <w:rPr>
          <w:color w:val="000000"/>
          <w:shd w:fill="FAFAFA" w:color="auto" w:val="clear"/>
        </w:rPr>
        <w:t>).</w:t>
      </w:r>
    </w:p>
    <w:p w:rsidRDefault="00E534B4" w:rsidP="00525B55" w:rsidR="00867F73" w:rsidRPr="00990627">
      <w:pPr>
        <w:jc w:val="both"/>
      </w:pPr>
      <w:r w:rsidRPr="00990627">
        <w:tab/>
      </w:r>
      <w:r w:rsidR="00867F73" w:rsidRPr="00990627">
        <w:t xml:space="preserve"> </w:t>
      </w:r>
    </w:p>
    <w:p w:rsidRDefault="00C33C73" w:rsidP="00AD2BC1" w:rsidR="00C33C73" w:rsidRPr="00990627">
      <w:pPr>
        <w:jc w:val="both"/>
      </w:pPr>
      <w:r w:rsidRPr="00990627">
        <w:tab/>
      </w:r>
      <w:r w:rsidR="006864C4" w:rsidRPr="00990627">
        <w:t>III</w:t>
      </w:r>
      <w:r w:rsidRPr="00990627">
        <w:t>. Kupac postaje vlasnikom kupljenih pokretnina njihovim preuzimanjem.</w:t>
      </w:r>
    </w:p>
    <w:p w:rsidRDefault="00C33C73" w:rsidP="00AD2BC1" w:rsidR="00C33C73" w:rsidRPr="00990627">
      <w:pPr>
        <w:jc w:val="both"/>
      </w:pPr>
    </w:p>
    <w:p w:rsidRDefault="00C33C73" w:rsidP="00AD2BC1" w:rsidR="00C33C73" w:rsidRPr="00990627">
      <w:pPr>
        <w:jc w:val="both"/>
      </w:pPr>
      <w:r w:rsidRPr="00990627">
        <w:tab/>
      </w:r>
      <w:r w:rsidR="006864C4" w:rsidRPr="00990627">
        <w:t>I</w:t>
      </w:r>
      <w:r w:rsidR="00525B55" w:rsidRPr="00990627">
        <w:t>V</w:t>
      </w:r>
      <w:r w:rsidRPr="00990627">
        <w:t>. Kupcu ne pripadaju prava po osnovi odgovornosti zbog nedostatka stvari.</w:t>
      </w:r>
    </w:p>
    <w:p w:rsidRDefault="00525B55" w:rsidP="00AD2BC1" w:rsidR="00525B55" w:rsidRPr="00990627">
      <w:pPr>
        <w:jc w:val="both"/>
      </w:pPr>
    </w:p>
    <w:p w:rsidRDefault="00525B55" w:rsidP="00525B55" w:rsidR="00867F73" w:rsidRPr="00990627">
      <w:pPr>
        <w:jc w:val="both"/>
      </w:pPr>
      <w:r w:rsidRPr="00990627">
        <w:tab/>
        <w:t xml:space="preserve">V. Temeljem ovog zaključka kupac je ovlašten preuzeti pokretnine iz točke I. ovog zaključka. </w:t>
      </w:r>
    </w:p>
    <w:p w:rsidRDefault="00E534B4" w:rsidP="00AD2BC1" w:rsidR="00E534B4" w:rsidRPr="00990627"/>
    <w:p w:rsidRDefault="00AD2BC1" w:rsidP="00AD2BC1" w:rsidR="00AD2BC1" w:rsidRPr="00990627">
      <w:pPr>
        <w:jc w:val="center"/>
      </w:pPr>
      <w:r w:rsidRPr="00990627">
        <w:t xml:space="preserve">U Pazinu, dana </w:t>
      </w:r>
      <w:r w:rsidR="00525B55" w:rsidRPr="00990627">
        <w:t>1</w:t>
      </w:r>
      <w:r w:rsidR="009F1312">
        <w:t>6</w:t>
      </w:r>
      <w:r w:rsidR="00525B55" w:rsidRPr="00990627">
        <w:t>. prosinca</w:t>
      </w:r>
      <w:r w:rsidR="00E534B4" w:rsidRPr="00990627">
        <w:t xml:space="preserve"> 2016</w:t>
      </w:r>
      <w:r w:rsidRPr="00990627">
        <w:t xml:space="preserve">. </w:t>
      </w:r>
    </w:p>
    <w:p w:rsidRDefault="00AD2BC1" w:rsidP="00AD2BC1" w:rsidR="00AD2BC1" w:rsidRPr="00990627"/>
    <w:p w:rsidRDefault="00AD2BC1" w:rsidP="00E534B4" w:rsidR="00AD2BC1" w:rsidRPr="00990627">
      <w:r w:rsidRPr="00990627">
        <w:t xml:space="preserve">                                                                                         </w:t>
      </w:r>
      <w:r w:rsidRPr="00990627">
        <w:tab/>
      </w:r>
      <w:r w:rsidRPr="00990627">
        <w:tab/>
      </w:r>
      <w:r w:rsidR="00E534B4" w:rsidRPr="00990627">
        <w:t>Stečajna sutkinja:</w:t>
      </w:r>
    </w:p>
    <w:p w:rsidRDefault="00E534B4" w:rsidP="00E534B4" w:rsidR="00E534B4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>Tijana Licul</w:t>
      </w:r>
      <w:r w:rsidR="009F1312">
        <w:t>, v. r.</w:t>
      </w:r>
    </w:p>
    <w:p w:rsidRDefault="009F1312" w:rsidP="00AD2BC1" w:rsidR="009F1312"/>
    <w:p w:rsidRDefault="009F1312" w:rsidP="009F1312" w:rsidR="009F1312">
      <w:pPr>
        <w:jc w:val="center"/>
      </w:pPr>
      <w:r>
        <w:lastRenderedPageBreak/>
        <w:t>2</w:t>
      </w:r>
    </w:p>
    <w:p w:rsidRDefault="009F1312" w:rsidP="00AD2BC1" w:rsidR="009F1312"/>
    <w:p w:rsidRDefault="00AD2BC1" w:rsidP="00AD2BC1" w:rsidR="00AD2BC1" w:rsidRPr="00990627">
      <w:r w:rsidRPr="00990627">
        <w:t>UPUTA O PRAVNOM LIJEKU:</w:t>
      </w:r>
    </w:p>
    <w:p w:rsidRDefault="00664F56" w:rsidP="00E534B4" w:rsidR="00AD2BC1" w:rsidRPr="00990627">
      <w:pPr>
        <w:ind w:firstLine="708"/>
        <w:jc w:val="both"/>
      </w:pPr>
      <w:r w:rsidRPr="00990627">
        <w:t>Protiv zaključka nije dopušten pravni lijek.</w:t>
      </w:r>
    </w:p>
    <w:p w:rsidRDefault="006F4663" w:rsidP="006F4663" w:rsidR="006F4663" w:rsidRPr="00990627"/>
    <w:p w:rsidRDefault="00AD2BC1" w:rsidP="006F4663" w:rsidR="00AD2BC1" w:rsidRPr="00990627">
      <w:r w:rsidRPr="00990627">
        <w:t>DNA:</w:t>
      </w:r>
    </w:p>
    <w:p w:rsidRDefault="00E534B4" w:rsidP="00E534B4" w:rsidR="00E534B4" w:rsidRPr="00990627">
      <w:pPr>
        <w:ind w:firstLine="708"/>
      </w:pPr>
      <w:r w:rsidRPr="00990627">
        <w:t>- e-oglasna ploča</w:t>
      </w:r>
    </w:p>
    <w:p w:rsidRDefault="00C33C73" w:rsidP="00990627" w:rsidR="00C33C73" w:rsidRPr="00990627">
      <w:pPr>
        <w:ind w:firstLine="708"/>
        <w:jc w:val="both"/>
      </w:pPr>
      <w:r w:rsidRPr="00990627">
        <w:t xml:space="preserve">- </w:t>
      </w:r>
      <w:r w:rsidR="00990627" w:rsidRPr="00990627">
        <w:t xml:space="preserve">kupcu </w:t>
      </w:r>
      <w:proofErr w:type="spellStart"/>
      <w:r w:rsidR="00990627" w:rsidRPr="00990627">
        <w:t>Rasimu</w:t>
      </w:r>
      <w:proofErr w:type="spellEnd"/>
      <w:r w:rsidR="00990627" w:rsidRPr="00990627">
        <w:t xml:space="preserve"> </w:t>
      </w:r>
      <w:proofErr w:type="spellStart"/>
      <w:r w:rsidR="00990627" w:rsidRPr="00990627">
        <w:t>Haliloviću</w:t>
      </w:r>
      <w:proofErr w:type="spellEnd"/>
      <w:r w:rsidR="00990627" w:rsidRPr="00990627">
        <w:t xml:space="preserve">, Labin, Prilaz </w:t>
      </w:r>
      <w:proofErr w:type="spellStart"/>
      <w:r w:rsidR="00990627" w:rsidRPr="00990627">
        <w:t>Vetve</w:t>
      </w:r>
      <w:proofErr w:type="spellEnd"/>
      <w:r w:rsidR="00990627" w:rsidRPr="00990627">
        <w:t xml:space="preserve"> 8, OIB: 86979492950, vlasniku </w:t>
      </w:r>
      <w:r w:rsidR="00990627" w:rsidRPr="00990627">
        <w:rPr>
          <w:color w:val="000000"/>
          <w:shd w:fill="FAFAFA" w:color="auto" w:val="clear"/>
        </w:rPr>
        <w:t>"STROJAR" OBRT</w:t>
      </w:r>
      <w:r w:rsidR="0004662A">
        <w:rPr>
          <w:color w:val="000000"/>
          <w:shd w:fill="FAFAFA" w:color="auto" w:val="clear"/>
        </w:rPr>
        <w:t xml:space="preserve"> ZA</w:t>
      </w:r>
      <w:r w:rsidR="00990627" w:rsidRPr="00990627">
        <w:rPr>
          <w:color w:val="000000"/>
          <w:shd w:fill="FAFAFA" w:color="auto" w:val="clear"/>
        </w:rPr>
        <w:t xml:space="preserve"> TRGOVINU,</w:t>
      </w:r>
      <w:r w:rsidR="0004662A">
        <w:rPr>
          <w:color w:val="000000"/>
          <w:shd w:fill="FAFAFA" w:color="auto" w:val="clear"/>
        </w:rPr>
        <w:t xml:space="preserve"> </w:t>
      </w:r>
      <w:r w:rsidR="00990627" w:rsidRPr="00990627">
        <w:rPr>
          <w:color w:val="000000"/>
          <w:shd w:fill="FAFAFA" w:color="auto" w:val="clear"/>
        </w:rPr>
        <w:t>PROIZVODNJU I ZAVRŠNE RADOVE U GRAĐEVINARSTVU, LABIN,</w:t>
      </w:r>
      <w:r w:rsidR="0004662A">
        <w:rPr>
          <w:color w:val="000000"/>
          <w:shd w:fill="FAFAFA" w:color="auto" w:val="clear"/>
        </w:rPr>
        <w:t xml:space="preserve"> </w:t>
      </w:r>
      <w:r w:rsidR="00990627" w:rsidRPr="00990627">
        <w:rPr>
          <w:color w:val="000000"/>
          <w:shd w:fill="FAFAFA" w:color="auto" w:val="clear"/>
        </w:rPr>
        <w:t>DUBROVA 6,</w:t>
      </w:r>
    </w:p>
    <w:p w:rsidRDefault="006F4663" w:rsidP="00990627" w:rsidR="006F4663" w:rsidRPr="00990627">
      <w:pPr>
        <w:ind w:firstLine="708"/>
        <w:jc w:val="both"/>
      </w:pPr>
    </w:p>
    <w:p w:rsidRDefault="006F4663" w:rsidP="006F4663" w:rsidR="006F4663" w:rsidRPr="00990627"/>
    <w:sectPr w:rsidSect="009F1312" w:rsidR="006F4663" w:rsidRPr="00990627">
      <w:headerReference w:type="default" r:id="rId10"/>
      <w:pgSz w:h="16838" w:w="11906"/>
      <w:pgMar w:gutter="0" w:footer="709" w:header="709" w:left="1440" w:bottom="1135" w:right="1440" w:top="96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4B4" w:rsidP="00E534B4" w:rsidR="00E534B4">
    <w:pPr>
      <w:pStyle w:val="Zaglavlje"/>
      <w:jc w:val="right"/>
    </w:pPr>
    <w:proofErr w:type="spellStart"/>
    <w:r w:rsidRPr="00963189">
      <w:rPr>
        <w:sz w:val="23"/>
        <w:szCs w:val="23"/>
      </w:rPr>
      <w:t>Posl</w:t>
    </w:r>
    <w:proofErr w:type="spellEnd"/>
    <w:r w:rsidRPr="00963189">
      <w:rPr>
        <w:sz w:val="23"/>
        <w:szCs w:val="23"/>
      </w:rPr>
      <w:t>.</w:t>
    </w:r>
    <w:r>
      <w:rPr>
        <w:sz w:val="23"/>
        <w:szCs w:val="23"/>
      </w:rPr>
      <w:t xml:space="preserve"> </w:t>
    </w:r>
    <w:r w:rsidRPr="00963189">
      <w:rPr>
        <w:sz w:val="23"/>
        <w:szCs w:val="23"/>
      </w:rPr>
      <w:t>br</w:t>
    </w:r>
    <w:r>
      <w:rPr>
        <w:sz w:val="23"/>
        <w:szCs w:val="23"/>
      </w:rPr>
      <w:t>oj</w:t>
    </w:r>
    <w:r w:rsidRPr="00963189">
      <w:rPr>
        <w:sz w:val="23"/>
        <w:szCs w:val="23"/>
      </w:rPr>
      <w:t xml:space="preserve">: </w:t>
    </w:r>
    <w:r>
      <w:rPr>
        <w:sz w:val="23"/>
        <w:szCs w:val="23"/>
      </w:rPr>
      <w:t>4</w:t>
    </w:r>
    <w:r w:rsidRPr="00963189">
      <w:rPr>
        <w:sz w:val="23"/>
        <w:szCs w:val="23"/>
      </w:rPr>
      <w:t xml:space="preserve"> St-</w:t>
    </w:r>
    <w:r w:rsidR="009F1312">
      <w:rPr>
        <w:sz w:val="23"/>
        <w:szCs w:val="23"/>
      </w:rPr>
      <w:t>1233/15</w:t>
    </w:r>
    <w:r>
      <w:rPr>
        <w:sz w:val="23"/>
        <w:szCs w:val="23"/>
      </w:rPr>
      <w:t>-</w:t>
    </w:r>
    <w:r w:rsidR="009F1312">
      <w:rPr>
        <w:sz w:val="23"/>
        <w:szCs w:val="23"/>
      </w:rPr>
      <w:t>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206D3"/>
    <w:multiLevelType w:val="hybridMultilevel"/>
    <w:tmpl w:val="01465C80"/>
    <w:lvl w:tplc="1D9652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563B569A"/>
    <w:multiLevelType w:val="hybridMultilevel"/>
    <w:tmpl w:val="686A4704"/>
    <w:lvl w:tplc="AB14B97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581689"/>
    <w:multiLevelType w:val="hybridMultilevel"/>
    <w:tmpl w:val="0B9800D8"/>
    <w:lvl w:tplc="F708987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04662A"/>
    <w:rsid w:val="00092B61"/>
    <w:rsid w:val="00191B13"/>
    <w:rsid w:val="001C4C06"/>
    <w:rsid w:val="00234EFC"/>
    <w:rsid w:val="00525B55"/>
    <w:rsid w:val="00554328"/>
    <w:rsid w:val="00565609"/>
    <w:rsid w:val="00585242"/>
    <w:rsid w:val="00664F56"/>
    <w:rsid w:val="006864C4"/>
    <w:rsid w:val="006F4663"/>
    <w:rsid w:val="00867F73"/>
    <w:rsid w:val="00963189"/>
    <w:rsid w:val="00985388"/>
    <w:rsid w:val="00990627"/>
    <w:rsid w:val="009F1312"/>
    <w:rsid w:val="00AD2BC1"/>
    <w:rsid w:val="00B7481D"/>
    <w:rsid w:val="00C26A64"/>
    <w:rsid w:val="00C33C73"/>
    <w:rsid w:val="00C54BCE"/>
    <w:rsid w:val="00C912CF"/>
    <w:rsid w:val="00D07C7D"/>
    <w:rsid w:val="00E20441"/>
    <w:rsid w:val="00E5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25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9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60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1952</properties:Characters>
  <properties:Lines>61</properties:Lines>
  <properties:Paragraphs>28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2016-12-15T08:37:00Z</dcterms:created>
  <dc:creator>Jasmina Matika</dc:creator>
  <cp:lastModifiedBy>Sanja Prodan</cp:lastModifiedBy>
  <cp:lastPrinted>2016-12-16T12:03:00Z</cp:lastPrinted>
  <dcterms:modified xmlns:xsi="http://www.w3.org/2001/XMLSchema-instance" xsi:type="dcterms:W3CDTF">2016-12-16T12:55:00Z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