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db99b" w14:paraId="90db99b" w:rsidRDefault="00AA7B27" w:rsidP="00EF1FD3" w:rsidR="00DF1FFF">
      <w:pPr>
        <w15:collapsed w:val="false"/>
      </w:pPr>
      <w:bookmarkStart w:name="_GoBack" w:id="0"/>
      <w:bookmarkEnd w:id="0"/>
      <w:r>
        <w:t xml:space="preserve">      </w:t>
      </w:r>
      <w:r w:rsidR="006A3A90">
        <w:t xml:space="preserve"> </w:t>
      </w:r>
      <w:r>
        <w:t xml:space="preserve">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9D6095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47C0E">
        <w:t>86.St-</w:t>
      </w:r>
      <w:r w:rsidR="00A9650D">
        <w:t>1930</w:t>
      </w:r>
      <w:r>
        <w:t>/2017-</w:t>
      </w:r>
      <w:r w:rsidR="00AD32D0">
        <w:t>6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7877A4" w:rsidRPr="00346D18">
        <w:t>ELEKTRONIKA SENI d.o.o.</w:t>
      </w:r>
      <w:r w:rsidR="007877A4">
        <w:t xml:space="preserve"> iz Zagreba, </w:t>
      </w:r>
      <w:r w:rsidR="007877A4" w:rsidRPr="00346D18">
        <w:t>Vrhovčev vijenac 25</w:t>
      </w:r>
      <w:r w:rsidR="007877A4" w:rsidRPr="00451166">
        <w:t xml:space="preserve">, OIB: </w:t>
      </w:r>
      <w:r w:rsidR="007877A4" w:rsidRPr="00346D18">
        <w:t>44144744543</w:t>
      </w:r>
      <w:r w:rsidR="006A3A90">
        <w:t xml:space="preserve">, dana </w:t>
      </w:r>
      <w:r w:rsidR="00B062F4">
        <w:t>20</w:t>
      </w:r>
      <w:r w:rsidR="006A3A90">
        <w:t>. prosinca 2017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</w:t>
      </w:r>
      <w:r w:rsidR="005B3C17">
        <w:t xml:space="preserve"> </w:t>
      </w:r>
      <w:r>
        <w:t>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7877A4" w:rsidRPr="00346D18">
        <w:t>ELEKTRONIKA SENI d.o.o.</w:t>
      </w:r>
      <w:r w:rsidR="007877A4">
        <w:t xml:space="preserve"> iz Zagreba, </w:t>
      </w:r>
      <w:r w:rsidR="007877A4" w:rsidRPr="00346D18">
        <w:t>Vrhovčev vijenac 25</w:t>
      </w:r>
      <w:r w:rsidR="007877A4" w:rsidRPr="00451166">
        <w:t xml:space="preserve">, OIB: </w:t>
      </w:r>
      <w:r w:rsidR="007877A4" w:rsidRPr="00346D18">
        <w:t>44144744543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B062F4">
        <w:t>20</w:t>
      </w:r>
      <w:r w:rsidR="006A3A90">
        <w:t>. prosinca 2017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</w:t>
      </w:r>
      <w:r w:rsidR="00AE1BD6">
        <w:t xml:space="preserve">jnog upravitelja imenuje se </w:t>
      </w:r>
      <w:r w:rsidR="007877A4">
        <w:t>PETRA GJURAŠIĆ iz Zagreba, Petrinjska 28, OIB:</w:t>
      </w:r>
      <w:r w:rsidR="007877A4" w:rsidRPr="00C54F4B">
        <w:t>42344632101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7877A4" w:rsidRPr="00346D18">
        <w:t>ELEKTRONIKA SENI d.o.o.</w:t>
      </w:r>
      <w:r w:rsidR="007877A4">
        <w:t xml:space="preserve"> iz Zagreba, </w:t>
      </w:r>
      <w:r w:rsidR="007877A4" w:rsidRPr="00346D18">
        <w:t>Vrhovčev vijenac 25</w:t>
      </w:r>
      <w:r w:rsidR="007877A4" w:rsidRPr="00451166">
        <w:t xml:space="preserve">, OIB: </w:t>
      </w:r>
      <w:r w:rsidR="007877A4" w:rsidRPr="00346D18">
        <w:t>44144744543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AE1BD6" w:rsidP="00047C0E" w:rsidR="00047C0E">
      <w:pPr>
        <w:pStyle w:val="Bezproreda"/>
        <w:jc w:val="center"/>
      </w:pPr>
      <w:r>
        <w:t xml:space="preserve">U Zagrebu,  </w:t>
      </w:r>
      <w:r w:rsidR="00B062F4">
        <w:t>20</w:t>
      </w:r>
      <w:r w:rsidR="006A3A90">
        <w:t>. prosinca 2017</w:t>
      </w:r>
      <w:r w:rsidR="00047C0E"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AD32D0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AD32D0" w:rsidP="00677951" w:rsidR="00047C0E">
      <w:pPr>
        <w:pStyle w:val="Bezproreda"/>
      </w:pPr>
      <w:r>
        <w:t xml:space="preserve"> </w:t>
      </w:r>
    </w:p>
    <w:p w:rsidRDefault="00047C0E" w:rsidP="00047C0E" w:rsidR="00047C0E">
      <w:pPr>
        <w:pStyle w:val="Bezproreda"/>
      </w:pPr>
    </w:p>
    <w:p w:rsidRDefault="00AD32D0" w:rsidP="00DF1FFF" w:rsidR="00AD32D0">
      <w:pPr>
        <w:pStyle w:val="Bezproreda"/>
      </w:pPr>
    </w:p>
    <w:p w:rsidRDefault="00AD32D0" w:rsidP="00AD32D0" w:rsidR="001B22F8">
      <w:pPr>
        <w:jc w:val="right"/>
      </w:pPr>
      <w:r>
        <w:t>Za točnost otpravka-ovlašteni službenik:</w:t>
      </w:r>
    </w:p>
    <w:p w:rsidRDefault="00AD32D0" w:rsidP="00AD32D0" w:rsidR="00AD32D0" w:rsidRPr="00AD32D0">
      <w:pPr>
        <w:jc w:val="right"/>
      </w:pPr>
      <w:r>
        <w:t xml:space="preserve">Tanja Štraubert </w:t>
      </w:r>
    </w:p>
    <w:sectPr w:rsidSect="00EF1FD3" w:rsidR="00AD32D0" w:rsidRPr="00AD32D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18E7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A9650D">
          <w:t>1930</w:t>
        </w:r>
        <w:r w:rsidR="00AD32D0">
          <w:t>/2017-6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0B4A82"/>
    <w:rsid w:val="001371FB"/>
    <w:rsid w:val="001B22F8"/>
    <w:rsid w:val="002218E7"/>
    <w:rsid w:val="003A3366"/>
    <w:rsid w:val="00453E80"/>
    <w:rsid w:val="004C4B96"/>
    <w:rsid w:val="004E266D"/>
    <w:rsid w:val="005B3C17"/>
    <w:rsid w:val="00677951"/>
    <w:rsid w:val="006A3A90"/>
    <w:rsid w:val="007877A4"/>
    <w:rsid w:val="008B7240"/>
    <w:rsid w:val="009D6095"/>
    <w:rsid w:val="00A9650D"/>
    <w:rsid w:val="00AA7B27"/>
    <w:rsid w:val="00AD32D0"/>
    <w:rsid w:val="00AE11D4"/>
    <w:rsid w:val="00AE1BD6"/>
    <w:rsid w:val="00B062F4"/>
    <w:rsid w:val="00BA2A5A"/>
    <w:rsid w:val="00BC1874"/>
    <w:rsid w:val="00C136F3"/>
    <w:rsid w:val="00DC0AA2"/>
    <w:rsid w:val="00DE059B"/>
    <w:rsid w:val="00DF1FFF"/>
    <w:rsid w:val="00E75E0F"/>
    <w:rsid w:val="00E84179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AD32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32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32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32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32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AD32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32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32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32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32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1930</izvorni_sadrzaj>
    <derivirana_varijabla naziv="DomainObject.Predmet.Broj_1">1930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St-1930/2017</izvorni_sadrzaj>
    <derivirana_varijabla naziv="DomainObject.Predmet.OznakaBroj_1">St-1930/2017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ELEKTRONIKA SENI d.o.o.</izvorni_sadrzaj>
    <derivirana_varijabla naziv="DomainObject.Predmet.ProtustrankaFormated_1">  ELEKTRONIKA SENI d.o.o.</derivirana_varijabla>
  </DomainObject.Predmet.ProtustrankaFormated>
  <DomainObject.Predmet.ProtustrankaFormatedOIB>
    <izvorni_sadrzaj>  ELEKTRONIKA SENI d.o.o., OIB 44144744543</izvorni_sadrzaj>
    <derivirana_varijabla naziv="DomainObject.Predmet.ProtustrankaFormatedOIB_1">  ELEKTRONIKA SENI d.o.o., OIB 44144744543</derivirana_varijabla>
  </DomainObject.Predmet.ProtustrankaFormatedOIB>
  <DomainObject.Predmet.ProtustrankaFormatedWithAdress>
    <izvorni_sadrzaj> ELEKTRONIKA SENI d.o.o., Vrhovčev vijenac 25, 10000 Zagreb</izvorni_sadrzaj>
    <derivirana_varijabla naziv="DomainObject.Predmet.ProtustrankaFormatedWithAdress_1"> ELEKTRONIKA SENI d.o.o., Vrhovčev vijenac 25, 10000 Zagreb</derivirana_varijabla>
  </DomainObject.Predmet.ProtustrankaFormatedWithAdress>
  <DomainObject.Predmet.ProtustrankaFormatedWithAdressOIB>
    <izvorni_sadrzaj> ELEKTRONIKA SENI d.o.o., OIB 44144744543, Vrhovčev vijenac 25, 10000 Zagreb</izvorni_sadrzaj>
    <derivirana_varijabla naziv="DomainObject.Predmet.ProtustrankaFormatedWithAdressOIB_1"> ELEKTRONIKA SENI d.o.o., OIB 44144744543, Vrhovčev vijenac 25, 10000 Zagreb</derivirana_varijabla>
  </DomainObject.Predmet.ProtustrankaFormatedWithAdressOIB>
  <DomainObject.Predmet.ProtustrankaWithAdress>
    <izvorni_sadrzaj>ELEKTRONIKA SENI d.o.o. Vrhovčev vijenac 25, 10000 Zagreb</izvorni_sadrzaj>
    <derivirana_varijabla naziv="DomainObject.Predmet.ProtustrankaWithAdress_1">ELEKTRONIKA SENI d.o.o. Vrhovčev vijenac 25, 10000 Zagreb</derivirana_varijabla>
  </DomainObject.Predmet.ProtustrankaWithAdress>
  <DomainObject.Predmet.ProtustrankaWithAdressOIB>
    <izvorni_sadrzaj>ELEKTRONIKA SENI d.o.o., OIB 44144744543, Vrhovčev vijenac 25, 10000 Zagreb</izvorni_sadrzaj>
    <derivirana_varijabla naziv="DomainObject.Predmet.ProtustrankaWithAdressOIB_1">ELEKTRONIKA SENI d.o.o., OIB 44144744543, Vrhovčev vijenac 25, 10000 Zagreb</derivirana_varijabla>
  </DomainObject.Predmet.ProtustrankaWithAdressOIB>
  <DomainObject.Predmet.ProtustrankaNazivFormated>
    <izvorni_sadrzaj>ELEKTRONIKA SENI d.o.o.</izvorni_sadrzaj>
    <derivirana_varijabla naziv="DomainObject.Predmet.ProtustrankaNazivFormated_1">ELEKTRONIKA SENI d.o.o.</derivirana_varijabla>
  </DomainObject.Predmet.ProtustrankaNazivFormated>
  <DomainObject.Predmet.ProtustrankaNazivFormatedOIB>
    <izvorni_sadrzaj>ELEKTRONIKA SENI d.o.o., OIB 44144744543</izvorni_sadrzaj>
    <derivirana_varijabla naziv="DomainObject.Predmet.ProtustrankaNazivFormatedOIB_1">ELEKTRONIKA SENI d.o.o., OIB 44144744543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ELEKTRONIKA SENI d.o.o.</item>
    </izvorni_sadrzaj>
    <derivirana_varijabla naziv="DomainObject.Predmet.ProtuStrankaListFormated_1">
      <item>ELEKTRONIKA SENI d.o.o.</item>
    </derivirana_varijabla>
  </DomainObject.Predmet.ProtuStrankaListFormated>
  <DomainObject.Predmet.ProtuStrankaListFormatedOIB>
    <izvorni_sadrzaj>
      <item>ELEKTRONIKA SENI d.o.o., OIB 44144744543</item>
    </izvorni_sadrzaj>
    <derivirana_varijabla naziv="DomainObject.Predmet.ProtuStrankaListFormatedOIB_1">
      <item>ELEKTRONIKA SENI d.o.o., OIB 44144744543</item>
    </derivirana_varijabla>
  </DomainObject.Predmet.ProtuStrankaListFormatedOIB>
  <DomainObject.Predmet.ProtuStrankaListFormatedWithAdress>
    <izvorni_sadrzaj>
      <item>ELEKTRONIKA SENI d.o.o., Vrhovčev vijenac 25, 10000 Zagreb</item>
    </izvorni_sadrzaj>
    <derivirana_varijabla naziv="DomainObject.Predmet.ProtuStrankaListFormatedWithAdress_1">
      <item>ELEKTRONIKA SENI d.o.o., Vrhovčev vijenac 25, 10000 Zagreb</item>
    </derivirana_varijabla>
  </DomainObject.Predmet.ProtuStrankaListFormatedWithAdress>
  <DomainObject.Predmet.ProtuStrankaListFormatedWithAdressOIB>
    <izvorni_sadrzaj>
      <item>ELEKTRONIKA SENI d.o.o., OIB 44144744543, Vrhovčev vijenac 25, 10000 Zagreb</item>
    </izvorni_sadrzaj>
    <derivirana_varijabla naziv="DomainObject.Predmet.ProtuStrankaListFormatedWithAdressOIB_1">
      <item>ELEKTRONIKA SENI d.o.o., OIB 44144744543, Vrhovčev vijenac 25, 10000 Zagreb</item>
    </derivirana_varijabla>
  </DomainObject.Predmet.ProtuStrankaListFormatedWithAdressOIB>
  <DomainObject.Predmet.ProtuStrankaListNazivFormated>
    <izvorni_sadrzaj>
      <item>ELEKTRONIKA SENI d.o.o.</item>
    </izvorni_sadrzaj>
    <derivirana_varijabla naziv="DomainObject.Predmet.ProtuStrankaListNazivFormated_1">
      <item>ELEKTRONIKA SENI d.o.o.</item>
    </derivirana_varijabla>
  </DomainObject.Predmet.ProtuStrankaListNazivFormated>
  <DomainObject.Predmet.ProtuStrankaListNazivFormatedOIB>
    <izvorni_sadrzaj>
      <item>ELEKTRONIKA SENI d.o.o., OIB 44144744543</item>
    </izvorni_sadrzaj>
    <derivirana_varijabla naziv="DomainObject.Predmet.ProtuStrankaListNazivFormatedOIB_1">
      <item>ELEKTRONIKA SENI d.o.o., OIB 44144744543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ELEKTRONIKA SENI d.o.o.</izvorni_sadrzaj>
    <derivirana_varijabla naziv="DomainObject.Predmet.ProtustrankaIDrugi_1">ELEKTRONIKA SENI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ELEKTRONIKA SENI d.o.o., OIB 44144744543, Vrhovčev vijenac 25, 10000 Zagreb</izvorni_sadrzaj>
    <derivirana_varijabla naziv="DomainObject.Predmet.ProtustrankaIDrugiAdressOIB_1">ELEKTRONIKA SENI d.o.o., OIB 44144744543, Vrhovčev vijenac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ELEKTRONIKA SENI d.o.o.</item>
    </izvorni_sadrzaj>
    <derivirana_varijabla naziv="DomainObject.Predmet.SudioniciListNaziv_1">
      <item>FINA Regionalni centar Zagreb</item>
      <item>ELEKTRONIKA SENI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ELEKTRONIKA SENI d.o.o., OIB 44144744543, Vrhovčev vijenac 25,10000 Zagreb</item>
    </izvorni_sadrzaj>
    <derivirana_varijabla naziv="DomainObject.Predmet.SudioniciListAdressOIB_1">
      <item>FINA Regionalni centar Zagreb, OIB 85821130368, Trg svibanjskih žrtava 1995.1,10000 Zagreb</item>
      <item>ELEKTRONIKA SENI d.o.o., OIB 44144744543, Vrhovčev vijenac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44144744543</item>
    </izvorni_sadrzaj>
    <derivirana_varijabla naziv="DomainObject.Predmet.SudioniciListNazivOIB_1">
      <item>, OIB 85821130368</item>
      <item>, OIB 44144744543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2017</properties:Characters>
  <properties:Lines>73</properties:Lines>
  <properties:Paragraphs>26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2017-12-19T08:53:00Z</dcterms:created>
  <dc:creator>Sandra Rotar Vogrin</dc:creator>
  <cp:lastModifiedBy>Tanja Štraubert</cp:lastModifiedBy>
  <cp:lastPrinted>2017-12-20T09:43:00Z</cp:lastPrinted>
  <dcterms:modified xmlns:xsi="http://www.w3.org/2001/XMLSchema-instance" xsi:type="dcterms:W3CDTF">2017-12-20T09:54:00Z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