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3cba" w14:paraId="2c83cba" w:rsidRDefault="00655D9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1960245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5D95" w:rsidP="00655D95" w:rsidR="00AE649C">
      <w:pPr>
        <w:pStyle w:val="NormaleSPIS"/>
        <w:spacing w:after="0"/>
      </w:pPr>
      <w:r>
        <w:t xml:space="preserve">           Republika Hrvatska</w:t>
      </w:r>
    </w:p>
    <w:p w:rsidRDefault="00655D95" w:rsidP="00655D95" w:rsidR="00655D95">
      <w:pPr>
        <w:pStyle w:val="NormaleSPIS"/>
        <w:spacing w:after="0"/>
      </w:pPr>
      <w:r>
        <w:t xml:space="preserve">      Trgovački sud u Bjelovaru</w:t>
      </w:r>
    </w:p>
    <w:p w:rsidRDefault="00655D95" w:rsidP="004F27AE" w:rsidR="00655D95" w:rsidRPr="00B76F3C">
      <w:pPr>
        <w:pStyle w:val="NormaleSPIS"/>
      </w:pPr>
      <w:r>
        <w:t>Bjelovar,Šetalište dr.I.Lebovića 42.</w:t>
      </w:r>
    </w:p>
    <w:p w:rsidRDefault="00655D95" w:rsidP="00655D95" w:rsidR="00655D95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St-300/2017-10</w:t>
      </w:r>
    </w:p>
    <w:p w:rsidRDefault="00655D95" w:rsidP="00655D95" w:rsidR="00655D9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655D95" w:rsidP="00655D95" w:rsidR="00655D9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</w:t>
      </w:r>
    </w:p>
    <w:p w:rsidRDefault="00655D95" w:rsidP="00655D95" w:rsidR="00655D9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655D95" w:rsidP="00655D95" w:rsidR="00655D9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FINA OIB 85821130368, Regionalni centar Zagreb, Podružnica Varaždin, </w:t>
      </w:r>
      <w:proofErr w:type="spellStart"/>
      <w:r>
        <w:rPr>
          <w:lang w:eastAsia="hr-HR"/>
        </w:rPr>
        <w:t>A.Cesarca</w:t>
      </w:r>
      <w:proofErr w:type="spellEnd"/>
      <w:r>
        <w:rPr>
          <w:lang w:eastAsia="hr-HR"/>
        </w:rPr>
        <w:t xml:space="preserve"> 2, za otvaranje stečajnog postupka nad dužnikom VINOGRADARSTVO I PODRUMARSTVO PREININGER d.o.o. za proizvodnju i usluge iz Čakovca, Ladislava </w:t>
      </w:r>
      <w:proofErr w:type="spellStart"/>
      <w:r>
        <w:rPr>
          <w:lang w:eastAsia="hr-HR"/>
        </w:rPr>
        <w:t>Jageca</w:t>
      </w:r>
      <w:proofErr w:type="spellEnd"/>
      <w:r>
        <w:rPr>
          <w:lang w:eastAsia="hr-HR"/>
        </w:rPr>
        <w:t xml:space="preserve"> 15, MBS 070084607, OIB 20453848931, 12. prosinca 2017.    </w:t>
      </w:r>
    </w:p>
    <w:p w:rsidRDefault="00655D95" w:rsidP="00655D95" w:rsidR="00655D95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655D95" w:rsidP="00655D95" w:rsidR="00655D9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Darku </w:t>
      </w:r>
      <w:proofErr w:type="spellStart"/>
      <w:r>
        <w:rPr>
          <w:lang w:eastAsia="hr-HR"/>
        </w:rPr>
        <w:t>Preininger</w:t>
      </w:r>
      <w:proofErr w:type="spellEnd"/>
      <w:r>
        <w:rPr>
          <w:lang w:eastAsia="hr-HR"/>
        </w:rPr>
        <w:t xml:space="preserve"> iz Čakovca, Ladislava </w:t>
      </w:r>
      <w:proofErr w:type="spellStart"/>
      <w:r>
        <w:rPr>
          <w:lang w:eastAsia="hr-HR"/>
        </w:rPr>
        <w:t>Jageca</w:t>
      </w:r>
      <w:proofErr w:type="spellEnd"/>
      <w:r>
        <w:rPr>
          <w:lang w:eastAsia="hr-HR"/>
        </w:rPr>
        <w:t xml:space="preserve"> 15, OIB 54420088967 , kao osobi ovlaštenoj za zastupanje dužnika po zakonu, da u roku od 8 dana plati predujam za namirenje troškova stečajnog postupka i to iznos od 1.000,00 kn u Fond za namirenje troškova postupka koji se vodi kod ovog suda, IBAN: HR6123900011300000630 model HR00 50-300-17 i dodatni iznos predujma od 5.000,00 kuna na račun ovog suda br. IBAN:HR6123900011300000630 model HR05 540-300-17. Rok od 8 dana počinje teći istekom osmog dana od objave ovog rješenja na e-oglasnoj ploči ovog suda.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Darko </w:t>
      </w:r>
      <w:proofErr w:type="spellStart"/>
      <w:r>
        <w:rPr>
          <w:lang w:eastAsia="hr-HR"/>
        </w:rPr>
        <w:t>Preininger</w:t>
      </w:r>
      <w:proofErr w:type="spellEnd"/>
      <w:r>
        <w:rPr>
          <w:lang w:eastAsia="hr-HR"/>
        </w:rPr>
        <w:t xml:space="preserve"> iz Čakovca, Ladislava </w:t>
      </w:r>
      <w:proofErr w:type="spellStart"/>
      <w:r>
        <w:rPr>
          <w:lang w:eastAsia="hr-HR"/>
        </w:rPr>
        <w:t>Jageca</w:t>
      </w:r>
      <w:proofErr w:type="spellEnd"/>
      <w:r>
        <w:rPr>
          <w:lang w:eastAsia="hr-HR"/>
        </w:rPr>
        <w:t xml:space="preserve"> 15, OIB 54420088967,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655D95" w:rsidP="00655D95" w:rsidR="00655D9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1. ovoga rješenja izvrši zapljenu novčanih sredstava osobe ovlaštene za zastupanje dužnika VINOGRADARSTVO I PODRUMARSTVO PREININGER d.o.o. za proizvodnju i usluge iz Čakovca, Ladislava </w:t>
      </w:r>
      <w:proofErr w:type="spellStart"/>
      <w:r>
        <w:rPr>
          <w:lang w:eastAsia="hr-HR"/>
        </w:rPr>
        <w:t>Jageca</w:t>
      </w:r>
      <w:proofErr w:type="spellEnd"/>
      <w:r>
        <w:rPr>
          <w:lang w:eastAsia="hr-HR"/>
        </w:rPr>
        <w:t xml:space="preserve"> 15, MBS 070084607, OIB 20453848931,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50-300-17 i dodatni iznos predujma od 5.000,00 kuna na račun ovog suda br. IBAN:HR6123900011300000630 model HR05 540-300-17. 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St-300/2017-10</w:t>
      </w:r>
    </w:p>
    <w:p w:rsidRDefault="00655D95" w:rsidP="00655D95" w:rsidR="00655D9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655D95" w:rsidP="00655D95" w:rsidR="00655D9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655D95" w:rsidP="00655D95" w:rsidR="00655D95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655D95" w:rsidP="00655D95" w:rsidR="00655D9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VINOGRADARSTVO I PODRUMARSTVO PREININGER d.o.o. za proizvodnju i usluge iz Čakovca, Ladislava </w:t>
      </w:r>
      <w:proofErr w:type="spellStart"/>
      <w:r>
        <w:rPr>
          <w:lang w:eastAsia="hr-HR"/>
        </w:rPr>
        <w:t>Jageca</w:t>
      </w:r>
      <w:proofErr w:type="spellEnd"/>
      <w:r>
        <w:rPr>
          <w:lang w:eastAsia="hr-HR"/>
        </w:rPr>
        <w:t xml:space="preserve"> 15, MBS 070084607, OIB 20453848931. U prijedlogu navodi da na dan 11. prosinca 2015. godine dužnik u očevidniku redoslijeda osnova za plaćanje ima evidentirane neizvršene osnove za plaćanje u neprekidnom razdoblju od 120 dana u ukupnom iznosu od 30.267,17 kuna.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</w:t>
      </w:r>
    </w:p>
    <w:p w:rsidRDefault="00655D95" w:rsidP="00655D95" w:rsidR="00655D95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 Iz sudskog registra proizlazi da je osoba ovlaštena za zastupanje dužnika po zakonu Darko </w:t>
      </w:r>
      <w:proofErr w:type="spellStart"/>
      <w:r>
        <w:rPr>
          <w:lang w:eastAsia="hr-HR"/>
        </w:rPr>
        <w:t>Preininger</w:t>
      </w:r>
      <w:proofErr w:type="spellEnd"/>
      <w:r>
        <w:rPr>
          <w:lang w:eastAsia="hr-HR"/>
        </w:rPr>
        <w:t xml:space="preserve"> iz Čakovca, Ladislava </w:t>
      </w:r>
      <w:proofErr w:type="spellStart"/>
      <w:r>
        <w:rPr>
          <w:lang w:eastAsia="hr-HR"/>
        </w:rPr>
        <w:t>Jageca</w:t>
      </w:r>
      <w:proofErr w:type="spellEnd"/>
      <w:r>
        <w:rPr>
          <w:lang w:eastAsia="hr-HR"/>
        </w:rPr>
        <w:t xml:space="preserve"> 15, OIB 54420088967.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Darko </w:t>
      </w:r>
      <w:proofErr w:type="spellStart"/>
      <w:r>
        <w:rPr>
          <w:lang w:eastAsia="hr-HR"/>
        </w:rPr>
        <w:t>Preininger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655D95" w:rsidP="00655D95" w:rsidR="00655D9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St-300/2017-10</w:t>
      </w:r>
      <w:bookmarkStart w:name="_GoBack" w:id="0"/>
      <w:bookmarkEnd w:id="0"/>
    </w:p>
    <w:p w:rsidRDefault="00655D95" w:rsidP="00655D95" w:rsidR="00655D9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655D95" w:rsidP="00655D95" w:rsidR="00655D95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U Bjelovaru 5. prosinca 2017.</w:t>
      </w:r>
    </w:p>
    <w:p w:rsidRDefault="00655D95" w:rsidP="00655D95" w:rsidR="00655D9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</w:t>
      </w:r>
      <w:r>
        <w:rPr>
          <w:lang w:eastAsia="hr-HR"/>
        </w:rPr>
        <w:t xml:space="preserve">              </w:t>
      </w:r>
      <w:r>
        <w:rPr>
          <w:lang w:eastAsia="hr-HR"/>
        </w:rPr>
        <w:t xml:space="preserve">     S u d a c</w:t>
      </w:r>
    </w:p>
    <w:p w:rsidRDefault="00655D95" w:rsidP="00655D95" w:rsidR="00655D9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</w:t>
      </w:r>
      <w:r>
        <w:rPr>
          <w:lang w:eastAsia="hr-HR"/>
        </w:rPr>
        <w:t xml:space="preserve">           </w:t>
      </w:r>
      <w:r>
        <w:rPr>
          <w:lang w:eastAsia="hr-HR"/>
        </w:rPr>
        <w:t>      Tomislav Mrazović,v.r.</w:t>
      </w:r>
    </w:p>
    <w:p w:rsidRDefault="00655D95" w:rsidP="00655D95" w:rsidR="00655D9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 xml:space="preserve"> 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655D95" w:rsidP="00655D95" w:rsidR="00655D9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 </w:t>
      </w:r>
      <w:r>
        <w:rPr>
          <w:lang w:eastAsia="hr-HR"/>
        </w:rPr>
        <w:t xml:space="preserve">       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655D95" w:rsidP="00655D95" w:rsidR="00655D9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655D95" w:rsidP="00655D95" w:rsidR="00655D9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655D95" w:rsidP="00655D95" w:rsidR="00655D95">
      <w:pPr>
        <w:autoSpaceDN w:val="false"/>
        <w:jc w:val="both"/>
      </w:pPr>
    </w:p>
    <w:p w:rsidRDefault="00655D95" w:rsidP="00655D95" w:rsidR="00655D95">
      <w:pPr>
        <w:autoSpaceDN w:val="false"/>
        <w:jc w:val="both"/>
      </w:pPr>
    </w:p>
    <w:p w:rsidRDefault="00655D95" w:rsidP="00655D95" w:rsidR="00655D95">
      <w:pPr>
        <w:autoSpaceDN w:val="false"/>
        <w:jc w:val="both"/>
      </w:pPr>
    </w:p>
    <w:p w:rsidRDefault="00655D95" w:rsidP="00655D95" w:rsidR="00655D95">
      <w:pPr>
        <w:jc w:val="both"/>
      </w:pPr>
    </w:p>
    <w:p w:rsidRDefault="00655D95" w:rsidP="00655D95" w:rsidR="00655D95">
      <w:pPr>
        <w:autoSpaceDN w:val="false"/>
        <w:jc w:val="both"/>
      </w:pPr>
    </w:p>
    <w:p w:rsidRDefault="00655D95" w:rsidP="00655D95" w:rsidR="00655D95">
      <w:pPr>
        <w:jc w:val="both"/>
        <w:rPr>
          <w:sz w:val="22"/>
          <w:szCs w:val="22"/>
        </w:rPr>
      </w:pPr>
    </w:p>
    <w:p w:rsidRDefault="00655D95" w:rsidP="00655D95" w:rsidR="00655D95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D95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3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St-300/2017-10</izvorni_sadrzaj>
    <derivirana_varijabla naziv="DomainObject.Oznaka_1">St-300/2017-10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I PODRUMARSTVO PREININGER društvo s ograničenom odgovornošću za proizvodnju i usluge</izvorni_sadrzaj>
    <derivirana_varijabla naziv="DomainObject.Predmet.ProtustrankaFormated_1">  VINOGRADARSTVO I PODRUMARSTVO PREININGER društvo s ograničenom odgovornošću za proizvodnju i usluge</derivirana_varijabla>
  </DomainObject.Predmet.ProtustrankaFormated>
  <DomainObject.Predmet.ProtustrankaFormatedOIB>
    <izvorni_sadrzaj>  VINOGRADARSTVO I PODRUMARSTVO PREININGER društvo s ograničenom odgovornošću za proizvodnju i usluge, OIB 20453848931</izvorni_sadrzaj>
    <derivirana_varijabla naziv="DomainObject.Predmet.ProtustrankaFormatedOIB_1">  VINOGRADARSTVO I PODRUMARSTVO PREININGER društvo s ograničenom odgovornošću za proizvodnju i usluge, OIB 20453848931</derivirana_varijabla>
  </DomainObject.Predmet.ProtustrankaFormatedOIB>
  <DomainObject.Predmet.ProtustrankaFormatedWithAdress>
    <izvorni_sadrzaj> VINOGRADARSTVO I PODRUMARSTVO PREININGER društvo s ograničenom odgovornošću za proizvodnju i usluge, Ladislava Jageca 15, 40000 Čakovec</izvorni_sadrzaj>
    <derivirana_varijabla naziv="DomainObject.Predmet.ProtustrankaFormatedWithAdress_1"> VINOGRADARSTVO I PODRUMARSTVO PREININGER društvo s ograničenom odgovornošću za proizvodnju i usluge, Ladislava Jageca 15, 40000 Čakovec</derivirana_varijabla>
  </DomainObject.Predmet.ProtustrankaFormatedWithAdress>
  <DomainObject.Predmet.ProtustrankaFormatedWithAdressOIB>
    <izvorni_sadrzaj> VINOGRADARSTVO I PODRUMARSTVO PREININGER društvo s ograničenom odgovornošću za proizvodnju i usluge, OIB 20453848931, Ladislava Jageca 15, 40000 Čakovec</izvorni_sadrzaj>
    <derivirana_varijabla naziv="DomainObject.Predmet.ProtustrankaFormatedWithAdressOIB_1"> VINOGRADARSTVO I PODRUMARSTVO PREININGER društvo s ograničenom odgovornošću za proizvodnju i usluge, OIB 20453848931, Ladislava Jageca 15, 40000 Čakovec</derivirana_varijabla>
  </DomainObject.Predmet.ProtustrankaFormatedWithAdressOIB>
  <DomainObject.Predmet.ProtustrankaWithAdress>
    <izvorni_sadrzaj>VINOGRADARSTVO I PODRUMARSTVO PREININGER društvo s ograničenom odgovornošću za proizvodnju i usluge Ladislava Jageca 15, 40000 Čakovec</izvorni_sadrzaj>
    <derivirana_varijabla naziv="DomainObject.Predmet.ProtustrankaWithAdress_1">VINOGRADARSTVO I PODRUMARSTVO PREININGER društvo s ograničenom odgovornošću za proizvodnju i usluge Ladislava Jageca 15, 40000 Čakovec</derivirana_varijabla>
  </DomainObject.Predmet.ProtustrankaWithAdress>
  <DomainObject.Predmet.ProtustrankaWithAdressOIB>
    <izvorni_sadrzaj>VINOGRADARSTVO I PODRUMARSTVO PREININGER društvo s ograničenom odgovornošću za proizvodnju i usluge, OIB 20453848931, Ladislava Jageca 15, 40000 Čakovec</izvorni_sadrzaj>
    <derivirana_varijabla naziv="DomainObject.Predmet.ProtustrankaWithAdressOIB_1">VINOGRADARSTVO I PODRUMARSTVO PREININGER društvo s ograničenom odgovornošću za proizvodnju i usluge, OIB 20453848931, Ladislava Jageca 15, 40000 Čakovec</derivirana_varijabla>
  </DomainObject.Predmet.ProtustrankaWithAdressOIB>
  <DomainObject.Predmet.ProtustrankaNazivFormated>
    <izvorni_sadrzaj>VINOGRADARSTVO I PODRUMARSTVO PREININGER društvo s ograničenom odgovornošću za proizvodnju i usluge</izvorni_sadrzaj>
    <derivirana_varijabla naziv="DomainObject.Predmet.ProtustrankaNazivFormated_1">VINOGRADARSTVO I PODRUMARSTVO PREININGER društvo s ograničenom odgovornošću za proizvodnju i usluge</derivirana_varijabla>
  </DomainObject.Predmet.ProtustrankaNazivFormated>
  <DomainObject.Predmet.ProtustrankaNazivFormatedOIB>
    <izvorni_sadrzaj>VINOGRADARSTVO I PODRUMARSTVO PREININGER društvo s ograničenom odgovornošću za proizvodnju i usluge, OIB 20453848931</izvorni_sadrzaj>
    <derivirana_varijabla naziv="DomainObject.Predmet.ProtustrankaNazivFormatedOIB_1">VINOGRADARSTVO I PODRUMARSTVO PREININGER društvo s ograničenom odgovornošću za proizvodnju i usluge, OIB 20453848931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VINOGRADARSTVO I PODRUMARSTVO PREININGER društvo s ograničenom odgovornošću za proizvodnju i usluge</item>
    </izvorni_sadrzaj>
    <derivirana_varijabla naziv="DomainObject.Predmet.ProtuStrankaListFormated_1">
      <item>VINOGRADARSTVO I PODRUMARSTVO PREININGER društvo s ograničenom odgovornošću za proizvodnju i usluge</item>
    </derivirana_varijabla>
  </DomainObject.Predmet.ProtuStrankaListFormated>
  <DomainObject.Predmet.ProtuStrankaListFormatedOIB>
    <izvorni_sadrzaj>
      <item>VINOGRADARSTVO I PODRUMARSTVO PREININGER društvo s ograničenom odgovornošću za proizvodnju i usluge, OIB 20453848931</item>
    </izvorni_sadrzaj>
    <derivirana_varijabla naziv="DomainObject.Predmet.ProtuStrankaListFormatedOIB_1">
      <item>VINOGRADARSTVO I PODRUMARSTVO PREININGER društvo s ograničenom odgovornošću za proizvodnju i usluge, OIB 20453848931</item>
    </derivirana_varijabla>
  </DomainObject.Predmet.ProtuStrankaListFormatedOIB>
  <DomainObject.Predmet.ProtuStrankaListFormatedWithAdress>
    <izvorni_sadrzaj>
      <item>VINOGRADARSTVO I PODRUMARSTVO PREININGER društvo s ograničenom odgovornošću za proizvodnju i usluge, Ladislava Jageca 15, 40000 Čakovec</item>
    </izvorni_sadrzaj>
    <derivirana_varijabla naziv="DomainObject.Predmet.ProtuStrankaListFormatedWithAdress_1">
      <item>VINOGRADARSTVO I PODRUMARSTVO PREININGER društvo s ograničenom odgovornošću za proizvodnju i usluge, Ladislava Jageca 15, 40000 Čakovec</item>
    </derivirana_varijabla>
  </DomainObject.Predmet.ProtuStrankaListFormatedWithAdress>
  <DomainObject.Predmet.ProtuStrankaListFormatedWithAdressOIB>
    <izvorni_sadrzaj>
      <item>VINOGRADARSTVO I PODRUMARSTVO PREININGER društvo s ograničenom odgovornošću za proizvodnju i usluge, OIB 20453848931, Ladislava Jageca 15, 40000 Čakovec</item>
    </izvorni_sadrzaj>
    <derivirana_varijabla naziv="DomainObject.Predmet.ProtuStrankaListFormatedWithAdressOIB_1">
      <item>VINOGRADARSTVO I PODRUMARSTVO PREININGER društvo s ograničenom odgovornošću za proizvodnju i usluge, OIB 20453848931, Ladislava Jageca 15, 40000 Čakovec</item>
    </derivirana_varijabla>
  </DomainObject.Predmet.ProtuStrankaListFormatedWithAdressOIB>
  <DomainObject.Predmet.ProtuStrankaListNazivFormated>
    <izvorni_sadrzaj>
      <item>VINOGRADARSTVO I PODRUMARSTVO PREININGER društvo s ograničenom odgovornošću za proizvodnju i usluge</item>
    </izvorni_sadrzaj>
    <derivirana_varijabla naziv="DomainObject.Predmet.ProtuStrankaListNazivFormated_1">
      <item>VINOGRADARSTVO I PODRUMARSTVO PREININGER društvo s ograničenom odgovornošću za proizvodnju i usluge</item>
    </derivirana_varijabla>
  </DomainObject.Predmet.ProtuStrankaListNazivFormated>
  <DomainObject.Predmet.ProtuStrankaListNazivFormatedOIB>
    <izvorni_sadrzaj>
      <item>VINOGRADARSTVO I PODRUMARSTVO PREININGER društvo s ograničenom odgovornošću za proizvodnju i usluge, OIB 20453848931</item>
    </izvorni_sadrzaj>
    <derivirana_varijabla naziv="DomainObject.Predmet.ProtuStrankaListNazivFormatedOIB_1">
      <item>VINOGRADARSTVO I PODRUMARSTVO PREININGER društvo s ograničenom odgovornošću za proizvodnju i usluge, OIB 20453848931</item>
    </derivirana_varijabla>
  </DomainObject.Predmet.ProtuStrankaListNazivFormatedOIB>
  <DomainObject.Predmet.OstaliListFormated>
    <izvorni_sadrzaj>
      <item>Sudski registar, Trgovački sud u Varaždinu</item>
      <item>DARKO PREININGER</item>
      <item>MARKO PREININGER</item>
      <item>REPUBLIKA HRVATSKA</item>
      <item>ŽDO U BJELOVARU</item>
    </izvorni_sadrzaj>
    <derivirana_varijabla naziv="DomainObject.Predmet.OstaliListFormated_1">
      <item>Sudski registar, Trgovački sud u Varaždinu</item>
      <item>DARKO PREININGER</item>
      <item>MARKO PREININGER</item>
      <item>REPUBLIKA HRVATSKA</item>
      <item>ŽDO U BJELOVARU</item>
    </derivirana_varijabla>
  </DomainObject.Predmet.OstaliListFormated>
  <DomainObject.Predmet.OstaliListFormatedOIB>
    <izvorni_sadrzaj>
      <item>Sudski registar, Trgovački sud u Varaždinu</item>
      <item>DARKO PREININGER, OIB 54420088967</item>
      <item>MARKO PREININGER, OIB 46506667935</item>
      <item>REPUBLIKA HRVATSKA, OIB 52634238587</item>
      <item>ŽDO U BJELOVARU, OIB 86821435474</item>
    </izvorni_sadrzaj>
    <derivirana_varijabla naziv="DomainObject.Predmet.OstaliListFormatedOIB_1">
      <item>Sudski registar, Trgovački sud u Varaždinu</item>
      <item>DARKO PREININGER, OIB 54420088967</item>
      <item>MARKO PREININGER, OIB 46506667935</item>
      <item>REPUBLIKA HRVATSKA, OIB 52634238587</item>
      <item>ŽDO U BJELOVARU, OIB 86821435474</item>
    </derivirana_varijabla>
  </DomainObject.Predmet.OstaliListFormatedOIB>
  <DomainObject.Predmet.OstaliListFormatedWithAdress>
    <izvorni_sadrzaj>
      <item>Sudski registar, Trgovački sud u Varaždinu</item>
      <item>DARKO PREININGER</item>
      <item>MARKO PREININGER</item>
      <item>REPUBLIKA HRVATSKA</item>
      <item>ŽDO U BJELOVARU</item>
    </izvorni_sadrzaj>
    <derivirana_varijabla naziv="DomainObject.Predmet.OstaliListFormatedWithAdress_1">
      <item>Sudski registar, Trgovački sud u Varaždinu</item>
      <item>DARKO PREININGER</item>
      <item>MARKO PREININGER</item>
      <item>REPUBLIKA HRVATSKA</item>
      <item>ŽDO U BJELOVARU</item>
    </derivirana_varijabla>
  </DomainObject.Predmet.OstaliListFormatedWithAdress>
  <DomainObject.Predmet.OstaliListFormatedWithAdressOIB>
    <izvorni_sadrzaj>
      <item>Sudski registar, Trgovački sud u Varaždinu</item>
      <item>DARKO PREININGER, OIB 54420088967</item>
      <item>MARKO PREININGER, OIB 46506667935</item>
      <item>REPUBLIKA HRVATSKA, OIB 52634238587</item>
      <item>ŽDO U BJELOVARU, OIB 86821435474</item>
    </izvorni_sadrzaj>
    <derivirana_varijabla naziv="DomainObject.Predmet.OstaliListFormatedWithAdressOIB_1">
      <item>Sudski registar, Trgovački sud u Varaždinu</item>
      <item>DARKO PREININGER, OIB 54420088967</item>
      <item>MARKO PREININGER, OIB 46506667935</item>
      <item>REPUBLIKA HRVATSKA, OIB 52634238587</item>
      <item>ŽDO U BJELOVARU, OIB 86821435474</item>
    </derivirana_varijabla>
  </DomainObject.Predmet.OstaliListFormatedWithAdressOIB>
  <DomainObject.Predmet.OstaliListNazivFormated>
    <izvorni_sadrzaj>
      <item>Sudski registar, Trgovački sud u Varaždinu</item>
      <item>DARKO PREININGER</item>
      <item>MARKO PREININGER</item>
      <item>REPUBLIKA HRVATSKA</item>
      <item>ŽDO U BJELOVARU</item>
    </izvorni_sadrzaj>
    <derivirana_varijabla naziv="DomainObject.Predmet.OstaliListNazivFormated_1">
      <item>Sudski registar, Trgovački sud u Varaždinu</item>
      <item>DARKO PREININGER</item>
      <item>MARKO PREININGER</item>
      <item>REPUBLIKA HRVATSKA</item>
      <item>ŽDO U BJELOVARU</item>
    </derivirana_varijabla>
  </DomainObject.Predmet.OstaliListNazivFormated>
  <DomainObject.Predmet.OstaliListNazivFormatedOIB>
    <izvorni_sadrzaj>
      <item>Sudski registar, Trgovački sud u Varaždinu</item>
      <item>DARKO PREININGER, OIB 54420088967</item>
      <item>MARKO PREININGER, OIB 46506667935</item>
      <item>REPUBLIKA HRVATSKA, OIB 52634238587</item>
      <item>ŽDO U BJELOVARU, OIB 86821435474</item>
    </izvorni_sadrzaj>
    <derivirana_varijabla naziv="DomainObject.Predmet.OstaliListNazivFormatedOIB_1">
      <item>Sudski registar, Trgovački sud u Varaždinu</item>
      <item>DARKO PREININGER, OIB 54420088967</item>
      <item>MARKO PREININGER, OIB 46506667935</item>
      <item>REPUBLIKA HRVATSKA, OIB 52634238587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St-300/2017-10</izvorni_sadrzaj>
    <derivirana_varijabla naziv="DomainObject.PoslovniBrojDokumenta_1">St-300/2017-10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VINOGRADARSTVO I PODRUMARSTVO PREININGER društvo s ograničenom odgovornošću za proizvodnju i usluge</izvorni_sadrzaj>
    <derivirana_varijabla naziv="DomainObject.Predmet.ProtustrankaIDrugi_1">VINOGRADARSTVO I PODRUMARSTVO PREININGER društvo s ograničenom odgovornošću za proizvodnju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VINOGRADARSTVO I PODRUMARSTVO PREININGER društvo s ograničenom odgovornošću za proizvodnju i usluge, OIB 20453848931, Ladislava Jageca 15, 40000 Čakovec</izvorni_sadrzaj>
    <derivirana_varijabla naziv="DomainObject.Predmet.ProtustrankaIDrugiAdressOIB_1">VINOGRADARSTVO I PODRUMARSTVO PREININGER društvo s ograničenom odgovornošću za proizvodnju i usluge, OIB 20453848931, Ladislava Jageca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VINOGRADARSTVO I PODRUMARSTVO PREININGER društvo s ograničenom odgovornošću za proizvodnju i usluge</item>
      <item>Financijska agencija, RC ZAGREB, Podružnica VARAŽDIN</item>
      <item>Sudski registar, Trgovački sud u Varaždinu</item>
      <item>DARKO PREININGER</item>
      <item>MARKO PREININGER</item>
      <item>REPUBLIKA HRVATSKA</item>
      <item>ŽDO U BJELOVARU</item>
    </izvorni_sadrzaj>
    <derivirana_varijabla naziv="DomainObject.Predmet.SudioniciListNaziv_1">
      <item>VINOGRADARSTVO I PODRUMARSTVO PREININGER društvo s ograničenom odgovornošću za proizvodnju i usluge</item>
      <item>Financijska agencija, RC ZAGREB, Podružnica VARAŽDIN</item>
      <item>Sudski registar, Trgovački sud u Varaždinu</item>
      <item>DARKO PREININGER</item>
      <item>MARKO PREININGER</item>
      <item>REPUBLIKA HRVATSKA</item>
      <item>ŽDO U BJELOVARU</item>
    </derivirana_varijabla>
  </DomainObject.Predmet.SudioniciListNaziv>
  <DomainObject.Predmet.SudioniciListAdressOIB>
    <izvorni_sadrzaj>
      <item>VINOGRADARSTVO I PODRUMARSTVO PREININGER društvo s ograničenom odgovornošću za proizvodnju i usluge, OIB 20453848931, Ladislava Jageca 15,40000 Čakovec</item>
      <item>Financijska agencija, RC ZAGREB, Podružnica VARAŽDIN, OIB 85821130368, A. Cesarca 2,42000 Varaždin</item>
      <item>Sudski registar, Trgovački sud u Varaždinu</item>
      <item>DARKO PREININGER, OIB 54420088967</item>
      <item>MARKO PREININGER, OIB 46506667935</item>
      <item>REPUBLIKA HRVATSKA, OIB 52634238587</item>
      <item>ŽDO U BJELOVARU, OIB 86821435474</item>
    </izvorni_sadrzaj>
    <derivirana_varijabla naziv="DomainObject.Predmet.SudioniciListAdressOIB_1">
      <item>VINOGRADARSTVO I PODRUMARSTVO PREININGER društvo s ograničenom odgovornošću za proizvodnju i usluge, OIB 20453848931, Ladislava Jageca 15,40000 Čakovec</item>
      <item>Financijska agencija, RC ZAGREB, Podružnica VARAŽDIN, OIB 85821130368, A. Cesarca 2,42000 Varaždin</item>
      <item>Sudski registar, Trgovački sud u Varaždinu</item>
      <item>DARKO PREININGER, OIB 54420088967</item>
      <item>MARKO PREININGER, OIB 46506667935</item>
      <item>REPUBLIKA HRVATSKA, OIB 52634238587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CF554-3C76-4AFB-B49C-7FA8FC82B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951</properties:Words>
  <properties:Characters>5347</properties:Characters>
  <properties:Lines>103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2017-12-12T06:44:00Z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St-300/2017-10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