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11c9a" w14:paraId="6211c9a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76289F">
        <w:rPr>
          <w:lang w:val="hr-HR"/>
        </w:rPr>
        <w:t>297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76289F">
        <w:rPr>
          <w:lang w:val="hr-HR"/>
        </w:rPr>
        <w:t>VS TRADE</w:t>
      </w:r>
      <w:r w:rsidR="000A333D">
        <w:rPr>
          <w:lang w:val="hr-HR"/>
        </w:rPr>
        <w:t xml:space="preserve"> </w:t>
      </w:r>
      <w:r w:rsidR="00935EAD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76289F">
        <w:rPr>
          <w:lang w:val="hr-HR"/>
        </w:rPr>
        <w:t>Lopatinec</w:t>
      </w:r>
      <w:r w:rsidR="00340840">
        <w:rPr>
          <w:lang w:val="hr-HR"/>
        </w:rPr>
        <w:t xml:space="preserve">, </w:t>
      </w:r>
      <w:r w:rsidR="0076289F">
        <w:rPr>
          <w:lang w:val="hr-HR"/>
        </w:rPr>
        <w:t>Ivana Gorana Kovačića 73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76289F" w:rsidRPr="0076289F">
        <w:rPr>
          <w:lang w:val="hr-HR"/>
        </w:rPr>
        <w:t>96715692841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9E593A">
        <w:rPr>
          <w:lang w:val="hr-HR"/>
        </w:rPr>
        <w:t>2</w:t>
      </w:r>
      <w:r w:rsidR="0076289F">
        <w:rPr>
          <w:lang w:val="hr-HR"/>
        </w:rPr>
        <w:t>6</w:t>
      </w:r>
      <w:r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76289F" w:rsidRPr="0076289F">
        <w:rPr>
          <w:lang w:val="hr-HR"/>
        </w:rPr>
        <w:t>VS TRADE j.d.o.o., Lopatinec, Ivana Gorana Kovačića 73, OIB: 96715692841</w:t>
      </w:r>
      <w:r w:rsidRPr="00071235">
        <w:rPr>
          <w:lang w:val="hr-HR"/>
        </w:rPr>
        <w:t xml:space="preserve">, iznosi </w:t>
      </w:r>
      <w:r w:rsidR="0076289F">
        <w:rPr>
          <w:lang w:val="hr-HR"/>
        </w:rPr>
        <w:t>13.232,88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6370FD">
        <w:rPr>
          <w:lang w:val="hr-HR"/>
        </w:rPr>
        <w:t>Silvija Vidra</w:t>
      </w:r>
      <w:r w:rsidR="009E593A">
        <w:rPr>
          <w:lang w:val="hr-HR"/>
        </w:rPr>
        <w:t xml:space="preserve">, </w:t>
      </w:r>
      <w:r w:rsidR="006370FD">
        <w:rPr>
          <w:lang w:val="hr-HR"/>
        </w:rPr>
        <w:t>Lopatinec</w:t>
      </w:r>
      <w:r w:rsidR="009E593A">
        <w:rPr>
          <w:lang w:val="hr-HR"/>
        </w:rPr>
        <w:t xml:space="preserve">, </w:t>
      </w:r>
      <w:r w:rsidR="006370FD">
        <w:rPr>
          <w:lang w:val="hr-HR"/>
        </w:rPr>
        <w:t>Ivana Gorana Kovačića 73</w:t>
      </w:r>
      <w:r w:rsidR="001A6BE3">
        <w:rPr>
          <w:lang w:val="hr-HR"/>
        </w:rPr>
        <w:t xml:space="preserve">, OIB: </w:t>
      </w:r>
      <w:r w:rsidR="006370FD">
        <w:rPr>
          <w:lang w:val="hr-HR"/>
        </w:rPr>
        <w:t>25516072771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6370FD">
        <w:rPr>
          <w:lang w:val="hr-HR"/>
        </w:rPr>
        <w:t>297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9E593A">
        <w:rPr>
          <w:lang w:val="hr-HR"/>
        </w:rPr>
        <w:t>2</w:t>
      </w:r>
      <w:r w:rsidR="006370FD">
        <w:rPr>
          <w:lang w:val="hr-HR"/>
        </w:rPr>
        <w:t>5</w:t>
      </w:r>
      <w:r w:rsidR="005C4196"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za otvaranje stečajnog postupka nad dužnikom </w:t>
      </w:r>
      <w:r w:rsidR="006370FD" w:rsidRPr="006370FD">
        <w:rPr>
          <w:lang w:val="hr-HR"/>
        </w:rPr>
        <w:t>VS TRADE j.d.o.o., Lopatinec, Ivana Gorana Kovačića 73, OIB: 96715692841</w:t>
      </w:r>
      <w:r w:rsidR="005C4196" w:rsidRPr="00071235">
        <w:rPr>
          <w:lang w:val="hr-HR"/>
        </w:rPr>
        <w:t xml:space="preserve">, navodeći da dužnik na dan </w:t>
      </w:r>
      <w:r w:rsidR="006370FD">
        <w:rPr>
          <w:lang w:val="hr-HR"/>
        </w:rPr>
        <w:t>23</w:t>
      </w:r>
      <w:r w:rsidR="009D534A"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6370FD">
        <w:rPr>
          <w:lang w:val="hr-HR"/>
        </w:rPr>
        <w:t>13.232,88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9E593A">
        <w:rPr>
          <w:lang w:val="hr-HR"/>
        </w:rPr>
        <w:t>2</w:t>
      </w:r>
      <w:r w:rsidR="006370FD">
        <w:rPr>
          <w:lang w:val="hr-HR"/>
        </w:rPr>
        <w:t>6</w:t>
      </w:r>
      <w:r w:rsidR="005C4196"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703" w:rsidRPr="00FE570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6370FD">
      <w:rPr>
        <w:lang w:val="hr-HR"/>
      </w:rPr>
      <w:t>297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5045D"/>
    <w:rsid w:val="001A6BE3"/>
    <w:rsid w:val="001C2403"/>
    <w:rsid w:val="00230866"/>
    <w:rsid w:val="00317F41"/>
    <w:rsid w:val="00340840"/>
    <w:rsid w:val="00413610"/>
    <w:rsid w:val="00415671"/>
    <w:rsid w:val="00494C94"/>
    <w:rsid w:val="004C4C64"/>
    <w:rsid w:val="00500673"/>
    <w:rsid w:val="005011BC"/>
    <w:rsid w:val="0055347A"/>
    <w:rsid w:val="00563DE4"/>
    <w:rsid w:val="005C4196"/>
    <w:rsid w:val="006370FD"/>
    <w:rsid w:val="00653BB3"/>
    <w:rsid w:val="0066129A"/>
    <w:rsid w:val="0076289F"/>
    <w:rsid w:val="007B76BA"/>
    <w:rsid w:val="008229E5"/>
    <w:rsid w:val="008836F2"/>
    <w:rsid w:val="00904184"/>
    <w:rsid w:val="00935EAD"/>
    <w:rsid w:val="00962609"/>
    <w:rsid w:val="00990A86"/>
    <w:rsid w:val="009B38B2"/>
    <w:rsid w:val="009D534A"/>
    <w:rsid w:val="009E3B6A"/>
    <w:rsid w:val="009E593A"/>
    <w:rsid w:val="009F477F"/>
    <w:rsid w:val="009F561C"/>
    <w:rsid w:val="00A46BD9"/>
    <w:rsid w:val="00A5528E"/>
    <w:rsid w:val="00AA7F7D"/>
    <w:rsid w:val="00AD6882"/>
    <w:rsid w:val="00B03664"/>
    <w:rsid w:val="00B03CF2"/>
    <w:rsid w:val="00BC5E34"/>
    <w:rsid w:val="00C123EE"/>
    <w:rsid w:val="00C47730"/>
    <w:rsid w:val="00CB33FE"/>
    <w:rsid w:val="00CF0E85"/>
    <w:rsid w:val="00D10E22"/>
    <w:rsid w:val="00D466F8"/>
    <w:rsid w:val="00D76A64"/>
    <w:rsid w:val="00D95AFF"/>
    <w:rsid w:val="00DA3CD2"/>
    <w:rsid w:val="00DB13E8"/>
    <w:rsid w:val="00DB2CAB"/>
    <w:rsid w:val="00E9793B"/>
    <w:rsid w:val="00EE55D9"/>
    <w:rsid w:val="00F522DB"/>
    <w:rsid w:val="00F81BC1"/>
    <w:rsid w:val="00F83A8B"/>
    <w:rsid w:val="00FA3BBD"/>
    <w:rsid w:val="00FE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E5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7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7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7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7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E5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7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7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7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7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St-297/2017</izvorni_sadrzaj>
    <derivirana_varijabla naziv="DomainObject.Predmet.OznakaBroj_1">St-297/2017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VS TRADE jednostavno društvo s ograničenom odgovornošću za proizvodnju, trgovinu i usluge</izvorni_sadrzaj>
    <derivirana_varijabla naziv="DomainObject.Predmet.ProtustrankaFormated_1">  VS TRADE jednostavno društvo s ograničenom odgovornošću za proizvodnju, trgovinu i usluge</derivirana_varijabla>
  </DomainObject.Predmet.ProtustrankaFormated>
  <DomainObject.Predmet.ProtustrankaFormatedOIB>
    <izvorni_sadrzaj>  VS TRADE jednostavno društvo s ograničenom odgovornošću za proizvodnju, trgovinu i usluge, OIB 96715692841</izvorni_sadrzaj>
    <derivirana_varijabla naziv="DomainObject.Predmet.ProtustrankaFormatedOIB_1">  VS TRADE jednostavno društvo s ograničenom odgovornošću za proizvodnju, trgovinu i usluge, OIB 96715692841</derivirana_varijabla>
  </DomainObject.Predmet.ProtustrankaFormatedOIB>
  <DomainObject.Predmet.ProtustrankaFormatedWithAdress>
    <izvorni_sadrzaj> VS TRADE jednostavno društvo s ograničenom odgovornošću za proizvodnju, trgovinu i usluge, Ivana Gorana Kovačića 73, 40000 Lopatinec</izvorni_sadrzaj>
    <derivirana_varijabla naziv="DomainObject.Predmet.ProtustrankaFormatedWithAdress_1"> VS TRADE jednostavno društvo s ograničenom odgovornošću za proizvodnju, trgovinu i usluge, Ivana Gorana Kovačića 73, 40000 Lopatinec</derivirana_varijabla>
  </DomainObject.Predmet.ProtustrankaFormatedWithAdress>
  <DomainObject.Predmet.ProtustrankaFormatedWithAdressOIB>
    <izvorni_sadrzaj> VS TRADE jednostavno društvo s ograničenom odgovornošću za proizvodnju, trgovinu i usluge, OIB 96715692841, Ivana Gorana Kovačića 73, 40000 Lopatinec</izvorni_sadrzaj>
    <derivirana_varijabla naziv="DomainObject.Predmet.ProtustrankaFormatedWithAdressOIB_1"> VS TRADE jednostavno društvo s ograničenom odgovornošću za proizvodnju, trgovinu i usluge, OIB 96715692841, Ivana Gorana Kovačića 73, 40000 Lopatinec</derivirana_varijabla>
  </DomainObject.Predmet.ProtustrankaFormatedWithAdressOIB>
  <DomainObject.Predmet.ProtustrankaWithAdress>
    <izvorni_sadrzaj>VS TRADE jednostavno društvo s ograničenom odgovornošću za proizvodnju, trgovinu i usluge Ivana Gorana Kovačića 73, 40000 Lopatinec</izvorni_sadrzaj>
    <derivirana_varijabla naziv="DomainObject.Predmet.ProtustrankaWithAdress_1">VS TRADE jednostavno društvo s ograničenom odgovornošću za proizvodnju, trgovinu i usluge Ivana Gorana Kovačića 73, 40000 Lopatinec</derivirana_varijabla>
  </DomainObject.Predmet.ProtustrankaWithAdress>
  <DomainObject.Predmet.ProtustrankaWithAdressOIB>
    <izvorni_sadrzaj>VS TRADE jednostavno društvo s ograničenom odgovornošću za proizvodnju, trgovinu i usluge, OIB 96715692841, Ivana Gorana Kovačića 73, 40000 Lopatinec</izvorni_sadrzaj>
    <derivirana_varijabla naziv="DomainObject.Predmet.ProtustrankaWithAdressOIB_1">VS TRADE jednostavno društvo s ograničenom odgovornošću za proizvodnju, trgovinu i usluge, OIB 96715692841, Ivana Gorana Kovačića 73, 40000 Lopatinec</derivirana_varijabla>
  </DomainObject.Predmet.ProtustrankaWithAdressOIB>
  <DomainObject.Predmet.ProtustrankaNazivFormated>
    <izvorni_sadrzaj>VS TRADE jednostavno društvo s ograničenom odgovornošću za proizvodnju, trgovinu i usluge</izvorni_sadrzaj>
    <derivirana_varijabla naziv="DomainObject.Predmet.ProtustrankaNazivFormated_1">VS TRADE jednostavno društvo s ograničenom odgovornošću za proizvodnju, trgovinu i usluge</derivirana_varijabla>
  </DomainObject.Predmet.ProtustrankaNazivFormated>
  <DomainObject.Predmet.ProtustrankaNazivFormatedOIB>
    <izvorni_sadrzaj>VS TRADE jednostavno društvo s ograničenom odgovornošću za proizvodnju, trgovinu i usluge, OIB 96715692841</izvorni_sadrzaj>
    <derivirana_varijabla naziv="DomainObject.Predmet.ProtustrankaNazivFormatedOIB_1">VS TRADE jednostavno društvo s ograničenom odgovornošću za proizvodnju, trgovinu i usluge, OIB 96715692841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13232.88</izvorni_sadrzaj>
    <derivirana_varijabla naziv="DomainObject.Predmet.TrenutnaVrijednost_1">13232.88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VS TRADE jednostavno društvo s ograničenom odgovornošću za proizvodnju, trgovinu i usluge</item>
    </izvorni_sadrzaj>
    <derivirana_varijabla naziv="DomainObject.Predmet.ProtuStrankaListFormated_1">
      <item>VS TRADE jednostavno društvo s ograničenom odgovornošću za proizvodnju, trgovinu i usluge</item>
    </derivirana_varijabla>
  </DomainObject.Predmet.ProtuStrankaListFormated>
  <DomainObject.Predmet.ProtuStrankaListFormatedOIB>
    <izvorni_sadrzaj>
      <item>VS TRADE jednostavno društvo s ograničenom odgovornošću za proizvodnju, trgovinu i usluge, OIB 96715692841</item>
    </izvorni_sadrzaj>
    <derivirana_varijabla naziv="DomainObject.Predmet.ProtuStrankaListFormatedOIB_1">
      <item>VS TRADE jednostavno društvo s ograničenom odgovornošću za proizvodnju, trgovinu i usluge, OIB 96715692841</item>
    </derivirana_varijabla>
  </DomainObject.Predmet.ProtuStrankaListFormatedOIB>
  <DomainObject.Predmet.ProtuStrankaListFormatedWithAdress>
    <izvorni_sadrzaj>
      <item>VS TRADE jednostavno društvo s ograničenom odgovornošću za proizvodnju, trgovinu i usluge, Ivana Gorana Kovačića 73, 40000 Lopatinec</item>
    </izvorni_sadrzaj>
    <derivirana_varijabla naziv="DomainObject.Predmet.ProtuStrankaListFormatedWithAdress_1">
      <item>VS TRADE jednostavno društvo s ograničenom odgovornošću za proizvodnju, trgovinu i usluge, Ivana Gorana Kovačića 73, 40000 Lopatinec</item>
    </derivirana_varijabla>
  </DomainObject.Predmet.ProtuStrankaListFormatedWithAdress>
  <DomainObject.Predmet.ProtuStrankaListFormatedWithAdressOIB>
    <izvorni_sadrzaj>
      <item>VS TRADE jednostavno društvo s ograničenom odgovornošću za proizvodnju, trgovinu i usluge, OIB 96715692841, Ivana Gorana Kovačića 73, 40000 Lopatinec</item>
    </izvorni_sadrzaj>
    <derivirana_varijabla naziv="DomainObject.Predmet.ProtuStrankaListFormatedWithAdressOIB_1">
      <item>VS TRADE jednostavno društvo s ograničenom odgovornošću za proizvodnju, trgovinu i usluge, OIB 96715692841, Ivana Gorana Kovačića 73, 40000 Lopatinec</item>
    </derivirana_varijabla>
  </DomainObject.Predmet.ProtuStrankaListFormatedWithAdressOIB>
  <DomainObject.Predmet.ProtuStrankaListNazivFormated>
    <izvorni_sadrzaj>
      <item>VS TRADE jednostavno društvo s ograničenom odgovornošću za proizvodnju, trgovinu i usluge</item>
    </izvorni_sadrzaj>
    <derivirana_varijabla naziv="DomainObject.Predmet.ProtuStrankaListNazivFormated_1">
      <item>VS TRADE jednostavno društvo s ograničenom odgovornošću za proizvodnju, trgovinu i usluge</item>
    </derivirana_varijabla>
  </DomainObject.Predmet.ProtuStrankaListNazivFormated>
  <DomainObject.Predmet.ProtuStrankaListNazivFormatedOIB>
    <izvorni_sadrzaj>
      <item>VS TRADE jednostavno društvo s ograničenom odgovornošću za proizvodnju, trgovinu i usluge, OIB 96715692841</item>
    </izvorni_sadrzaj>
    <derivirana_varijabla naziv="DomainObject.Predmet.ProtuStrankaListNazivFormatedOIB_1">
      <item>VS TRADE jednostavno društvo s ograničenom odgovornošću za proizvodnju, trgovinu i usluge, OIB 96715692841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VS TRADE jednostavno društvo s ograničenom odgovornošću za proizvodnju, trgovinu i usluge</izvorni_sadrzaj>
    <derivirana_varijabla naziv="DomainObject.Predmet.ProtustrankaIDrugi_1">VS TRADE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VS TRADE jednostavno društvo s ograničenom odgovornošću za proizvodnju, trgovinu i usluge, OIB 96715692841, Ivana Gorana Kovačića 73, 40000 Lopatinec</izvorni_sadrzaj>
    <derivirana_varijabla naziv="DomainObject.Predmet.ProtustrankaIDrugiAdressOIB_1">VS TRADE jednostavno društvo s ograničenom odgovornošću za proizvodnju, trgovinu i usluge, OIB 96715692841, Ivana Gorana Kovačića 73,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VS TRADE jednostavno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</item>
      <item>VS TRADE jednostavno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VS TRADE jednostavno društvo s ograničenom odgovornošću za proizvodnju, trgovinu i usluge, OIB 96715692841, Ivana Gorana Kovačića 73,40000 Lopatinec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VS TRADE jednostavno društvo s ograničenom odgovornošću za proizvodnju, trgovinu i usluge, OIB 96715692841, Ivana Gorana Kovačića 73,40000 Lopatinec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96715692841</item>
      <item>, OIB null</item>
      <item>, OIB null</item>
    </izvorni_sadrzaj>
    <derivirana_varijabla naziv="DomainObject.Predmet.SudioniciListNazivOIB_1">
      <item>, OIB 85821130368</item>
      <item>, OIB 96715692841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4FCEBB-C03C-4A23-A806-86CFDB5DF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2583</properties:Characters>
  <properties:Lines>76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2017-05-26T10:45:00Z</dcterms:created>
  <dc:creator>Katarina Breški</dc:creator>
  <cp:lastModifiedBy>Nevenka Vuković</cp:lastModifiedBy>
  <cp:lastPrinted>2017-05-26T10:57:00Z</cp:lastPrinted>
  <dcterms:modified xmlns:xsi="http://www.w3.org/2001/XMLSchema-instance" xsi:type="dcterms:W3CDTF">2017-05-26T10:58:00Z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