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e8a4" w14:paraId="180e8a4" w:rsidRDefault="001E33DF" w:rsidP="001E33DF" w:rsidR="001E33D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3DF" w:rsidP="001E33DF" w:rsidR="001E33D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E33DF" w:rsidP="001E33DF" w:rsidR="001E33D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E33DF" w:rsidP="001E33DF" w:rsidR="001E33D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E33DF" w:rsidP="001E33DF" w:rsidR="001E33D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E33DF" w:rsidP="001E33DF" w:rsidR="001E33D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E33DF" w:rsidP="001E33DF" w:rsidR="001E33DF" w:rsidRPr="005D578C">
      <w:pPr>
        <w:jc w:val="center"/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4B11DF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4B11DF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K. A. T. d. o. o. Poreč, Musalež 77, OIB 82757520420, MBS 130001727,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4B11D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A. T. d. o. o. Poreč, Musalež 77, OIB 82757520420, MBS 130001727,</w:t>
      </w:r>
      <w:r w:rsidRPr="005D578C">
        <w:rPr>
          <w:rFonts w:cs="Times New Roman" w:eastAsia="Times New Roman"/>
          <w:szCs w:val="24"/>
        </w:rPr>
        <w:t xml:space="preserve"> s danom </w:t>
      </w:r>
      <w:r w:rsidR="004B11D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4B11DF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4B11DF">
        <w:rPr>
          <w:rFonts w:cs="Times New Roman" w:eastAsia="Times New Roman"/>
          <w:szCs w:val="20"/>
        </w:rPr>
        <w:t>Damir Debeljuh iz Pule, Laginjina 6, OIB 29203139768.</w:t>
      </w:r>
    </w:p>
    <w:p w:rsidRDefault="001E33DF" w:rsidP="001E33DF" w:rsidR="001E33DF">
      <w:pPr>
        <w:ind w:firstLine="708"/>
        <w:rPr>
          <w:rFonts w:cs="Times New Roman" w:eastAsia="Times New Roman"/>
          <w:szCs w:val="20"/>
        </w:rPr>
      </w:pPr>
    </w:p>
    <w:p w:rsidRDefault="001E33DF" w:rsidP="001E33DF" w:rsidR="001E33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A. T. d. o. o. Poreč, Musalež 77, OIB 82757520420, MBS 130001727.</w:t>
      </w:r>
    </w:p>
    <w:p w:rsidRDefault="001E33DF" w:rsidP="001E33DF" w:rsidR="001E33DF">
      <w:pPr>
        <w:rPr>
          <w:rFonts w:cs="Times New Roman" w:eastAsia="Times New Roman"/>
          <w:szCs w:val="24"/>
        </w:rPr>
      </w:pPr>
    </w:p>
    <w:p w:rsidRDefault="001E33DF" w:rsidP="001E33DF" w:rsidR="001E33D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K. A. T. d. o. o. Poreč, Musalež 77, OIB 82757520420, MBS 130001727.</w:t>
      </w:r>
    </w:p>
    <w:p w:rsidRDefault="001E33DF" w:rsidP="001E33DF" w:rsidR="001E33DF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E33DF" w:rsidP="001E33DF" w:rsidR="001E33DF">
      <w:pPr>
        <w:ind w:firstLine="708"/>
        <w:rPr>
          <w:rFonts w:cs="Times New Roman" w:eastAsia="Times New Roman"/>
          <w:szCs w:val="24"/>
        </w:rPr>
      </w:pPr>
    </w:p>
    <w:p w:rsidRDefault="001E33DF" w:rsidP="001E33DF" w:rsidR="001E33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K. A. T.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E33DF" w:rsidP="001E33DF" w:rsidR="001E33D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B11D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E33DF" w:rsidP="001E33DF" w:rsidR="001E33DF" w:rsidRPr="005D578C">
      <w:pPr>
        <w:jc w:val="center"/>
        <w:rPr>
          <w:rFonts w:cs="Times New Roman" w:eastAsia="Times New Roman"/>
          <w:szCs w:val="24"/>
        </w:rPr>
      </w:pPr>
    </w:p>
    <w:p w:rsidRDefault="004B11DF" w:rsidP="001E33DF" w:rsidR="001E33D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46ED2" w:rsidP="00D46ED2" w:rsidR="001E33DF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4B11DF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1E33DF" w:rsidP="001E33DF" w:rsidR="001E33DF">
      <w:pPr>
        <w:jc w:val="left"/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left"/>
        <w:rPr>
          <w:rFonts w:cs="Times New Roman" w:eastAsia="Times New Roman"/>
          <w:szCs w:val="24"/>
        </w:rPr>
      </w:pPr>
    </w:p>
    <w:p w:rsidRDefault="00803914" w:rsidP="00803914" w:rsidR="0080391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03914" w:rsidP="00803914" w:rsidR="008039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803914" w:rsidP="00803914" w:rsidR="008039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E33DF" w:rsidP="001E33DF" w:rsidR="001E33DF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rPr>
          <w:rFonts w:cs="Times New Roman" w:eastAsia="Times New Roman"/>
          <w:szCs w:val="24"/>
        </w:rPr>
      </w:pPr>
    </w:p>
    <w:p w:rsidRDefault="001E33DF" w:rsidP="001E33DF" w:rsidR="001E33D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K. A. T. d. o. o. Poreč, Musalež 77, 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Zlatko Šehanović, Poreč, Musalež 77</w:t>
      </w:r>
      <w:r>
        <w:rPr>
          <w:rFonts w:cs="Times New Roman" w:eastAsia="Times New Roman"/>
          <w:szCs w:val="20"/>
        </w:rPr>
        <w:t xml:space="preserve">, </w:t>
      </w:r>
    </w:p>
    <w:p w:rsidRDefault="001E33DF" w:rsidP="001E33DF" w:rsidR="001E33D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E33DF" w:rsidP="001E33DF" w:rsidR="001E33D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4B11DF">
        <w:rPr>
          <w:rFonts w:cs="Times New Roman" w:eastAsia="Times New Roman"/>
          <w:szCs w:val="20"/>
        </w:rPr>
        <w:t xml:space="preserve">Damir Debeljuh, Pula, Laginjina 6, 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D46ED2">
        <w:rPr>
          <w:rFonts w:cs="Times New Roman" w:eastAsia="Times New Roman"/>
          <w:szCs w:val="24"/>
        </w:rPr>
        <w:t>8 dana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E33DF" w:rsidP="001E33DF" w:rsidR="001E33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E33DF" w:rsidP="001E33DF" w:rsidR="001E33DF"/>
    <w:p w:rsidRDefault="001E33DF" w:rsidP="001E33DF" w:rsidR="001E33DF"/>
    <w:p w:rsidRDefault="001E33DF" w:rsidP="001E33DF" w:rsidR="001E33DF"/>
    <w:p w:rsidRDefault="001E33DF" w:rsidP="001E33DF" w:rsidR="001E33DF"/>
    <w:p w:rsidRDefault="00875B98" w:rsidR="00387208"/>
    <w:sectPr w:rsidSect="00E73D3A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DF" w:rsidP="001E33DF" w:rsidR="001E33DF">
      <w:r>
        <w:separator/>
      </w:r>
    </w:p>
  </w:endnote>
  <w:endnote w:id="0" w:type="continuationSeparator">
    <w:p w:rsidRDefault="001E33DF" w:rsidP="001E33DF" w:rsidR="001E3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FA8" w:rsidR="00217F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FA8" w:rsidR="00217FA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FA8" w:rsidR="00217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DF" w:rsidP="001E33DF" w:rsidR="001E33DF">
      <w:r>
        <w:separator/>
      </w:r>
    </w:p>
  </w:footnote>
  <w:footnote w:id="0" w:type="continuationSeparator">
    <w:p w:rsidRDefault="001E33DF" w:rsidP="001E33DF" w:rsidR="001E3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FA8" w:rsidR="00217F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3DF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5B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17FA8">
      <w:rPr>
        <w:szCs w:val="24"/>
      </w:rPr>
      <w:t>2</w:t>
    </w:r>
    <w:r>
      <w:rPr>
        <w:szCs w:val="24"/>
      </w:rPr>
      <w:t xml:space="preserve"> St-628/2015-</w:t>
    </w:r>
    <w:r w:rsidR="004B11DF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FA8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1E33DF">
      <w:rPr>
        <w:szCs w:val="24"/>
      </w:rPr>
      <w:t xml:space="preserve"> St-628/2015-</w:t>
    </w:r>
    <w:r w:rsidR="004B11DF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BA7"/>
    <w:rsid w:val="001E33DF"/>
    <w:rsid w:val="00217FA8"/>
    <w:rsid w:val="003C1BA7"/>
    <w:rsid w:val="004B11DF"/>
    <w:rsid w:val="0075528E"/>
    <w:rsid w:val="0079403F"/>
    <w:rsid w:val="00803914"/>
    <w:rsid w:val="00875B98"/>
    <w:rsid w:val="00D4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3D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33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E33D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33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33D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3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33D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B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5B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5B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5B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3D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33D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E33D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33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33D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33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33D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B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5B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5B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5B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3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A. T. d.o.o. POREČ</izvorni_sadrzaj>
    <derivirana_varijabla naziv="DomainObject.Predmet.ProtustrankaFormated_1">  K. A. T. d.o.o. POREČ</derivirana_varijabla>
  </DomainObject.Predmet.ProtustrankaFormated>
  <DomainObject.Predmet.ProtustrankaFormatedOIB>
    <izvorni_sadrzaj>  K. A. T. d.o.o. POREČ, OIB 82757520420</izvorni_sadrzaj>
    <derivirana_varijabla naziv="DomainObject.Predmet.ProtustrankaFormatedOIB_1">  K. A. T. d.o.o. POREČ, OIB 82757520420</derivirana_varijabla>
  </DomainObject.Predmet.ProtustrankaFormatedOIB>
  <DomainObject.Predmet.ProtustrankaFormatedWithAdress>
    <izvorni_sadrzaj> K. A. T. d.o.o. POREČ, Musalež 77, 52440 Poreč</izvorni_sadrzaj>
    <derivirana_varijabla naziv="DomainObject.Predmet.ProtustrankaFormatedWithAdress_1"> K. A. T. d.o.o. POREČ, Musalež 77, 52440 Poreč</derivirana_varijabla>
  </DomainObject.Predmet.ProtustrankaFormatedWithAdress>
  <DomainObject.Predmet.ProtustrankaFormatedWithAdressOIB>
    <izvorni_sadrzaj> K. A. T. d.o.o. POREČ, OIB 82757520420, Musalež 77, 52440 Poreč</izvorni_sadrzaj>
    <derivirana_varijabla naziv="DomainObject.Predmet.ProtustrankaFormatedWithAdressOIB_1"> K. A. T. d.o.o. POREČ, OIB 82757520420, Musalež 77, 52440 Poreč</derivirana_varijabla>
  </DomainObject.Predmet.ProtustrankaFormatedWithAdressOIB>
  <DomainObject.Predmet.ProtustrankaWithAdress>
    <izvorni_sadrzaj>K. A. T. d.o.o. POREČ Musalež 77, 52440 Poreč</izvorni_sadrzaj>
    <derivirana_varijabla naziv="DomainObject.Predmet.ProtustrankaWithAdress_1">K. A. T. d.o.o. POREČ Musalež 77, 52440 Poreč</derivirana_varijabla>
  </DomainObject.Predmet.ProtustrankaWithAdress>
  <DomainObject.Predmet.ProtustrankaWithAdressOIB>
    <izvorni_sadrzaj>K. A. T. d.o.o. POREČ, OIB 82757520420, Musalež 77, 52440 Poreč</izvorni_sadrzaj>
    <derivirana_varijabla naziv="DomainObject.Predmet.ProtustrankaWithAdressOIB_1">K. A. T. d.o.o. POREČ, OIB 82757520420, Musalež 77, 52440 Poreč</derivirana_varijabla>
  </DomainObject.Predmet.ProtustrankaWithAdressOIB>
  <DomainObject.Predmet.ProtustrankaNazivFormated>
    <izvorni_sadrzaj>K. A. T. d.o.o. POREČ</izvorni_sadrzaj>
    <derivirana_varijabla naziv="DomainObject.Predmet.ProtustrankaNazivFormated_1">K. A. T. d.o.o. POREČ</derivirana_varijabla>
  </DomainObject.Predmet.ProtustrankaNazivFormated>
  <DomainObject.Predmet.ProtustrankaNazivFormatedOIB>
    <izvorni_sadrzaj>K. A. T. d.o.o. POREČ, OIB 82757520420</izvorni_sadrzaj>
    <derivirana_varijabla naziv="DomainObject.Predmet.ProtustrankaNazivFormatedOIB_1">K. A. T. d.o.o. POREČ, OIB 82757520420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A. T. d.o.o. POREČ</item>
    </izvorni_sadrzaj>
    <derivirana_varijabla naziv="DomainObject.Predmet.ProtuStrankaListFormated_1">
      <item>K. A. T. d.o.o. POREČ</item>
    </derivirana_varijabla>
  </DomainObject.Predmet.ProtuStrankaListFormated>
  <DomainObject.Predmet.ProtuStrankaListFormatedOIB>
    <izvorni_sadrzaj>
      <item>K. A. T. d.o.o. POREČ, OIB 82757520420</item>
    </izvorni_sadrzaj>
    <derivirana_varijabla naziv="DomainObject.Predmet.ProtuStrankaListFormatedOIB_1">
      <item>K. A. T. d.o.o. POREČ, OIB 82757520420</item>
    </derivirana_varijabla>
  </DomainObject.Predmet.ProtuStrankaListFormatedOIB>
  <DomainObject.Predmet.ProtuStrankaListFormatedWithAdress>
    <izvorni_sadrzaj>
      <item>K. A. T. d.o.o. POREČ, Musalež 77, 52440 Poreč</item>
    </izvorni_sadrzaj>
    <derivirana_varijabla naziv="DomainObject.Predmet.ProtuStrankaListFormatedWithAdress_1">
      <item>K. A. T. d.o.o. POREČ, Musalež 77, 52440 Poreč</item>
    </derivirana_varijabla>
  </DomainObject.Predmet.ProtuStrankaListFormatedWithAdress>
  <DomainObject.Predmet.ProtuStrankaListFormatedWithAdressOIB>
    <izvorni_sadrzaj>
      <item>K. A. T. d.o.o. POREČ, OIB 82757520420, Musalež 77, 52440 Poreč</item>
    </izvorni_sadrzaj>
    <derivirana_varijabla naziv="DomainObject.Predmet.ProtuStrankaListFormatedWithAdressOIB_1">
      <item>K. A. T. d.o.o. POREČ, OIB 82757520420, Musalež 77, 52440 Poreč</item>
    </derivirana_varijabla>
  </DomainObject.Predmet.ProtuStrankaListFormatedWithAdressOIB>
  <DomainObject.Predmet.ProtuStrankaListNazivFormated>
    <izvorni_sadrzaj>
      <item>K. A. T. d.o.o. POREČ</item>
    </izvorni_sadrzaj>
    <derivirana_varijabla naziv="DomainObject.Predmet.ProtuStrankaListNazivFormated_1">
      <item>K. A. T. d.o.o. POREČ</item>
    </derivirana_varijabla>
  </DomainObject.Predmet.ProtuStrankaListNazivFormated>
  <DomainObject.Predmet.ProtuStrankaListNazivFormatedOIB>
    <izvorni_sadrzaj>
      <item>K. A. T. d.o.o. POREČ, OIB 82757520420</item>
    </izvorni_sadrzaj>
    <derivirana_varijabla naziv="DomainObject.Predmet.ProtuStrankaListNazivFormatedOIB_1">
      <item>K. A. T. d.o.o. POREČ, OIB 82757520420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A. T. d.o.o. POREČ</izvorni_sadrzaj>
    <derivirana_varijabla naziv="DomainObject.Predmet.ProtustrankaIDrugi_1">K. A. T.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K. A. T. d.o.o. POREČ, OIB 82757520420, Musalež 77, 52440 Poreč</izvorni_sadrzaj>
    <derivirana_varijabla naziv="DomainObject.Predmet.ProtustrankaIDrugiAdressOIB_1">K. A. T. d.o.o. POREČ, OIB 82757520420, Musalež 77,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A. T. d.o.o. POREČ</item>
    </izvorni_sadrzaj>
    <derivirana_varijabla naziv="DomainObject.Predmet.SudioniciListNaziv_1">
      <item>FINANCIJSKA AGENCIJA, RC RIJEKA, PODRUŽNICA PULA, PULA</item>
      <item>K. A. T.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K. A. T. d.o.o. POREČ, OIB 82757520420, Musalež 77,52440 Poreč</item>
    </izvorni_sadrzaj>
    <derivirana_varijabla naziv="DomainObject.Predmet.SudioniciListAdressOIB_1">
      <item>FINANCIJSKA AGENCIJA, RC RIJEKA, PODRUŽNICA PULA, PULA, OIB 85821130368, Ulica grada Vukovara 70,Zagreb</item>
      <item>K. A. T. d.o.o. POREČ, OIB 82757520420, Musalež 77,52440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82757520420</item>
    </izvorni_sadrzaj>
    <derivirana_varijabla naziv="DomainObject.Predmet.SudioniciListNazivOIB_1">
      <item>, OIB 85821130368</item>
      <item>, OIB 82757520420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3018</properties:Characters>
  <properties:Lines>80</properties:Lines>
  <properties:Paragraphs>30</properties:Paragraphs>
  <properties:TotalTime>10</properties:TotalTime>
  <properties:ScaleCrop>false</properties:ScaleCrop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2016-03-03T08:01:00Z</dcterms:created>
  <dc:creator>Mihaela Kaligari</dc:creator>
  <dc:description/>
  <cp:keywords/>
  <cp:lastModifiedBy>Jasmina Matika</cp:lastModifiedBy>
  <cp:lastPrinted>2016-03-16T07:01:00Z</cp:lastPrinted>
  <dcterms:modified xmlns:xsi="http://www.w3.org/2001/XMLSchema-instance" xsi:type="dcterms:W3CDTF">2016-03-16T07:28:00Z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