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2540" w14:paraId="17f2540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C821F1">
        <w:t>8458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C821F1">
        <w:t>OPTI-COM d.o.o. Šenkovec, Ivana Vrapca 11, OIB: 75849808361</w:t>
      </w:r>
      <w:r w:rsidR="0058605F">
        <w:t>,</w:t>
      </w:r>
      <w:r w:rsidR="007A794E">
        <w:t xml:space="preserve"> </w:t>
      </w:r>
      <w:r w:rsidR="00CE28EB">
        <w:t xml:space="preserve"> </w:t>
      </w:r>
      <w:r w:rsidRPr="00AF1EFD">
        <w:t xml:space="preserve">dana </w:t>
      </w:r>
      <w:r w:rsidR="001C0533">
        <w:t>1</w:t>
      </w:r>
      <w:r w:rsidR="009D3F5F">
        <w:t>6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C821F1">
        <w:t>OPTI-COM d.o.o. Šenkovec, Ivana Vrapca 11, OIB: 75849808361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dana </w:t>
      </w:r>
      <w:r w:rsidR="001C0533">
        <w:t>1</w:t>
      </w:r>
      <w:r w:rsidR="009D3F5F">
        <w:t>6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9D3F5F">
        <w:t>8</w:t>
      </w:r>
      <w:r w:rsidR="0058605F">
        <w:t>,</w:t>
      </w:r>
      <w:r w:rsidR="00C821F1">
        <w:t>45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C821F1">
        <w:t>Marijan Drljanovčan, Miholjanec, Antuna Mihanovića 131, OIB: 49708160625.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C821F1">
        <w:t>OPTI-COM d.o.o. Šenkovec, Ivana Vrapca 11, OIB: 75849808361</w:t>
      </w:r>
      <w:r w:rsidR="007E6DBE">
        <w:t xml:space="preserve">, </w:t>
      </w:r>
      <w:r w:rsidR="008B73DD">
        <w:t xml:space="preserve">s danom </w:t>
      </w:r>
      <w:r w:rsidR="001C0533">
        <w:t>1</w:t>
      </w:r>
      <w:r w:rsidR="009D3F5F">
        <w:t>6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C821F1">
        <w:t>OPTI-COM d.o.o. Šenkovec, Ivana Vrapca 11, OIB: 75849808361</w:t>
      </w:r>
      <w:r w:rsidR="00590EF5">
        <w:t xml:space="preserve">,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7E6DBE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C821F1">
        <w:t>OPTI-COM d.o.o. Šenkovec, Ivana Vrapca 11, OIB: 75849808361</w:t>
      </w:r>
      <w:r w:rsidR="00993E72">
        <w:t>,</w:t>
      </w:r>
      <w:r w:rsidR="00195338">
        <w:t xml:space="preserve"> dana </w:t>
      </w:r>
      <w:r w:rsidR="00590EF5">
        <w:t>1</w:t>
      </w:r>
      <w:r w:rsidR="00C821F1">
        <w:t>5</w:t>
      </w:r>
      <w:r w:rsidR="00590EF5">
        <w:t>. prosinca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9D3F5F">
        <w:t>7</w:t>
      </w:r>
      <w:r w:rsidR="00590EF5">
        <w:t>. siječnja 2016</w:t>
      </w:r>
      <w:r>
        <w:t>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1C0533">
        <w:t>1</w:t>
      </w:r>
      <w:r w:rsidR="009D3F5F">
        <w:t>6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58605F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E52AF1" w:rsidP="00976E68" w:rsidR="0058605F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</w:p>
    <w:p w:rsidRDefault="00976E68" w:rsidP="00976E68" w:rsidR="00976E68" w:rsidRPr="00AF1EFD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C821F1">
        <w:t>Zaprešić</w:t>
      </w:r>
      <w:r w:rsidR="007E6DBE">
        <w:t xml:space="preserve"> 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C821F1">
        <w:t>Marijan Drljanovčan, Miholjanec</w:t>
      </w:r>
    </w:p>
    <w:p w:rsidRDefault="00AF1EFD" w:rsidR="00AF1EFD" w:rsidRPr="00AF1EFD"/>
    <w:sectPr w:rsidSect="00A0682A" w:rsidR="00AF1EFD" w:rsidRPr="00AF1E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476C" w:rsidR="00B0476C">
      <w:r>
        <w:separator/>
      </w:r>
    </w:p>
  </w:endnote>
  <w:endnote w:id="0" w:type="continuationSeparator">
    <w:p w:rsidRDefault="00B0476C" w:rsidR="00B04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476C" w:rsidR="00B0476C">
      <w:r>
        <w:separator/>
      </w:r>
    </w:p>
  </w:footnote>
  <w:footnote w:id="0" w:type="continuationSeparator">
    <w:p w:rsidRDefault="00B0476C" w:rsidR="00B047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6E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C821F1">
      <w:t>8458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93794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24197"/>
    <w:rsid w:val="00337AE1"/>
    <w:rsid w:val="003507BD"/>
    <w:rsid w:val="00361397"/>
    <w:rsid w:val="003905DD"/>
    <w:rsid w:val="003C7AF3"/>
    <w:rsid w:val="00407FE0"/>
    <w:rsid w:val="00420E01"/>
    <w:rsid w:val="0043031F"/>
    <w:rsid w:val="0044721B"/>
    <w:rsid w:val="00460FC4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605F"/>
    <w:rsid w:val="00587487"/>
    <w:rsid w:val="00590EF5"/>
    <w:rsid w:val="005B239A"/>
    <w:rsid w:val="005B2719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7E6DBE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6E68"/>
    <w:rsid w:val="009773DD"/>
    <w:rsid w:val="00984644"/>
    <w:rsid w:val="00993E72"/>
    <w:rsid w:val="009A5635"/>
    <w:rsid w:val="009B2375"/>
    <w:rsid w:val="009B6CB2"/>
    <w:rsid w:val="009C324E"/>
    <w:rsid w:val="009D3F5F"/>
    <w:rsid w:val="009E2615"/>
    <w:rsid w:val="009E4856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476C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821F1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C17B6"/>
    <w:rsid w:val="00DE04E4"/>
    <w:rsid w:val="00DE6E22"/>
    <w:rsid w:val="00E52AF1"/>
    <w:rsid w:val="00E57778"/>
    <w:rsid w:val="00E84019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6E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E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E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E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E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6E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E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E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E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E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8458</izvorni_sadrzaj>
    <derivirana_varijabla naziv="DomainObject.Predmet.Broj_1">8458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St-8458/2015</izvorni_sadrzaj>
    <derivirana_varijabla naziv="DomainObject.Predmet.OznakaBroj_1">St-8458/2015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OPTI-COM d.o.o. zastupanog po punomoćniku Boštjan Majcen; Petra Majcen</izvorni_sadrzaj>
    <derivirana_varijabla naziv="DomainObject.Predmet.ProtustrankaFormated_1">  OPTI-COM d.o.o. zastupanog po punomoćniku Boštjan Majcen; Petra Majcen</derivirana_varijabla>
  </DomainObject.Predmet.ProtustrankaFormated>
  <DomainObject.Predmet.ProtustrankaFormatedOIB>
    <izvorni_sadrzaj>  OPTI-COM d.o.o., OIB 75849808361 zastupanog po punomoćniku Boštjan Majcen; Petra Majcen</izvorni_sadrzaj>
    <derivirana_varijabla naziv="DomainObject.Predmet.ProtustrankaFormatedOIB_1">  OPTI-COM d.o.o., OIB 75849808361 zastupanog po punomoćniku Boštjan Majcen; Petra Majcen</derivirana_varijabla>
  </DomainObject.Predmet.ProtustrankaFormatedOIB>
  <DomainObject.Predmet.ProtustrankaFormatedWithAdress>
    <izvorni_sadrzaj> OPTI-COM d.o.o., Ivana Vrapca 11, 10292 Šenkovec zastupanog po punomoćniku Boštjan Majcen; Petra Majcen</izvorni_sadrzaj>
    <derivirana_varijabla naziv="DomainObject.Predmet.ProtustrankaFormatedWithAdress_1"> OPTI-COM d.o.o., Ivana Vrapca 11, 10292 Šenkovec zastupanog po punomoćniku Boštjan Majcen; Petra Majcen</derivirana_varijabla>
  </DomainObject.Predmet.ProtustrankaFormatedWithAdress>
  <DomainObject.Predmet.ProtustrankaFormatedWithAdressOIB>
    <izvorni_sadrzaj> OPTI-COM d.o.o., OIB 75849808361, Ivana Vrapca 11, 10292 Šenkovec zastupanog po punomoćniku Boštjan Majcen; Petra Majcen</izvorni_sadrzaj>
    <derivirana_varijabla naziv="DomainObject.Predmet.ProtustrankaFormatedWithAdressOIB_1"> OPTI-COM d.o.o., OIB 75849808361, Ivana Vrapca 11, 10292 Šenkovec zastupanog po punomoćniku Boštjan Majcen; Petra Majcen</derivirana_varijabla>
  </DomainObject.Predmet.ProtustrankaFormatedWithAdressOIB>
  <DomainObject.Predmet.ProtustrankaWithAdress>
    <izvorni_sadrzaj>OPTI-COM d.o.o. Ivana Vrapca 11, 10292 Šenkovec</izvorni_sadrzaj>
    <derivirana_varijabla naziv="DomainObject.Predmet.ProtustrankaWithAdress_1">OPTI-COM d.o.o. Ivana Vrapca 11, 10292 Šenkovec</derivirana_varijabla>
  </DomainObject.Predmet.ProtustrankaWithAdress>
  <DomainObject.Predmet.ProtustrankaWithAdressOIB>
    <izvorni_sadrzaj>OPTI-COM d.o.o., OIB 75849808361, Ivana Vrapca 11, 10292 Šenkovec</izvorni_sadrzaj>
    <derivirana_varijabla naziv="DomainObject.Predmet.ProtustrankaWithAdressOIB_1">OPTI-COM d.o.o., OIB 75849808361, Ivana Vrapca 11, 10292 Šenkovec</derivirana_varijabla>
  </DomainObject.Predmet.ProtustrankaWithAdressOIB>
  <DomainObject.Predmet.ProtustrankaNazivFormated>
    <izvorni_sadrzaj>OPTI-COM d.o.o.</izvorni_sadrzaj>
    <derivirana_varijabla naziv="DomainObject.Predmet.ProtustrankaNazivFormated_1">OPTI-COM d.o.o.</derivirana_varijabla>
  </DomainObject.Predmet.ProtustrankaNazivFormated>
  <DomainObject.Predmet.ProtustrankaNazivFormatedOIB>
    <izvorni_sadrzaj>OPTI-COM d.o.o., OIB 75849808361</izvorni_sadrzaj>
    <derivirana_varijabla naziv="DomainObject.Predmet.ProtustrankaNazivFormatedOIB_1">OPTI-COM d.o.o., OIB 75849808361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OPTI-COM d.o.o. zastupanog po punomoćniku Boštjan Majcen; Petra Majcen</item>
    </izvorni_sadrzaj>
    <derivirana_varijabla naziv="DomainObject.Predmet.ProtuStrankaListFormated_1">
      <item>OPTI-COM d.o.o. zastupanog po punomoćniku Boštjan Majcen; Petra Majcen</item>
    </derivirana_varijabla>
  </DomainObject.Predmet.ProtuStrankaListFormated>
  <DomainObject.Predmet.ProtuStrankaListFormatedOIB>
    <izvorni_sadrzaj>
      <item>OPTI-COM d.o.o., OIB 75849808361 zastupanog po punomoćniku Boštjan Majcen; Petra Majcen</item>
    </izvorni_sadrzaj>
    <derivirana_varijabla naziv="DomainObject.Predmet.ProtuStrankaListFormatedOIB_1">
      <item>OPTI-COM d.o.o., OIB 75849808361 zastupanog po punomoćniku Boštjan Majcen; Petra Majcen</item>
    </derivirana_varijabla>
  </DomainObject.Predmet.ProtuStrankaListFormatedOIB>
  <DomainObject.Predmet.ProtuStrankaListFormatedWithAdress>
    <izvorni_sadrzaj>
      <item>OPTI-COM d.o.o., Ivana Vrapca 11, 10292 Šenkovec zastupanog po punomoćniku Boštjan Majcen; Petra Majcen</item>
    </izvorni_sadrzaj>
    <derivirana_varijabla naziv="DomainObject.Predmet.ProtuStrankaListFormatedWithAdress_1">
      <item>OPTI-COM d.o.o., Ivana Vrapca 11, 10292 Šenkovec zastupanog po punomoćniku Boštjan Majcen; Petra Majcen</item>
    </derivirana_varijabla>
  </DomainObject.Predmet.ProtuStrankaListFormatedWithAdress>
  <DomainObject.Predmet.ProtuStrankaListFormatedWithAdressOIB>
    <izvorni_sadrzaj>
      <item>OPTI-COM d.o.o., OIB 75849808361, Ivana Vrapca 11, 10292 Šenkovec zastupanog po punomoćniku Boštjan Majcen; Petra Majcen</item>
    </izvorni_sadrzaj>
    <derivirana_varijabla naziv="DomainObject.Predmet.ProtuStrankaListFormatedWithAdressOIB_1">
      <item>OPTI-COM d.o.o., OIB 75849808361, Ivana Vrapca 11, 10292 Šenkovec zastupanog po punomoćniku Boštjan Majcen; Petra Majcen</item>
    </derivirana_varijabla>
  </DomainObject.Predmet.ProtuStrankaListFormatedWithAdressOIB>
  <DomainObject.Predmet.ProtuStrankaListNazivFormated>
    <izvorni_sadrzaj>
      <item>OPTI-COM d.o.o.</item>
    </izvorni_sadrzaj>
    <derivirana_varijabla naziv="DomainObject.Predmet.ProtuStrankaListNazivFormated_1">
      <item>OPTI-COM d.o.o.</item>
    </derivirana_varijabla>
  </DomainObject.Predmet.ProtuStrankaListNazivFormated>
  <DomainObject.Predmet.ProtuStrankaListNazivFormatedOIB>
    <izvorni_sadrzaj>
      <item>OPTI-COM d.o.o., OIB 75849808361</item>
    </izvorni_sadrzaj>
    <derivirana_varijabla naziv="DomainObject.Predmet.ProtuStrankaListNazivFormatedOIB_1">
      <item>OPTI-COM d.o.o., OIB 75849808361</item>
    </derivirana_varijabla>
  </DomainObject.Predmet.ProtuStrankaListNazivFormatedOIB>
  <DomainObject.Predmet.OstaliListFormated>
    <izvorni_sadrzaj>
      <item>Boštjan Majcen punomoćnik sudionika u postupku OPTI-COM d.o.o.</item>
      <item>Petra Majcen punomoćnik sudionika u postupku OPTI-COM d.o.o.</item>
    </izvorni_sadrzaj>
    <derivirana_varijabla naziv="DomainObject.Predmet.OstaliListFormated_1">
      <item>Boštjan Majcen punomoćnik sudionika u postupku OPTI-COM d.o.o.</item>
      <item>Petra Majcen punomoćnik sudionika u postupku OPTI-COM d.o.o.</item>
    </derivirana_varijabla>
  </DomainObject.Predmet.OstaliListFormated>
  <DomainObject.Predmet.OstaliListFormatedOIB>
    <izvorni_sadrzaj>
      <item>Boštjan Majcen punomoćnik sudionika u postupku OPTI-COM d.o.o.</item>
      <item>Petra Majcen punomoćnik sudionika u postupku OPTI-COM d.o.o.</item>
    </izvorni_sadrzaj>
    <derivirana_varijabla naziv="DomainObject.Predmet.OstaliListFormatedOIB_1">
      <item>Boštjan Majcen punomoćnik sudionika u postupku OPTI-COM d.o.o.</item>
      <item>Petra Majcen punomoćnik sudionika u postupku OPTI-COM d.o.o.</item>
    </derivirana_varijabla>
  </DomainObject.Predmet.OstaliListFormatedOIB>
  <DomainObject.Predmet.OstaliListFormatedWithAdress>
    <izvorni_sadrzaj>
      <item>Boštjan Majcen, Japljeva ulica 12, Mengeš punomoćnik sudionika u postupku OPTI-COM d.o.o.</item>
      <item>Petra Majcen, Japljeva ulica 12, Mengeš punomoćnik sudionika u postupku OPTI-COM d.o.o.</item>
    </izvorni_sadrzaj>
    <derivirana_varijabla naziv="DomainObject.Predmet.OstaliListFormatedWithAdress_1">
      <item>Boštjan Majcen, Japljeva ulica 12, Mengeš punomoćnik sudionika u postupku OPTI-COM d.o.o.</item>
      <item>Petra Majcen, Japljeva ulica 12, Mengeš punomoćnik sudionika u postupku OPTI-COM d.o.o.</item>
    </derivirana_varijabla>
  </DomainObject.Predmet.OstaliListFormatedWithAdress>
  <DomainObject.Predmet.OstaliListFormatedWithAdressOIB>
    <izvorni_sadrzaj>
      <item>Boštjan Majcen, Japljeva ulica 12, Mengeš punomoćnik sudionika u postupku OPTI-COM d.o.o.</item>
      <item>Petra Majcen, Japljeva ulica 12, Mengeš punomoćnik sudionika u postupku OPTI-COM d.o.o.</item>
    </izvorni_sadrzaj>
    <derivirana_varijabla naziv="DomainObject.Predmet.OstaliListFormatedWithAdressOIB_1">
      <item>Boštjan Majcen, Japljeva ulica 12, Mengeš punomoćnik sudionika u postupku OPTI-COM d.o.o.</item>
      <item>Petra Majcen, Japljeva ulica 12, Mengeš punomoćnik sudionika u postupku OPTI-COM d.o.o.</item>
    </derivirana_varijabla>
  </DomainObject.Predmet.OstaliListFormatedWithAdressOIB>
  <DomainObject.Predmet.OstaliListNazivFormated>
    <izvorni_sadrzaj>
      <item>Boštjan Majcen</item>
      <item>Petra Majcen</item>
    </izvorni_sadrzaj>
    <derivirana_varijabla naziv="DomainObject.Predmet.OstaliListNazivFormated_1">
      <item>Boštjan Majcen</item>
      <item>Petra Majcen</item>
    </derivirana_varijabla>
  </DomainObject.Predmet.OstaliListNazivFormated>
  <DomainObject.Predmet.OstaliListNazivFormatedOIB>
    <izvorni_sadrzaj>
      <item>Boštjan Majcen</item>
      <item>Petra Majcen</item>
    </izvorni_sadrzaj>
    <derivirana_varijabla naziv="DomainObject.Predmet.OstaliListNazivFormatedOIB_1">
      <item>Boštjan Majcen</item>
      <item>Petra Majcen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OPTI-COM d.o.o.</izvorni_sadrzaj>
    <derivirana_varijabla naziv="DomainObject.Predmet.ProtustrankaIDrugi_1">OPTI-COM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OPTI-COM d.o.o., OIB 75849808361, Ivana Vrapca 11, 10292 Šenkovec</izvorni_sadrzaj>
    <derivirana_varijabla naziv="DomainObject.Predmet.ProtustrankaIDrugiAdressOIB_1">OPTI-COM d.o.o., OIB 75849808361, Ivana Vrapca 11, 10292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OPTI-COM d.o.o.</item>
      <item>Boštjan Majcen</item>
      <item>Petra Majcen</item>
    </izvorni_sadrzaj>
    <derivirana_varijabla naziv="DomainObject.Predmet.SudioniciListNaziv_1">
      <item>FINA Regionalni centar Zagreb</item>
      <item>OPTI-COM d.o.o.</item>
      <item>Boštjan Majcen</item>
      <item>Petra Majcen</item>
    </derivirana_varijabla>
  </DomainObject.Predmet.SudioniciListNaziv>
  <DomainObject.Predmet.SudioniciListAdressOIB>
    <izvorni_sadrzaj>
      <item>FINA Regionalni centar Zagreb, OIB 85821130368, Trg svibanjskih žrtava 1995. 1,10000 Zagreb</item>
      <item>OPTI-COM d.o.o., OIB 75849808361, Ivana Vrapca 11,10292 Šenkovec</item>
      <item>Boštjan Majcen, Japljeva ulica 12,Mengeš</item>
      <item>Petra Majcen, Japljeva ulica 12,Mengeš</item>
    </izvorni_sadrzaj>
    <derivirana_varijabla naziv="DomainObject.Predmet.SudioniciListAdressOIB_1">
      <item>FINA Regionalni centar Zagreb, OIB 85821130368, Trg svibanjskih žrtava 1995. 1,10000 Zagreb</item>
      <item>OPTI-COM d.o.o., OIB 75849808361, Ivana Vrapca 11,10292 Šenkovec</item>
      <item>Boštjan Majcen, Japljeva ulica 12,Mengeš</item>
      <item>Petra Majcen, Japljeva ulica 12,Mengeš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75849808361</item>
      <item>, OIB null</item>
      <item>, OIB null</item>
    </izvorni_sadrzaj>
    <derivirana_varijabla naziv="DomainObject.Predmet.SudioniciListNazivOIB_1">
      <item>, OIB 85821130368</item>
      <item>, OIB 75849808361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E8EC4D-E98F-406E-9786-A3A4CA6585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500</properties:Words>
  <properties:Characters>2747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2016-03-16T07:32:00Z</dcterms:created>
  <dc:creator>Korisnik</dc:creator>
  <cp:lastModifiedBy>Draženka Prpić</cp:lastModifiedBy>
  <cp:lastPrinted>2016-03-16T07:33:00Z</cp:lastPrinted>
  <dcterms:modified xmlns:xsi="http://www.w3.org/2001/XMLSchema-instance" xsi:type="dcterms:W3CDTF">2016-03-16T07:33:00Z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