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c4e4" w14:paraId="cbec4e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  <w:r w:rsidR="00007D6B">
        <w:tab/>
      </w:r>
      <w:r w:rsidR="00007D6B">
        <w:tab/>
        <w:t>70.St-4151/2015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E091A">
        <w:t xml:space="preserve"> pod poslovnim brojem St-4151/2015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86C7A">
        <w:t xml:space="preserve"> </w:t>
      </w:r>
      <w:r w:rsidR="00234272">
        <w:t>27. siječnja 2017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E091A" w:rsidR="002E091A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16881">
        <w:t xml:space="preserve"> </w:t>
      </w:r>
      <w:r w:rsidR="00B86C7A">
        <w:t xml:space="preserve">ALMETPLAST ALATI d.o.o., OIB: 74937772577, Sesvete, Sesvetski </w:t>
      </w:r>
      <w:proofErr w:type="spellStart"/>
      <w:r w:rsidR="00B86C7A">
        <w:t>Kraljevec</w:t>
      </w:r>
      <w:proofErr w:type="spellEnd"/>
      <w:r w:rsidR="00B86C7A">
        <w:t xml:space="preserve">, </w:t>
      </w:r>
      <w:proofErr w:type="spellStart"/>
      <w:r w:rsidR="00B86C7A">
        <w:t>Kobiljačka</w:t>
      </w:r>
      <w:proofErr w:type="spellEnd"/>
      <w:r w:rsidR="00B86C7A">
        <w:t xml:space="preserve"> 64 i MBS: 080256383</w:t>
      </w:r>
    </w:p>
    <w:p w:rsidRDefault="00B86C7A" w:rsidP="00B86C7A" w:rsidR="00B86C7A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2E091A">
        <w:t xml:space="preserve">16.247.757,76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195906" w:rsidP="00325398" w:rsidR="00325398">
      <w:pPr>
        <w:jc w:val="center"/>
      </w:pPr>
      <w:r>
        <w:t xml:space="preserve">          </w:t>
      </w:r>
      <w:r w:rsidR="00325398">
        <w:t>Zagreb,</w:t>
      </w:r>
      <w:r w:rsidR="00B7244F">
        <w:tab/>
      </w:r>
      <w:r w:rsidR="00B86C7A">
        <w:t xml:space="preserve">27. siječnja 2017. 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  <w:r w:rsidR="00DE6E51">
        <w:t xml:space="preserve">, v.r. </w:t>
      </w:r>
    </w:p>
    <w:p w:rsidRDefault="00B86C7A" w:rsidP="00572798" w:rsidR="00B86C7A">
      <w:pPr>
        <w:jc w:val="right"/>
      </w:pPr>
    </w:p>
    <w:p w:rsidRDefault="00B86C7A" w:rsidP="00572798" w:rsidR="00B86C7A">
      <w:pPr>
        <w:jc w:val="right"/>
      </w:pPr>
    </w:p>
    <w:p w:rsidRDefault="00B86C7A" w:rsidP="00445BA5" w:rsidR="00DE6E51">
      <w:pPr>
        <w:jc w:val="right"/>
      </w:pPr>
      <w:r>
        <w:t xml:space="preserve"> </w:t>
      </w:r>
      <w:r w:rsidR="00DE6E51">
        <w:t xml:space="preserve">Za točnost </w:t>
      </w:r>
      <w:proofErr w:type="spellStart"/>
      <w:r w:rsidR="00DE6E51">
        <w:t>otpravka</w:t>
      </w:r>
      <w:proofErr w:type="spellEnd"/>
      <w:r w:rsidR="00DE6E51">
        <w:t>-</w:t>
      </w:r>
    </w:p>
    <w:p w:rsidRDefault="00DE6E51" w:rsidP="00445BA5" w:rsidR="00DE6E51">
      <w:pPr>
        <w:jc w:val="right"/>
      </w:pPr>
      <w:r>
        <w:t>ovlašteni službenik</w:t>
      </w:r>
    </w:p>
    <w:p w:rsidRDefault="00DE6E51" w:rsidP="00DE6E51" w:rsidR="00AB60FD">
      <w:pPr>
        <w:jc w:val="right"/>
      </w:pPr>
      <w:r>
        <w:t xml:space="preserve">Mirjana Gašparić   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E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D6B"/>
    <w:rsid w:val="00023FCA"/>
    <w:rsid w:val="000A4654"/>
    <w:rsid w:val="000C687D"/>
    <w:rsid w:val="00114EAD"/>
    <w:rsid w:val="00185571"/>
    <w:rsid w:val="00195906"/>
    <w:rsid w:val="001A5CC5"/>
    <w:rsid w:val="001E50FB"/>
    <w:rsid w:val="001F6933"/>
    <w:rsid w:val="00230A63"/>
    <w:rsid w:val="00234272"/>
    <w:rsid w:val="00263D6D"/>
    <w:rsid w:val="00264D19"/>
    <w:rsid w:val="00276582"/>
    <w:rsid w:val="00297E94"/>
    <w:rsid w:val="002A0AEB"/>
    <w:rsid w:val="002E091A"/>
    <w:rsid w:val="002E1361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7F22B7"/>
    <w:rsid w:val="008155EE"/>
    <w:rsid w:val="00816881"/>
    <w:rsid w:val="00840A4C"/>
    <w:rsid w:val="008540E5"/>
    <w:rsid w:val="008613BD"/>
    <w:rsid w:val="00863025"/>
    <w:rsid w:val="00871F01"/>
    <w:rsid w:val="00920CA0"/>
    <w:rsid w:val="00930AB1"/>
    <w:rsid w:val="009419D8"/>
    <w:rsid w:val="009B620B"/>
    <w:rsid w:val="009D5A55"/>
    <w:rsid w:val="00A71431"/>
    <w:rsid w:val="00AB60FD"/>
    <w:rsid w:val="00AC4528"/>
    <w:rsid w:val="00AD027A"/>
    <w:rsid w:val="00B27DBD"/>
    <w:rsid w:val="00B53BE6"/>
    <w:rsid w:val="00B7244F"/>
    <w:rsid w:val="00B82F18"/>
    <w:rsid w:val="00B86C7A"/>
    <w:rsid w:val="00C836B9"/>
    <w:rsid w:val="00C958E9"/>
    <w:rsid w:val="00CE7362"/>
    <w:rsid w:val="00D01B78"/>
    <w:rsid w:val="00D04602"/>
    <w:rsid w:val="00D147D5"/>
    <w:rsid w:val="00D66226"/>
    <w:rsid w:val="00D917CF"/>
    <w:rsid w:val="00DB51B1"/>
    <w:rsid w:val="00DC0C1A"/>
    <w:rsid w:val="00DE6E51"/>
    <w:rsid w:val="00E0737F"/>
    <w:rsid w:val="00E210F9"/>
    <w:rsid w:val="00E878CC"/>
    <w:rsid w:val="00EC3302"/>
    <w:rsid w:val="00ED6AA8"/>
    <w:rsid w:val="00ED7F29"/>
    <w:rsid w:val="00F034D3"/>
    <w:rsid w:val="00F474DC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4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2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2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2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2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4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2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2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2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2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4151</izvorni_sadrzaj>
    <derivirana_varijabla naziv="DomainObject.Predmet.Broj_1">4151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St-4151/2015</izvorni_sadrzaj>
    <derivirana_varijabla naziv="DomainObject.Predmet.OznakaBroj_1">St-4151/2015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ALMETPLAST ALATI d.o.o. za proizvodnju, trgovinu i usluge zastupanog po punomoćniku Oldrih Čuhnil</izvorni_sadrzaj>
    <derivirana_varijabla naziv="DomainObject.Predmet.ProtustrankaFormated_1">  ALMETPLAST ALATI d.o.o. za proizvodnju, trgovinu i usluge zastupanog po punomoćniku Oldrih Čuhnil</derivirana_varijabla>
  </DomainObject.Predmet.ProtustrankaFormated>
  <DomainObject.Predmet.ProtustrankaFormatedOIB>
    <izvorni_sadrzaj>  ALMETPLAST ALATI d.o.o. za proizvodnju, trgovinu i usluge, OIB 74937772577 zastupanog po punomoćniku Oldrih Čuhnil</izvorni_sadrzaj>
    <derivirana_varijabla naziv="DomainObject.Predmet.ProtustrankaFormatedOIB_1">  ALMETPLAST ALATI d.o.o. za proizvodnju, trgovinu i usluge, OIB 74937772577 zastupanog po punomoćniku Oldrih Čuhnil</derivirana_varijabla>
  </DomainObject.Predmet.ProtustrankaFormatedOIB>
  <DomainObject.Predmet.ProtustrankaFormatedWithAdress>
    <izvorni_sadrzaj> ALMETPLAST ALATI d.o.o. za proizvodnju, trgovinu i usluge, Sesvetski Kraljevec, Kobiljačka 64, 10360 Sesvete zastupanog po punomoćniku Oldrih Čuhnil</izvorni_sadrzaj>
    <derivirana_varijabla naziv="DomainObject.Predmet.ProtustrankaFormatedWithAdress_1"> ALMETPLAST ALATI d.o.o. za proizvodnju, trgovinu i usluge, Sesvetski Kraljevec, Kobiljačka 64, 10360 Sesvete zastupanog po punomoćniku Oldrih Čuhnil</derivirana_varijabla>
  </DomainObject.Predmet.ProtustrankaFormatedWithAdress>
  <DomainObject.Predmet.ProtustrankaFormatedWithAdressOIB>
    <izvorni_sadrzaj> ALMETPLAST ALATI d.o.o. za proizvodnju, trgovinu i usluge, OIB 74937772577, Sesvetski Kraljevec, Kobiljačka 64, 10360 Sesvete zastupanog po punomoćniku Oldrih Čuhnil</izvorni_sadrzaj>
    <derivirana_varijabla naziv="DomainObject.Predmet.ProtustrankaFormatedWithAdressOIB_1"> ALMETPLAST ALATI d.o.o. za proizvodnju, trgovinu i usluge, OIB 74937772577, Sesvetski Kraljevec, Kobiljačka 64, 10360 Sesvete zastupanog po punomoćniku Oldrih Čuhnil</derivirana_varijabla>
  </DomainObject.Predmet.ProtustrankaFormatedWithAdressOIB>
  <DomainObject.Predmet.ProtustrankaWithAdress>
    <izvorni_sadrzaj>ALMETPLAST ALATI d.o.o. za proizvodnju, trgovinu i usluge Sesvetski Kraljevec, Kobiljačka 64, 10360 Sesvete</izvorni_sadrzaj>
    <derivirana_varijabla naziv="DomainObject.Predmet.ProtustrankaWithAdress_1">ALMETPLAST ALATI d.o.o. za proizvodnju, trgovinu i usluge Sesvetski Kraljevec, Kobiljačka 64, 10360 Sesvete</derivirana_varijabla>
  </DomainObject.Predmet.ProtustrankaWithAdress>
  <DomainObject.Predmet.ProtustrankaWithAdressOIB>
    <izvorni_sadrzaj>ALMETPLAST ALATI d.o.o. za proizvodnju, trgovinu i usluge, OIB 74937772577, Sesvetski Kraljevec, Kobiljačka 64, 10360 Sesvete</izvorni_sadrzaj>
    <derivirana_varijabla naziv="DomainObject.Predmet.ProtustrankaWithAdressOIB_1">ALMETPLAST ALATI d.o.o. za proizvodnju, trgovinu i usluge, OIB 74937772577, Sesvetski Kraljevec, Kobiljačka 64, 10360 Sesvete</derivirana_varijabla>
  </DomainObject.Predmet.ProtustrankaWithAdressOIB>
  <DomainObject.Predmet.ProtustrankaNazivFormated>
    <izvorni_sadrzaj>ALMETPLAST ALATI d.o.o. za proizvodnju, trgovinu i usluge</izvorni_sadrzaj>
    <derivirana_varijabla naziv="DomainObject.Predmet.ProtustrankaNazivFormated_1">ALMETPLAST ALATI d.o.o. za proizvodnju, trgovinu i usluge</derivirana_varijabla>
  </DomainObject.Predmet.ProtustrankaNazivFormated>
  <DomainObject.Predmet.ProtustrankaNazivFormatedOIB>
    <izvorni_sadrzaj>ALMETPLAST ALATI d.o.o. za proizvodnju, trgovinu i usluge, OIB 74937772577</izvorni_sadrzaj>
    <derivirana_varijabla naziv="DomainObject.Predmet.ProtustrankaNazivFormatedOIB_1">ALMETPLAST ALATI d.o.o. za proizvodnju, trgovinu i usluge, OIB 74937772577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ALMETPLAST ALATI d.o.o. za proizvodnju, trgovinu i usluge zastupanog po punomoćniku Oldrih Čuhnil</item>
    </izvorni_sadrzaj>
    <derivirana_varijabla naziv="DomainObject.Predmet.ProtuStrankaListFormated_1">
      <item>ALMETPLAST ALATI d.o.o. za proizvodnju, trgovinu i usluge zastupanog po punomoćniku Oldrih Čuhnil</item>
    </derivirana_varijabla>
  </DomainObject.Predmet.ProtuStrankaListFormated>
  <DomainObject.Predmet.ProtuStrankaListFormatedOIB>
    <izvorni_sadrzaj>
      <item>ALMETPLAST ALATI d.o.o. za proizvodnju, trgovinu i usluge, OIB 74937772577 zastupanog po punomoćniku Oldrih Čuhnil</item>
    </izvorni_sadrzaj>
    <derivirana_varijabla naziv="DomainObject.Predmet.ProtuStrankaListFormatedOIB_1">
      <item>ALMETPLAST ALATI d.o.o. za proizvodnju, trgovinu i usluge, OIB 74937772577 zastupanog po punomoćniku Oldrih Čuhnil</item>
    </derivirana_varijabla>
  </DomainObject.Predmet.ProtuStrankaListFormatedOIB>
  <DomainObject.Predmet.ProtuStrankaListFormatedWithAdress>
    <izvorni_sadrzaj>
      <item>ALMETPLAST ALATI d.o.o. za proizvodnju, trgovinu i usluge, Sesvetski Kraljevec, Kobiljačka 64, 10360 Sesvete zastupanog po punomoćniku Oldrih Čuhnil</item>
    </izvorni_sadrzaj>
    <derivirana_varijabla naziv="DomainObject.Predmet.ProtuStrankaListFormatedWithAdress_1">
      <item>ALMETPLAST ALATI d.o.o. za proizvodnju, trgovinu i usluge, Sesvetski Kraljevec, Kobiljačka 64, 10360 Sesvete zastupanog po punomoćniku Oldrih Čuhnil</item>
    </derivirana_varijabla>
  </DomainObject.Predmet.ProtuStrankaListFormatedWithAdress>
  <DomainObject.Predmet.ProtuStrankaListFormatedWithAdressOIB>
    <izvorni_sadrzaj>
      <item>ALMETPLAST ALATI d.o.o. za proizvodnju, trgovinu i usluge, OIB 74937772577, Sesvetski Kraljevec, Kobiljačka 64, 10360 Sesvete zastupanog po punomoćniku Oldrih Čuhnil</item>
    </izvorni_sadrzaj>
    <derivirana_varijabla naziv="DomainObject.Predmet.ProtuStrankaListFormatedWithAdressOIB_1">
      <item>ALMETPLAST ALATI d.o.o. za proizvodnju, trgovinu i usluge, OIB 74937772577, Sesvetski Kraljevec, Kobiljačka 64, 10360 Sesvete zastupanog po punomoćniku Oldrih Čuhnil</item>
    </derivirana_varijabla>
  </DomainObject.Predmet.ProtuStrankaListFormatedWithAdressOIB>
  <DomainObject.Predmet.ProtuStrankaListNazivFormated>
    <izvorni_sadrzaj>
      <item>ALMETPLAST ALATI d.o.o. za proizvodnju, trgovinu i usluge</item>
    </izvorni_sadrzaj>
    <derivirana_varijabla naziv="DomainObject.Predmet.ProtuStrankaListNazivFormated_1">
      <item>ALMETPLAST ALATI d.o.o. za proizvodnju, trgovinu i usluge</item>
    </derivirana_varijabla>
  </DomainObject.Predmet.ProtuStrankaListNazivFormated>
  <DomainObject.Predmet.ProtuStrankaListNazivFormatedOIB>
    <izvorni_sadrzaj>
      <item>ALMETPLAST ALATI d.o.o. za proizvodnju, trgovinu i usluge, OIB 74937772577</item>
    </izvorni_sadrzaj>
    <derivirana_varijabla naziv="DomainObject.Predmet.ProtuStrankaListNazivFormatedOIB_1">
      <item>ALMETPLAST ALATI d.o.o. za proizvodnju, trgovinu i usluge, OIB 74937772577</item>
    </derivirana_varijabla>
  </DomainObject.Predmet.ProtuStrankaListNazivFormatedOIB>
  <DomainObject.Predmet.OstaliListFormated>
    <izvorni_sadrzaj>
      <item>Oldrih Čuhnil punomoćnik sudionika u postupku ALMETPLAST ALATI d.o.o. za proizvodnju, trgovinu i usluge</item>
    </izvorni_sadrzaj>
    <derivirana_varijabla naziv="DomainObject.Predmet.OstaliListFormated_1">
      <item>Oldrih Čuhnil punomoćnik sudionika u postupku ALMETPLAST ALATI d.o.o. za proizvodnju, trgovinu i usluge</item>
    </derivirana_varijabla>
  </DomainObject.Predmet.OstaliListFormated>
  <DomainObject.Predmet.OstaliListFormatedOIB>
    <izvorni_sadrzaj>
      <item>Oldrih Čuhnil, OIB 86930975739 punomoćnik sudionika u postupku ALMETPLAST ALATI d.o.o. za proizvodnju, trgovinu i usluge</item>
    </izvorni_sadrzaj>
    <derivirana_varijabla naziv="DomainObject.Predmet.OstaliListFormatedOIB_1">
      <item>Oldrih Čuhnil, OIB 86930975739 punomoćnik sudionika u postupku ALMETPLAST ALATI d.o.o. za proizvodnju, trgovinu i usluge</item>
    </derivirana_varijabla>
  </DomainObject.Predmet.OstaliListFormatedOIB>
  <DomainObject.Predmet.OstaliListFormatedWithAdress>
    <izvorni_sadrzaj>
      <item>Oldrih Čuhnil, Slavka Tomerlina 42, 10360 Sesvete punomoćnik sudionika u postupku ALMETPLAST ALATI d.o.o. za proizvodnju, trgovinu i usluge</item>
    </izvorni_sadrzaj>
    <derivirana_varijabla naziv="DomainObject.Predmet.OstaliListFormatedWithAdress_1">
      <item>Oldrih Čuhnil, Slavka Tomerlina 42, 10360 Sesvete punomoćnik sudionika u postupku ALMETPLAST ALATI d.o.o. za proizvodnju, trgovinu i usluge</item>
    </derivirana_varijabla>
  </DomainObject.Predmet.OstaliListFormatedWithAdress>
  <DomainObject.Predmet.OstaliListFormatedWithAdressOIB>
    <izvorni_sadrzaj>
      <item>Oldrih Čuhnil, OIB 86930975739, Slavka Tomerlina 42, 10360 Sesvete punomoćnik sudionika u postupku ALMETPLAST ALATI d.o.o. za proizvodnju, trgovinu i usluge</item>
    </izvorni_sadrzaj>
    <derivirana_varijabla naziv="DomainObject.Predmet.OstaliListFormatedWithAdressOIB_1">
      <item>Oldrih Čuhnil, OIB 86930975739, Slavka Tomerlina 42, 10360 Sesvete punomoćnik sudionika u postupku ALMETPLAST ALATI d.o.o. za proizvodnju, trgovinu i usluge</item>
    </derivirana_varijabla>
  </DomainObject.Predmet.OstaliListFormatedWithAdressOIB>
  <DomainObject.Predmet.OstaliListNazivFormated>
    <izvorni_sadrzaj>
      <item>Oldrih Čuhnil</item>
    </izvorni_sadrzaj>
    <derivirana_varijabla naziv="DomainObject.Predmet.OstaliListNazivFormated_1">
      <item>Oldrih Čuhnil</item>
    </derivirana_varijabla>
  </DomainObject.Predmet.OstaliListNazivFormated>
  <DomainObject.Predmet.OstaliListNazivFormatedOIB>
    <izvorni_sadrzaj>
      <item>Oldrih Čuhnil, OIB 86930975739</item>
    </izvorni_sadrzaj>
    <derivirana_varijabla naziv="DomainObject.Predmet.OstaliListNazivFormatedOIB_1">
      <item>Oldrih Čuhnil, OIB 86930975739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ALMETPLAST ALATI d.o.o. za proizvodnju, trgovinu i usluge</izvorni_sadrzaj>
    <derivirana_varijabla naziv="DomainObject.Predmet.ProtustrankaIDrugi_1">ALMETPLAST ALATI d.o.o. za proizvodnju,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ALMETPLAST ALATI d.o.o. za proizvodnju, trgovinu i usluge, OIB 74937772577, Sesvetski Kraljevec, Kobiljačka 64, 10360 Sesvete</izvorni_sadrzaj>
    <derivirana_varijabla naziv="DomainObject.Predmet.ProtustrankaIDrugiAdressOIB_1">ALMETPLAST ALATI d.o.o. za proizvodnju, trgovinu i usluge, OIB 74937772577, Sesvetski Kraljevec, Kobiljačka 64,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ALMETPLAST ALATI d.o.o. za proizvodnju, trgovinu i usluge</item>
      <item>FINA Regionalni centar Zagreb</item>
      <item>Oldrih Čuhnil</item>
    </izvorni_sadrzaj>
    <derivirana_varijabla naziv="DomainObject.Predmet.SudioniciListNaziv_1">
      <item>ALMETPLAST ALATI d.o.o. za proizvodnju, trgovinu i usluge</item>
      <item>FINA Regionalni centar Zagreb</item>
      <item>Oldrih Čuhnil</item>
    </derivirana_varijabla>
  </DomainObject.Predmet.SudioniciListNaziv>
  <DomainObject.Predmet.SudioniciListAdressOIB>
    <izvorni_sadrzaj>
      <item>ALMETPLAST ALATI d.o.o. za proizvodnju, trgovinu i usluge, OIB 74937772577, Sesvetski Kraljevec, Kobiljačka 64,10360 Sesvete</item>
      <item>FINA Regionalni centar Zagreb, OIB 85821130368, Trg svibanjskih žrtava 1995. br 1,10000 Zagreb</item>
      <item>Oldrih Čuhnil, OIB 86930975739, Slavka Tomerlina 42,10360 Sesvete</item>
    </izvorni_sadrzaj>
    <derivirana_varijabla naziv="DomainObject.Predmet.SudioniciListAdressOIB_1">
      <item>ALMETPLAST ALATI d.o.o. za proizvodnju, trgovinu i usluge, OIB 74937772577, Sesvetski Kraljevec, Kobiljačka 64,10360 Sesvete</item>
      <item>FINA Regionalni centar Zagreb, OIB 85821130368, Trg svibanjskih žrtava 1995. br 1,10000 Zagreb</item>
      <item>Oldrih Čuhnil, OIB 86930975739, Slavka Tomerlina 42,10360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74937772577</item>
      <item>, OIB 85821130368</item>
      <item>, OIB 86930975739</item>
    </izvorni_sadrzaj>
    <derivirana_varijabla naziv="DomainObject.Predmet.SudioniciListNazivOIB_1">
      <item>, OIB 74937772577</item>
      <item>, OIB 85821130368</item>
      <item>, OIB 86930975739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1380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2017-01-27T09:11:00Z</dcterms:created>
  <dc:creator>ilukac</dc:creator>
  <cp:lastModifiedBy>Mirjana Gašparić</cp:lastModifiedBy>
  <cp:lastPrinted>2017-01-27T12:06:00Z</cp:lastPrinted>
  <dcterms:modified xmlns:xsi="http://www.w3.org/2001/XMLSchema-instance" xsi:type="dcterms:W3CDTF">2017-01-27T12:06:00Z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