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606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98"/>
        <w:gridCol w:w="2246"/>
        <w:gridCol w:w="4962"/>
      </w:tblGrid>
      <w:tr w:rsidTr="00855D8B" w:rsidR="00855D8B" w:rsidRPr="00855D8B">
        <w:tc>
          <w:tcPr>
            <w:tcW w:type="dxa" w:w="2398"/>
          </w:tcPr>
          <w:p w:rsidRDefault="00855D8B" w:rsidP="001B737D" w:rsidR="00855D8B" w:rsidRPr="00855D8B">
            <w:pPr>
              <w:keepNext/>
              <w:jc w:val="center"/>
              <w:outlineLvl w:val="0"/>
              <w:rPr>
                <w:lang w:val="de-DE"/>
              </w:rPr>
            </w:pPr>
            <w:bookmarkStart w:name="_GoBack" w:id="0"/>
            <w:bookmarkEnd w:id="0"/>
            <w:r w:rsidRPr="00855D8B">
              <w:rPr>
                <w:noProof/>
              </w:rPr>
              <w:drawing>
                <wp:inline distR="0" distL="0" distB="0" distT="0">
                  <wp:extent cy="714375" cx="552450"/>
                  <wp:effectExtent b="9525" r="0" t="0" l="0"/>
                  <wp:docPr descr="grb 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 rh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4375" cx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5D8B" w:rsidP="001B737D" w:rsidR="00855D8B" w:rsidRPr="00855D8B">
            <w:pPr>
              <w:jc w:val="center"/>
            </w:pPr>
            <w:r w:rsidRPr="00855D8B">
              <w:t>Republika Hrvatska</w:t>
            </w:r>
          </w:p>
          <w:p w:rsidRDefault="00855D8B" w:rsidP="001B737D" w:rsidR="00855D8B" w:rsidRPr="00855D8B">
            <w:pPr>
              <w:jc w:val="center"/>
            </w:pPr>
            <w:r w:rsidRPr="00855D8B">
              <w:t>Općinski sud u Rijeci</w:t>
            </w:r>
          </w:p>
          <w:p w:rsidRDefault="00855D8B" w:rsidP="001B737D" w:rsidR="00855D8B" w:rsidRPr="00855D8B">
            <w:pPr>
              <w:jc w:val="center"/>
            </w:pPr>
            <w:r w:rsidRPr="00855D8B">
              <w:t>Žrtava fašizma 7</w:t>
            </w:r>
          </w:p>
          <w:p w:rsidRDefault="00855D8B" w:rsidP="001B737D" w:rsidR="00855D8B" w:rsidRPr="00855D8B">
            <w:pPr>
              <w:keepNext/>
              <w:jc w:val="center"/>
              <w:outlineLvl w:val="0"/>
            </w:pPr>
            <w:r w:rsidRPr="00855D8B">
              <w:rPr>
                <w:lang w:val="en-US"/>
              </w:rPr>
              <w:t>51000 Rijeka</w:t>
            </w:r>
          </w:p>
        </w:tc>
        <w:tc>
          <w:tcPr>
            <w:tcW w:type="dxa" w:w="2246"/>
          </w:tcPr>
          <w:p w:rsidRDefault="00855D8B" w:rsidP="001B737D" w:rsidR="00855D8B" w:rsidRPr="00855D8B">
            <w:pPr>
              <w:keepNext/>
              <w:outlineLvl w:val="0"/>
            </w:pPr>
          </w:p>
        </w:tc>
        <w:tc>
          <w:tcPr>
            <w:tcW w:type="dxa" w:w="4962"/>
            <w:vAlign w:val="bottom"/>
          </w:tcPr>
          <w:p w:rsidRDefault="00855D8B" w:rsidP="00855D8B" w:rsidR="00855D8B" w:rsidRPr="00855D8B">
            <w:pPr>
              <w:keepNext/>
              <w:jc w:val="right"/>
              <w:outlineLvl w:val="0"/>
            </w:pPr>
            <w:r w:rsidRPr="00855D8B">
              <w:rPr>
                <w:lang w:val="en-US"/>
              </w:rPr>
              <w:t>Poslovni broj: 54 Sp-12/2016-2</w:t>
            </w:r>
          </w:p>
        </w:tc>
      </w:tr>
    </w:tbl>
    <w:p w14:textId="636ded4" w14:paraId="636ded4" w:rsidRDefault="00855D8B" w:rsidP="008B2289" w:rsidR="00855D8B" w:rsidRPr="00855D8B">
      <w:pPr>
        <w:outlineLvl w:val="0"/>
        <w15:collapsed w:val="false"/>
        <w:rPr>
          <w:lang w:val="en-CA"/>
        </w:rPr>
      </w:pPr>
    </w:p>
    <w:p w:rsidRDefault="008B2289" w:rsidP="008B2289" w:rsidR="008B2289" w:rsidRPr="00855D8B">
      <w:pPr>
        <w:rPr>
          <w:bCs/>
        </w:rPr>
      </w:pPr>
    </w:p>
    <w:p w:rsidRDefault="008B2289" w:rsidP="008B2289" w:rsidR="008B2289" w:rsidRPr="00855D8B">
      <w:pPr>
        <w:rPr>
          <w:bCs/>
        </w:rPr>
      </w:pPr>
      <w:r w:rsidRPr="00855D8B">
        <w:rPr>
          <w:bCs/>
        </w:rPr>
        <w:t>Pravna stvar:</w:t>
      </w:r>
    </w:p>
    <w:p w:rsidRDefault="008B2289" w:rsidP="008B2289" w:rsidR="008B2289" w:rsidRPr="00855D8B">
      <w:pPr>
        <w:pStyle w:val="Tijeloteksta"/>
      </w:pPr>
      <w:r w:rsidRPr="00855D8B">
        <w:t>Izvanparnični postupak stečaja potrošača nad imovinom potrošača Dragoljuba Anđelića iz Rijeke, Ede Jardas 1, OIB: 54154436527.</w:t>
      </w:r>
    </w:p>
    <w:p w:rsidRDefault="008B2289" w:rsidP="008B2289" w:rsidR="008B2289" w:rsidRPr="00855D8B">
      <w:pPr>
        <w:rPr>
          <w:bCs/>
        </w:rPr>
      </w:pPr>
    </w:p>
    <w:p w:rsidRDefault="008B2289" w:rsidP="008B2289" w:rsidR="008B2289" w:rsidRPr="00855D8B">
      <w:pPr>
        <w:rPr>
          <w:bCs/>
        </w:rPr>
      </w:pPr>
    </w:p>
    <w:p w:rsidRDefault="008B2289" w:rsidP="00855D8B" w:rsidR="008B2289" w:rsidRPr="00855D8B">
      <w:pPr>
        <w:shd w:fill="FFFFFF" w:color="auto" w:val="clear"/>
        <w:spacing w:lineRule="exact" w:line="278" w:before="2"/>
        <w:ind w:left="55"/>
        <w:jc w:val="center"/>
      </w:pPr>
      <w:r w:rsidRPr="00855D8B">
        <w:t>Z A K LJ U Č A K</w:t>
      </w:r>
    </w:p>
    <w:p w:rsidRDefault="008B2289" w:rsidP="008B2289" w:rsidR="008B2289">
      <w:pPr>
        <w:shd w:fill="FFFFFF" w:color="auto" w:val="clear"/>
        <w:spacing w:lineRule="exact" w:line="278" w:before="2"/>
        <w:jc w:val="both"/>
      </w:pPr>
    </w:p>
    <w:p w:rsidRDefault="00855D8B" w:rsidP="008B2289" w:rsidR="00855D8B" w:rsidRPr="00855D8B">
      <w:pPr>
        <w:shd w:fill="FFFFFF" w:color="auto" w:val="clear"/>
        <w:spacing w:lineRule="exact" w:line="278" w:before="2"/>
        <w:jc w:val="both"/>
      </w:pPr>
    </w:p>
    <w:p w:rsidRDefault="008B2289" w:rsidP="008B2289" w:rsidR="008B2289" w:rsidRPr="00855D8B">
      <w:pPr>
        <w:shd w:fill="FFFFFF" w:color="auto" w:val="clear"/>
        <w:spacing w:lineRule="exact" w:line="278" w:before="2"/>
        <w:jc w:val="both"/>
      </w:pPr>
      <w:r w:rsidRPr="00855D8B">
        <w:rPr>
          <w:bCs/>
        </w:rPr>
        <w:t>I.</w:t>
      </w:r>
      <w:r w:rsidRPr="00855D8B">
        <w:tab/>
        <w:t>Nalaže se predlagatelju – potrošaču Dragoljubu Anđeliću iz Rijeke, Ede Jardas 1, OIB: 54154436527, da u roku 45 dana od dana dostave ovog zaključka predujmi troškove postupka u iznosu od 1.000,00 kuna na žiro račun Općinskog suda u Rijeci broj: HR0323900011300002256, model HR05, poziv na br. 12-16, uz opis plaćanja: predujam za troškove stečajnog postupka u predmetu Sp-12/2016.</w:t>
      </w:r>
    </w:p>
    <w:p w:rsidRDefault="008B2289" w:rsidP="008B2289" w:rsidR="008B2289" w:rsidRPr="00855D8B">
      <w:pPr>
        <w:shd w:fill="FFFFFF" w:color="auto" w:val="clear"/>
        <w:spacing w:lineRule="exact" w:line="278" w:before="2"/>
        <w:jc w:val="both"/>
      </w:pPr>
    </w:p>
    <w:p w:rsidRDefault="008B2289" w:rsidP="008B2289" w:rsidR="008B2289" w:rsidRPr="00855D8B">
      <w:pPr>
        <w:shd w:fill="FFFFFF" w:color="auto" w:val="clear"/>
        <w:spacing w:lineRule="exact" w:line="278" w:before="2"/>
        <w:ind w:firstLine="708"/>
        <w:jc w:val="both"/>
      </w:pPr>
      <w:r w:rsidRPr="00855D8B">
        <w:t>Dokaz o uplati tj. jedan primjerak uplatnice potrošač ima dostaviti u spis pozivom na broj spisa Sp-12/2016.</w:t>
      </w:r>
    </w:p>
    <w:p w:rsidRDefault="008B2289" w:rsidP="008B2289" w:rsidR="008B2289" w:rsidRPr="00855D8B">
      <w:pPr>
        <w:jc w:val="both"/>
        <w:rPr>
          <w:lang w:val="pt-PT"/>
        </w:rPr>
      </w:pPr>
    </w:p>
    <w:p w:rsidRDefault="008B2289" w:rsidP="008B2289" w:rsidR="008B2289" w:rsidRPr="00855D8B">
      <w:pPr>
        <w:jc w:val="both"/>
      </w:pPr>
      <w:r w:rsidRPr="00855D8B">
        <w:rPr>
          <w:bCs/>
        </w:rPr>
        <w:t>II.</w:t>
      </w:r>
      <w:r w:rsidRPr="00855D8B">
        <w:tab/>
        <w:t>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8B2289" w:rsidP="008B2289" w:rsidR="008B2289" w:rsidRPr="00855D8B">
      <w:pPr>
        <w:jc w:val="both"/>
        <w:rPr>
          <w:lang w:val="pt-PT"/>
        </w:rPr>
      </w:pPr>
    </w:p>
    <w:p w:rsidRDefault="008B2289" w:rsidP="008B2289" w:rsidR="008B2289" w:rsidRPr="00855D8B">
      <w:pPr>
        <w:jc w:val="both"/>
        <w:rPr>
          <w:lang w:val="pt-PT"/>
        </w:rPr>
      </w:pPr>
      <w:r w:rsidRPr="00855D8B">
        <w:rPr>
          <w:bCs/>
          <w:lang w:val="pt-PT"/>
        </w:rPr>
        <w:t>III.</w:t>
      </w:r>
      <w:r w:rsidRPr="00855D8B">
        <w:rPr>
          <w:lang w:val="pt-PT"/>
        </w:rPr>
        <w:tab/>
      </w:r>
      <w:r w:rsidRPr="00855D8B">
        <w:t xml:space="preserve">Ako potrošač nije u mogućnosti predujmiti troškove postupka, a nema imovine, može se osloboditi obveze uplate predujma na način i uz pretpostavke propisane posebnim propisom kojim se uređuje besplatna pravna pomoć, a to je Zakon o besplatnoj pravnoj pomoći („Narodne novine“ br. 143/13; dalje ZBPP).  </w:t>
      </w:r>
    </w:p>
    <w:p w:rsidRDefault="008B2289" w:rsidP="008B2289" w:rsidR="008B2289" w:rsidRPr="00855D8B">
      <w:pPr>
        <w:jc w:val="both"/>
        <w:rPr>
          <w:lang w:val="pt-PT"/>
        </w:rPr>
      </w:pPr>
    </w:p>
    <w:p w:rsidRDefault="008B2289" w:rsidP="008B2289" w:rsidR="008B2289" w:rsidRPr="00855D8B">
      <w:pPr>
        <w:jc w:val="both"/>
        <w:rPr>
          <w:lang w:val="pt-PT"/>
        </w:rPr>
      </w:pPr>
      <w:r w:rsidRPr="00855D8B">
        <w:rPr>
          <w:bCs/>
          <w:lang w:val="pt-PT"/>
        </w:rPr>
        <w:t>IV.</w:t>
      </w:r>
      <w:r w:rsidRPr="00855D8B">
        <w:rPr>
          <w:lang w:val="pt-PT"/>
        </w:rPr>
        <w:tab/>
      </w:r>
      <w:r w:rsidRPr="00855D8B">
        <w:t xml:space="preserve">Prijedlog za provođenje postupka stečaja potrošača sud će odbaciti kao nedopušten, ako potrošač u roku iz točke I. ovog zaključka ne uplati predujam (članak 114. stavak 5. Stečajnog zakona („Narodne novine“ br. 71/15), u vezi s člankom 23. Zakona o stečaju potrošača - „Narodne novine“ br. 100/15; dalje ZSP), odnosno ako u istom roku ne dostavi odluku nadležnog tijela prema ZBPP kojom je oslobođen obveze uplate predujma u ovom predmetu. </w:t>
      </w:r>
    </w:p>
    <w:p w:rsidRDefault="008B2289" w:rsidP="008B2289" w:rsidR="008B2289" w:rsidRPr="00855D8B">
      <w:pPr>
        <w:jc w:val="both"/>
        <w:rPr>
          <w:lang w:val="pt-PT"/>
        </w:rPr>
      </w:pPr>
    </w:p>
    <w:p w:rsidRDefault="008B2289" w:rsidP="008B2289" w:rsidR="008B2289" w:rsidRPr="00855D8B">
      <w:pPr>
        <w:jc w:val="both"/>
      </w:pPr>
      <w:r w:rsidRPr="00855D8B">
        <w:rPr>
          <w:bCs/>
        </w:rPr>
        <w:t>V.</w:t>
      </w:r>
      <w:r w:rsidRPr="00855D8B">
        <w:tab/>
        <w:t xml:space="preserve">Pismena se u postupku stečaja potrošača objavljuju putem mrežne stranice e-oglasna ploča sudova. Smatra se da je dostava pismena obavljena istekom osmog dana od dana objave pismena na mrežnoj stranici e-oglasna ploča sudova. Objava pismena na mrežnoj stranici e-oglasna ploča sudova smatra se dokazom da je dostava obavljena svim sudionicama i onima za </w:t>
      </w:r>
      <w:r w:rsidRPr="00855D8B">
        <w:lastRenderedPageBreak/>
        <w:t xml:space="preserve">koje ovaj Zakon propisuje posebnu dostavu. Sudionici postupka mogu zatražiti da im se pismena dostavljaju na kućnu adresu, na adresu elektroničke pošte ili u osobni korisnički pretinac. Dostava iz stavka 6. ovoga članka nema pravni učinak na tijek rokova propisanih ovim Zakonom (čl. 25. st. 1., 2., 3., 6. i 7. ZSP-a). </w:t>
      </w:r>
    </w:p>
    <w:p w:rsidRDefault="008B2289" w:rsidP="008B2289" w:rsidR="008B2289" w:rsidRPr="00855D8B">
      <w:pPr>
        <w:jc w:val="both"/>
      </w:pPr>
      <w:r w:rsidRPr="00855D8B">
        <w:t xml:space="preserve"> </w:t>
      </w:r>
    </w:p>
    <w:p w:rsidRDefault="008B2289" w:rsidP="008B2289" w:rsidR="008B2289" w:rsidRPr="00855D8B">
      <w:pPr>
        <w:jc w:val="both"/>
      </w:pPr>
    </w:p>
    <w:p w:rsidRDefault="008B2289" w:rsidP="00043257" w:rsidR="008B2289" w:rsidRPr="00855D8B">
      <w:pPr>
        <w:ind w:firstLine="2"/>
        <w:jc w:val="center"/>
        <w:outlineLvl w:val="0"/>
      </w:pPr>
      <w:r w:rsidRPr="00855D8B">
        <w:t>U Rijeci 28. kolovoza 2017.</w:t>
      </w:r>
    </w:p>
    <w:p w:rsidRDefault="008B2289" w:rsidP="008B2289" w:rsidR="008B2289" w:rsidRPr="00855D8B">
      <w:pPr>
        <w:jc w:val="both"/>
      </w:pPr>
    </w:p>
    <w:p w:rsidRDefault="008B2289" w:rsidP="008B2289" w:rsidR="008B2289" w:rsidRPr="00855D8B">
      <w:pPr>
        <w:jc w:val="both"/>
      </w:pPr>
    </w:p>
    <w:p w:rsidRDefault="00043257" w:rsidP="003360B0" w:rsidR="00043257">
      <w:pPr>
        <w:ind w:left="7080"/>
        <w:jc w:val="center"/>
      </w:pPr>
      <w:r>
        <w:t>Sudac</w:t>
      </w:r>
    </w:p>
    <w:p w:rsidRDefault="00043257" w:rsidP="003360B0" w:rsidR="00043257">
      <w:pPr>
        <w:ind w:left="7080"/>
        <w:jc w:val="center"/>
      </w:pPr>
    </w:p>
    <w:p w:rsidRDefault="00043257" w:rsidP="003360B0" w:rsidR="00043257">
      <w:pPr>
        <w:ind w:left="7080"/>
        <w:jc w:val="center"/>
      </w:pPr>
      <w:r>
        <w:t>Robert Mihelj, v.r.</w:t>
      </w:r>
    </w:p>
    <w:p w:rsidRDefault="008B2289" w:rsidP="008B2289" w:rsidR="008B2289" w:rsidRPr="00855D8B">
      <w:pPr>
        <w:jc w:val="both"/>
      </w:pPr>
    </w:p>
    <w:p w:rsidRDefault="008B2289" w:rsidP="008B2289" w:rsidR="008B2289" w:rsidRPr="00855D8B">
      <w:pPr>
        <w:jc w:val="both"/>
      </w:pPr>
    </w:p>
    <w:p w:rsidRDefault="008B2289" w:rsidP="008B2289" w:rsidR="008B2289" w:rsidRPr="00855D8B">
      <w:pPr>
        <w:jc w:val="both"/>
      </w:pPr>
      <w:r w:rsidRPr="00855D8B">
        <w:rPr>
          <w:lang w:val="en-CA"/>
        </w:rPr>
        <w:fldChar w:fldCharType="begin"/>
      </w:r>
      <w:r w:rsidRPr="00855D8B">
        <w:instrText xml:space="preserve"> </w:instrText>
      </w:r>
      <w:r w:rsidRPr="00855D8B">
        <w:rPr>
          <w:lang w:val="en-CA"/>
        </w:rPr>
        <w:instrText>SEQ</w:instrText>
      </w:r>
      <w:r w:rsidRPr="00855D8B">
        <w:instrText xml:space="preserve"> </w:instrText>
      </w:r>
      <w:r w:rsidRPr="00855D8B">
        <w:rPr>
          <w:lang w:val="en-CA"/>
        </w:rPr>
        <w:instrText>CHAPTER</w:instrText>
      </w:r>
      <w:r w:rsidRPr="00855D8B">
        <w:instrText xml:space="preserve"> \</w:instrText>
      </w:r>
      <w:r w:rsidRPr="00855D8B">
        <w:rPr>
          <w:lang w:val="en-CA"/>
        </w:rPr>
        <w:instrText>h</w:instrText>
      </w:r>
      <w:r w:rsidRPr="00855D8B">
        <w:instrText xml:space="preserve"> \</w:instrText>
      </w:r>
      <w:r w:rsidRPr="00855D8B">
        <w:rPr>
          <w:lang w:val="en-CA"/>
        </w:rPr>
        <w:instrText>r</w:instrText>
      </w:r>
      <w:r w:rsidRPr="00855D8B">
        <w:instrText xml:space="preserve"> 1</w:instrText>
      </w:r>
      <w:r w:rsidRPr="00855D8B">
        <w:rPr>
          <w:lang w:val="en-CA"/>
        </w:rPr>
        <w:fldChar w:fldCharType="end"/>
      </w:r>
      <w:r w:rsidR="00043257" w:rsidRPr="00855D8B">
        <w:rPr>
          <w:bCs/>
        </w:rPr>
        <w:t>Uputa o pravnom lijeku</w:t>
      </w:r>
      <w:r w:rsidRPr="00855D8B">
        <w:t xml:space="preserve">: </w:t>
      </w:r>
    </w:p>
    <w:p w:rsidRDefault="008B2289" w:rsidP="00043257" w:rsidR="008B2289" w:rsidRPr="00855D8B">
      <w:pPr>
        <w:jc w:val="both"/>
      </w:pPr>
      <w:r w:rsidRPr="00855D8B">
        <w:t xml:space="preserve">Protiv ovog zaključka nije dopušten pravni lijek. </w:t>
      </w:r>
    </w:p>
    <w:p w:rsidRDefault="008B2289" w:rsidP="008B2289" w:rsidR="008B2289" w:rsidRPr="00855D8B">
      <w:pPr>
        <w:jc w:val="both"/>
      </w:pPr>
    </w:p>
    <w:p w:rsidRDefault="008B2289" w:rsidP="008B2289" w:rsidR="008B2289" w:rsidRPr="00855D8B">
      <w:pPr>
        <w:jc w:val="both"/>
      </w:pPr>
    </w:p>
    <w:p w:rsidRDefault="00284AA1" w:rsidP="00284AA1" w:rsidR="00284AA1" w:rsidRPr="00284AA1">
      <w:pPr>
        <w:ind w:left="4956"/>
        <w:jc w:val="center"/>
      </w:pPr>
      <w:r w:rsidRPr="00284AA1">
        <w:t>za točnost otpravka – ovlašteni službenik:</w:t>
      </w:r>
    </w:p>
    <w:p w:rsidRDefault="00284AA1" w:rsidP="00C7591A" w:rsidR="008B2289" w:rsidRPr="00855D8B">
      <w:pPr>
        <w:ind w:left="4956"/>
        <w:jc w:val="center"/>
      </w:pPr>
      <w:r w:rsidRPr="00284AA1">
        <w:t>Brigitte Mijolović</w:t>
      </w:r>
    </w:p>
    <w:p w:rsidRDefault="00A027CE" w:rsidR="00A027CE" w:rsidRPr="00855D8B"/>
    <w:sectPr w:rsidSect="00855D8B" w:rsidR="00A027CE" w:rsidRPr="00855D8B">
      <w:headerReference w:type="even" r:id="rId10"/>
      <w:headerReference w:type="default" r:id="rId11"/>
      <w:pgSz w:h="15840" w:w="12240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06C" w:rsidR="0097706C">
      <w:r>
        <w:separator/>
      </w:r>
    </w:p>
  </w:endnote>
  <w:endnote w:id="0" w:type="continuationSeparator">
    <w:p w:rsidRDefault="0097706C" w:rsidR="00977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06C" w:rsidR="0097706C">
      <w:r>
        <w:separator/>
      </w:r>
    </w:p>
  </w:footnote>
  <w:footnote w:id="0" w:type="continuationSeparator">
    <w:p w:rsidRDefault="0097706C" w:rsidR="009770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820" w:rsidR="00FD57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57E1" w:rsidR="00FD57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D8B" w:rsidR="00FD57E1">
    <w:pPr>
      <w:pStyle w:val="Opisslike"/>
    </w:pPr>
    <w:r w:rsidRPr="00855D8B">
      <w:rPr>
        <w:b w:val="false"/>
        <w:bCs w:val="false"/>
      </w:rPr>
      <w:ptab w:leader="none" w:relativeTo="margin" w:alignment="center"/>
    </w:r>
    <w:r w:rsidRPr="00855D8B">
      <w:rPr>
        <w:b w:val="false"/>
        <w:bCs w:val="false"/>
      </w:rPr>
      <w:fldChar w:fldCharType="begin"/>
    </w:r>
    <w:r w:rsidRPr="00855D8B">
      <w:rPr>
        <w:b w:val="false"/>
        <w:bCs w:val="false"/>
      </w:rPr>
      <w:instrText>PAGE   \* MERGEFORMAT</w:instrText>
    </w:r>
    <w:r w:rsidRPr="00855D8B">
      <w:rPr>
        <w:b w:val="false"/>
        <w:bCs w:val="false"/>
      </w:rPr>
      <w:fldChar w:fldCharType="separate"/>
    </w:r>
    <w:r w:rsidR="00C7591A">
      <w:rPr>
        <w:b w:val="false"/>
        <w:bCs w:val="false"/>
        <w:noProof/>
      </w:rPr>
      <w:t>2</w:t>
    </w:r>
    <w:r w:rsidRPr="00855D8B">
      <w:rPr>
        <w:b w:val="false"/>
        <w:bCs w:val="false"/>
      </w:rPr>
      <w:fldChar w:fldCharType="end"/>
    </w:r>
    <w:r w:rsidRPr="00855D8B">
      <w:rPr>
        <w:b w:val="false"/>
        <w:bCs w:val="false"/>
      </w:rPr>
      <w:ptab w:leader="none" w:relativeTo="margin" w:alignment="right"/>
    </w:r>
    <w:r w:rsidRPr="00855D8B">
      <w:rPr>
        <w:b w:val="false"/>
        <w:lang w:val="en-US"/>
      </w:rPr>
      <w:t>Poslovni broj: 54 Sp-12/2016-2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07C27"/>
    <w:multiLevelType w:val="hybridMultilevel"/>
    <w:tmpl w:val="D5C8E322"/>
    <w:lvl w:tplc="A04281D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2289"/>
    <w:rsid w:val="00043257"/>
    <w:rsid w:val="00284AA1"/>
    <w:rsid w:val="004710DF"/>
    <w:rsid w:val="00855D8B"/>
    <w:rsid w:val="008B2289"/>
    <w:rsid w:val="0097706C"/>
    <w:rsid w:val="00A027CE"/>
    <w:rsid w:val="00B74820"/>
    <w:rsid w:val="00C7591A"/>
    <w:rsid w:val="00FD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0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22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semiHidden/>
    <w:rsid w:val="008B2289"/>
  </w:style>
  <w:style w:styleId="Zaglavlje" w:type="paragraph">
    <w:name w:val="header"/>
    <w:basedOn w:val="Normal"/>
    <w:link w:val="ZaglavljeChar"/>
    <w:semiHidden/>
    <w:rsid w:val="008B2289"/>
    <w:pPr>
      <w:tabs>
        <w:tab w:pos="4536" w:val="center"/>
        <w:tab w:pos="9072" w:val="right"/>
      </w:tabs>
    </w:pPr>
    <w:rPr>
      <w:sz w:val="20"/>
      <w:szCs w:val="20"/>
      <w:lang w:eastAsia="en-US" w:val="en-US"/>
    </w:rPr>
  </w:style>
  <w:style w:customStyle="true" w:styleId="ZaglavljeChar" w:type="character">
    <w:name w:val="Zaglavlje Char"/>
    <w:basedOn w:val="Zadanifontodlomka"/>
    <w:link w:val="Zaglavlje"/>
    <w:semiHidden/>
    <w:rsid w:val="008B2289"/>
    <w:rPr>
      <w:rFonts w:cs="Times New Roman" w:eastAsia="Times New Roman" w:hAnsi="Times New Roman" w:ascii="Times New Roman"/>
      <w:sz w:val="20"/>
      <w:szCs w:val="20"/>
      <w:lang w:val="en-US"/>
    </w:rPr>
  </w:style>
  <w:style w:styleId="Opisslike" w:type="paragraph">
    <w:name w:val="caption"/>
    <w:basedOn w:val="Normal"/>
    <w:next w:val="Normal"/>
    <w:qFormat/>
    <w:rsid w:val="008B2289"/>
    <w:pPr>
      <w:jc w:val="right"/>
      <w:outlineLvl w:val="0"/>
    </w:pPr>
    <w:rPr>
      <w:b/>
      <w:bCs/>
    </w:rPr>
  </w:style>
  <w:style w:styleId="Tijeloteksta" w:type="paragraph">
    <w:name w:val="Body Text"/>
    <w:basedOn w:val="Normal"/>
    <w:link w:val="TijelotekstaChar"/>
    <w:semiHidden/>
    <w:rsid w:val="008B2289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B228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5D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5D8B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rsid w:val="00855D8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55D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D8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9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9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9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22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semiHidden/>
    <w:rsid w:val="008B2289"/>
  </w:style>
  <w:style w:styleId="Zaglavlje" w:type="paragraph">
    <w:name w:val="header"/>
    <w:basedOn w:val="Normal"/>
    <w:link w:val="ZaglavljeChar"/>
    <w:semiHidden/>
    <w:rsid w:val="008B2289"/>
    <w:pPr>
      <w:tabs>
        <w:tab w:pos="4536" w:val="center"/>
        <w:tab w:pos="9072" w:val="right"/>
      </w:tabs>
    </w:pPr>
    <w:rPr>
      <w:sz w:val="20"/>
      <w:szCs w:val="20"/>
      <w:lang w:eastAsia="en-US" w:val="en-US"/>
    </w:rPr>
  </w:style>
  <w:style w:customStyle="1" w:styleId="ZaglavljeChar" w:type="character">
    <w:name w:val="Zaglavlje Char"/>
    <w:basedOn w:val="Zadanifontodlomka"/>
    <w:link w:val="Zaglavlje"/>
    <w:semiHidden/>
    <w:rsid w:val="008B2289"/>
    <w:rPr>
      <w:rFonts w:ascii="Times New Roman" w:cs="Times New Roman" w:eastAsia="Times New Roman" w:hAnsi="Times New Roman"/>
      <w:sz w:val="20"/>
      <w:szCs w:val="20"/>
      <w:lang w:val="en-US"/>
    </w:rPr>
  </w:style>
  <w:style w:styleId="Opisslike" w:type="paragraph">
    <w:name w:val="caption"/>
    <w:basedOn w:val="Normal"/>
    <w:next w:val="Normal"/>
    <w:qFormat/>
    <w:rsid w:val="008B2289"/>
    <w:pPr>
      <w:jc w:val="right"/>
      <w:outlineLvl w:val="0"/>
    </w:pPr>
    <w:rPr>
      <w:b/>
      <w:bCs/>
    </w:rPr>
  </w:style>
  <w:style w:styleId="Tijeloteksta" w:type="paragraph">
    <w:name w:val="Body Text"/>
    <w:basedOn w:val="Normal"/>
    <w:link w:val="TijelotekstaChar"/>
    <w:semiHidden/>
    <w:rsid w:val="008B2289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B228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5D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5D8B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rsid w:val="00855D8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55D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D8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9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9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9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Mihelj</izvorni_sadrzaj>
    <derivirana_varijabla naziv="DomainObject.DonositeljOdluke.Prezime_1">Mihelj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54</izvorni_sadrzaj>
    <derivirana_varijabla naziv="DomainObject.Predmet.Referada.Naziv_1">Referada 54</derivirana_varijabla>
  </DomainObject.Predmet.Referada.Naziv>
  <DomainObject.Predmet.Referada.Oznaka>
    <izvorni_sadrzaj>54</izvorni_sadrzaj>
    <derivirana_varijabla naziv="DomainObject.Predmet.Referada.Oznaka_1">54</derivirana_varijabla>
  </DomainObject.Predmet.Referada.Oznaka>
  <DomainObject.Predmet.Referada.Prostorija.Naziv>
    <izvorni_sadrzaj>Soba 33</izvorni_sadrzaj>
    <derivirana_varijabla naziv="DomainObject.Predmet.Referada.Prostorija.Naziv_1">Soba 33</derivirana_varijabla>
  </DomainObject.Predmet.Referada.Prostorija.Naziv>
  <DomainObject.Predmet.Referada.Prostorija.Oznaka>
    <izvorni_sadrzaj>33</izvorni_sadrzaj>
    <derivirana_varijabla naziv="DomainObject.Predmet.Referada.Prostorija.Oznaka_1">33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Robert Mihelj</izvorni_sadrzaj>
    <derivirana_varijabla naziv="DomainObject.Predmet.Referada.Sudac_1">Robert Mihelj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Dragoljub Andjelić</izvorni_sadrzaj>
    <derivirana_varijabla naziv="DomainObject.Predmet.StrankaFormated_1">  Dragoljub Andjelić</derivirana_varijabla>
  </DomainObject.Predmet.StrankaFormated>
  <DomainObject.Predmet.StrankaFormatedOIB>
    <izvorni_sadrzaj>  Dragoljub Andjelić, OIB 54154436527</izvorni_sadrzaj>
    <derivirana_varijabla naziv="DomainObject.Predmet.StrankaFormatedOIB_1">  Dragoljub Andjelić, OIB 54154436527</derivirana_varijabla>
  </DomainObject.Predmet.StrankaFormatedOIB>
  <DomainObject.Predmet.StrankaFormatedWithAdress>
    <izvorni_sadrzaj> Dragoljub Andjelić, Ede Jardasa 1, 51000 Rijeka</izvorni_sadrzaj>
    <derivirana_varijabla naziv="DomainObject.Predmet.StrankaFormatedWithAdress_1"> Dragoljub Andjelić, Ede Jardasa 1, 51000 Rijeka</derivirana_varijabla>
  </DomainObject.Predmet.StrankaFormatedWithAdress>
  <DomainObject.Predmet.StrankaFormatedWithAdressOIB>
    <izvorni_sadrzaj> Dragoljub Andjelić, OIB 54154436527, Ede Jardasa 1, 51000 Rijeka</izvorni_sadrzaj>
    <derivirana_varijabla naziv="DomainObject.Predmet.StrankaFormatedWithAdressOIB_1"> Dragoljub Andjelić, OIB 54154436527, Ede Jardasa 1, 51000 Rijeka</derivirana_varijabla>
  </DomainObject.Predmet.StrankaFormatedWithAdressOIB>
  <DomainObject.Predmet.StrankaWithAdress>
    <izvorni_sadrzaj>Dragoljub Andjelić Ede Jardasa 1,51000 Rijeka</izvorni_sadrzaj>
    <derivirana_varijabla naziv="DomainObject.Predmet.StrankaWithAdress_1">Dragoljub Andjelić Ede Jardasa 1,51000 Rijeka</derivirana_varijabla>
  </DomainObject.Predmet.StrankaWithAdress>
  <DomainObject.Predmet.StrankaWithAdressOIB>
    <izvorni_sadrzaj>Dragoljub Andjelić, OIB 54154436527, Ede Jardasa 1,51000 Rijeka</izvorni_sadrzaj>
    <derivirana_varijabla naziv="DomainObject.Predmet.StrankaWithAdressOIB_1">Dragoljub Andjelić, OIB 54154436527, Ede Jardasa 1,51000 Rijeka</derivirana_varijabla>
  </DomainObject.Predmet.StrankaWithAdressOIB>
  <DomainObject.Predmet.StrankaNazivFormated>
    <izvorni_sadrzaj>Dragoljub Andjelić</izvorni_sadrzaj>
    <derivirana_varijabla naziv="DomainObject.Predmet.StrankaNazivFormated_1">Dragoljub Andjelić</derivirana_varijabla>
  </DomainObject.Predmet.StrankaNazivFormated>
  <DomainObject.Predmet.StrankaNazivFormatedOIB>
    <izvorni_sadrzaj>Dragoljub Andjelić, OIB 54154436527</izvorni_sadrzaj>
    <derivirana_varijabla naziv="DomainObject.Predmet.StrankaNazivFormatedOIB_1">Dragoljub Andjelić, OIB 54154436527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54</izvorni_sadrzaj>
    <derivirana_varijabla naziv="DomainObject.Predmet.TrenutnaLokacijaSpisa.Naziv_1">Referada 54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Brigitte Mijolović</izvorni_sadrzaj>
    <derivirana_varijabla naziv="DomainObject.Predmet.Zapisnicar_1">Brigitte Mijolović</derivirana_varijabla>
  </DomainObject.Predmet.Zapisnicar>
  <DomainObject.Predmet.StrankaListFormated>
    <izvorni_sadrzaj>
      <item>Dragoljub Andjelić</item>
    </izvorni_sadrzaj>
    <derivirana_varijabla naziv="DomainObject.Predmet.StrankaListFormated_1">
      <item>Dragoljub Andjelić</item>
    </derivirana_varijabla>
  </DomainObject.Predmet.StrankaListFormated>
  <DomainObject.Predmet.StrankaListFormatedOIB>
    <izvorni_sadrzaj>
      <item>Dragoljub Andjelić, OIB 54154436527</item>
    </izvorni_sadrzaj>
    <derivirana_varijabla naziv="DomainObject.Predmet.StrankaListFormatedOIB_1">
      <item>Dragoljub Andjelić, OIB 54154436527</item>
    </derivirana_varijabla>
  </DomainObject.Predmet.StrankaListFormatedOIB>
  <DomainObject.Predmet.StrankaListFormatedWithAdress>
    <izvorni_sadrzaj>
      <item>Dragoljub Andjelić, Ede Jardasa 1, 51000 Rijeka</item>
    </izvorni_sadrzaj>
    <derivirana_varijabla naziv="DomainObject.Predmet.StrankaListFormatedWithAdress_1">
      <item>Dragoljub Andjelić, Ede Jardasa 1, 51000 Rijeka</item>
    </derivirana_varijabla>
  </DomainObject.Predmet.StrankaListFormatedWithAdress>
  <DomainObject.Predmet.StrankaListFormatedWithAdressOIB>
    <izvorni_sadrzaj>
      <item>Dragoljub Andjelić, OIB 54154436527, Ede Jardasa 1, 51000 Rijeka</item>
    </izvorni_sadrzaj>
    <derivirana_varijabla naziv="DomainObject.Predmet.StrankaListFormatedWithAdressOIB_1">
      <item>Dragoljub Andjelić, OIB 54154436527, Ede Jardasa 1, 51000 Rijeka</item>
    </derivirana_varijabla>
  </DomainObject.Predmet.StrankaListFormatedWithAdressOIB>
  <DomainObject.Predmet.StrankaListNazivFormated>
    <izvorni_sadrzaj>
      <item>Dragoljub Andjelić</item>
    </izvorni_sadrzaj>
    <derivirana_varijabla naziv="DomainObject.Predmet.StrankaListNazivFormated_1">
      <item>Dragoljub Andjelić</item>
    </derivirana_varijabla>
  </DomainObject.Predmet.StrankaListNazivFormated>
  <DomainObject.Predmet.StrankaListNazivFormatedOIB>
    <izvorni_sadrzaj>
      <item>Dragoljub Andjelić, OIB 54154436527</item>
    </izvorni_sadrzaj>
    <derivirana_varijabla naziv="DomainObject.Predmet.StrankaListNazivFormatedOIB_1">
      <item>Dragoljub Andjelić, OIB 54154436527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Dragoljub Andjelić</izvorni_sadrzaj>
    <derivirana_varijabla naziv="DomainObject.Predmet.StrankaIDrugi_1">Dragoljub Andjelić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Dragoljub Andjelić, OIB 54154436527, Ede Jardasa 1, 51000 Rijeka</izvorni_sadrzaj>
    <derivirana_varijabla naziv="DomainObject.Predmet.StrankaIDrugiAdressOIB_1">Dragoljub Andjelić, OIB 54154436527, Ede Jardasa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Dragoljub Andjelić</item>
    </izvorni_sadrzaj>
    <derivirana_varijabla naziv="DomainObject.Predmet.SudioniciListNaziv_1">
      <item>Dragoljub Andjelić</item>
    </derivirana_varijabla>
  </DomainObject.Predmet.SudioniciListNaziv>
  <DomainObject.Predmet.SudioniciListAdressOIB>
    <izvorni_sadrzaj>
      <item>Dragoljub Andjelić, OIB 54154436527, Ede Jardasa 1,51000 Rijeka</item>
    </izvorni_sadrzaj>
    <derivirana_varijabla naziv="DomainObject.Predmet.SudioniciListAdressOIB_1">
      <item>Dragoljub Andjelić, OIB 54154436527, Ede Jardasa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54154436527</item>
    </izvorni_sadrzaj>
    <derivirana_varijabla naziv="DomainObject.Predmet.SudioniciListNazivOIB_1">
      <item>, OIB 54154436527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2209</properties:Characters>
  <properties:Lines>65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2018-01-05T09:03:00Z</dcterms:created>
  <dc:creator>Robert Mihelj</dc:creator>
  <cp:lastModifiedBy>Brigitte Mijolović</cp:lastModifiedBy>
  <cp:lastPrinted>2018-01-05T09:07:00Z</cp:lastPrinted>
  <dcterms:modified xmlns:xsi="http://www.w3.org/2001/XMLSchema-instance" xsi:type="dcterms:W3CDTF">2018-01-05T09:08:00Z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