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06ce" w14:paraId="17706ce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077C25" w:rsidRPr="00FD428F">
        <w:rPr>
          <w:b/>
        </w:rPr>
        <w:t>629/17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C350D4" w:rsidR="005E056A" w:rsidRPr="00FD428F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C350D4" w:rsidRPr="00FD428F">
        <w:t xml:space="preserve"> </w:t>
      </w:r>
      <w:r w:rsidR="00FD428F" w:rsidRPr="00FD428F">
        <w:t>VELO MISTO</w:t>
      </w:r>
      <w:r w:rsidR="006A76BD" w:rsidRPr="00FD428F">
        <w:t xml:space="preserve"> d.o.o., </w:t>
      </w:r>
      <w:r w:rsidR="00FD428F" w:rsidRPr="00FD428F">
        <w:t>Klis</w:t>
      </w:r>
      <w:r w:rsidR="006A76BD" w:rsidRPr="00FD428F">
        <w:t xml:space="preserve">, </w:t>
      </w:r>
      <w:r w:rsidR="00FD428F" w:rsidRPr="00FD428F">
        <w:t xml:space="preserve">Vjekoslava Paraća 3 </w:t>
      </w:r>
      <w:r w:rsidR="006A76BD" w:rsidRPr="00FD428F">
        <w:t xml:space="preserve">, OIB: </w:t>
      </w:r>
      <w:r w:rsidR="00FD428F" w:rsidRPr="00FD428F">
        <w:t>62828766082</w:t>
      </w:r>
      <w:r w:rsidR="00C350D4" w:rsidRPr="00FD428F">
        <w:t xml:space="preserve">, </w:t>
      </w:r>
      <w:r w:rsidR="00E6442B" w:rsidRPr="00FD428F">
        <w:t xml:space="preserve"> </w:t>
      </w:r>
      <w:r w:rsidR="005E056A" w:rsidRPr="00FD428F">
        <w:t xml:space="preserve">dana </w:t>
      </w:r>
      <w:r w:rsidR="00FD428F" w:rsidRPr="00FD428F">
        <w:t>05</w:t>
      </w:r>
      <w:r w:rsidR="005E056A" w:rsidRPr="00FD428F">
        <w:t xml:space="preserve">. </w:t>
      </w:r>
      <w:r w:rsidR="00FD428F" w:rsidRPr="00FD428F">
        <w:t>lipnja</w:t>
      </w:r>
      <w:r w:rsidR="005E056A" w:rsidRPr="00FD428F">
        <w:t xml:space="preserve"> 2018.g.</w:t>
      </w:r>
    </w:p>
    <w:p w:rsidRDefault="005356A3" w:rsidP="002E40A6" w:rsidR="005356A3" w:rsidRPr="00FD428F">
      <w:pPr>
        <w:jc w:val="both"/>
      </w:pPr>
    </w:p>
    <w:p w:rsidRDefault="001D4345" w:rsidP="001D4345" w:rsidR="001D4345" w:rsidRPr="00FD428F">
      <w:pPr>
        <w:ind w:firstLine="708"/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 xml:space="preserve">Pozivaju se osobe koje imaju pravni interes da se provede stečajni postupak nad dužnikom </w:t>
      </w:r>
      <w:r w:rsidR="00FD428F" w:rsidRPr="00FD428F">
        <w:t>VELO MISTO d.o.o., Klis, Vjekoslava Paraća 3 , OIB: 62828766082</w:t>
      </w:r>
      <w:r w:rsidR="00C350D4" w:rsidRPr="00FD428F">
        <w:t xml:space="preserve">, </w:t>
      </w:r>
      <w:r w:rsidR="00F04C45" w:rsidRPr="00FD428F">
        <w:t xml:space="preserve">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FD428F" w:rsidRPr="00FD428F">
        <w:t>629</w:t>
      </w:r>
      <w:r w:rsidR="00DE5301" w:rsidRPr="00FD428F">
        <w:t>-1</w:t>
      </w:r>
      <w:r w:rsidR="00FD428F" w:rsidRPr="00FD428F">
        <w:t>7</w:t>
      </w:r>
      <w:r w:rsidR="002D78E4" w:rsidRPr="00FD428F">
        <w:t>, model 02, 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both"/>
      </w:pPr>
      <w:r w:rsidRPr="00FD428F">
        <w:rPr>
          <w:b/>
        </w:rPr>
        <w:t xml:space="preserve">2. </w:t>
      </w:r>
      <w:r w:rsidRPr="00FD428F">
        <w:tab/>
        <w:t xml:space="preserve">Rješenje će se objavit na e-oglasnoj ploči suda. 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E6442B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077C25" w:rsidRPr="00FD428F">
        <w:t>15</w:t>
      </w:r>
      <w:r w:rsidR="0043509E" w:rsidRPr="00FD428F">
        <w:t>.</w:t>
      </w:r>
      <w:r w:rsidR="00BA1BAA" w:rsidRPr="00FD428F">
        <w:t xml:space="preserve"> </w:t>
      </w:r>
      <w:r w:rsidR="00077C25" w:rsidRPr="00FD428F">
        <w:t>ožujka</w:t>
      </w:r>
      <w:r w:rsidR="00BA1BAA" w:rsidRPr="00FD428F">
        <w:t xml:space="preserve"> </w:t>
      </w:r>
      <w:r w:rsidR="00077C25" w:rsidRPr="00FD428F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FD428F" w:rsidRPr="00FD428F">
        <w:t>VELO MISTO d.o.o., Klis, Vjekoslava Paraća 3 , OIB: 62828766082</w:t>
      </w:r>
      <w:r w:rsidR="00712AE0" w:rsidRPr="00FD428F">
        <w:t>.</w:t>
      </w:r>
    </w:p>
    <w:p w:rsidRDefault="00712AE0" w:rsidP="00407841" w:rsidR="00712AE0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lastRenderedPageBreak/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077C25" w:rsidRPr="00FD428F">
        <w:t>25</w:t>
      </w:r>
      <w:r w:rsidR="006F2714" w:rsidRPr="00FD428F">
        <w:t xml:space="preserve">. </w:t>
      </w:r>
      <w:r w:rsidR="00581894" w:rsidRPr="00FD428F">
        <w:t>listopada</w:t>
      </w:r>
      <w:r w:rsidR="005356A3" w:rsidRPr="00FD428F">
        <w:t xml:space="preserve"> 2017.g.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077C25" w:rsidRPr="00FD428F">
        <w:t>30</w:t>
      </w:r>
      <w:r w:rsidR="00DC43DF" w:rsidRPr="00FD428F">
        <w:t>.</w:t>
      </w:r>
      <w:r w:rsidR="00077C25" w:rsidRPr="00FD428F">
        <w:t>193</w:t>
      </w:r>
      <w:r w:rsidR="00DC1489" w:rsidRPr="00FD428F">
        <w:t>,</w:t>
      </w:r>
      <w:r w:rsidR="00077C25" w:rsidRPr="00FD428F">
        <w:t>96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imovini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DC1489" w:rsidRPr="00FD428F">
        <w:t>19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077C25" w:rsidRPr="00FD428F">
        <w:t>386</w:t>
      </w:r>
      <w:r w:rsidR="00A337D8" w:rsidRPr="00FD428F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FD428F">
      <w:pPr>
        <w:jc w:val="center"/>
        <w:rPr>
          <w:b/>
        </w:rPr>
      </w:pPr>
      <w:r w:rsidRPr="00FD428F">
        <w:rPr>
          <w:b/>
        </w:rPr>
        <w:t xml:space="preserve">U </w:t>
      </w:r>
      <w:r w:rsidR="005B0352" w:rsidRPr="00FD428F">
        <w:rPr>
          <w:b/>
        </w:rPr>
        <w:t>Splitu</w:t>
      </w:r>
      <w:r w:rsidRPr="00FD428F">
        <w:rPr>
          <w:b/>
        </w:rPr>
        <w:t xml:space="preserve">, </w:t>
      </w:r>
      <w:r w:rsidR="00FD428F" w:rsidRPr="00FD428F">
        <w:rPr>
          <w:b/>
        </w:rPr>
        <w:t>05</w:t>
      </w:r>
      <w:r w:rsidR="002E40A6" w:rsidRPr="00FD428F">
        <w:rPr>
          <w:b/>
        </w:rPr>
        <w:t xml:space="preserve">. </w:t>
      </w:r>
      <w:r w:rsidR="00FD428F" w:rsidRPr="00FD428F">
        <w:rPr>
          <w:b/>
        </w:rPr>
        <w:t>lipnja</w:t>
      </w:r>
      <w:r w:rsidR="002E40A6" w:rsidRPr="00FD428F">
        <w:rPr>
          <w:b/>
        </w:rPr>
        <w:t xml:space="preserve"> </w:t>
      </w:r>
      <w:r w:rsidR="00D60B22" w:rsidRPr="00FD428F">
        <w:rPr>
          <w:b/>
        </w:rPr>
        <w:t xml:space="preserve"> </w:t>
      </w:r>
      <w:r w:rsidR="001D4345" w:rsidRPr="00FD428F">
        <w:rPr>
          <w:b/>
        </w:rPr>
        <w:t>201</w:t>
      </w:r>
      <w:r w:rsidR="005E056A" w:rsidRPr="00FD428F">
        <w:rPr>
          <w:b/>
        </w:rPr>
        <w:t>8</w:t>
      </w:r>
      <w:r w:rsidR="001D4345" w:rsidRPr="00FD428F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6DC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077C25">
          <w:t>629/17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476DC"/>
    <w:rsid w:val="00077C25"/>
    <w:rsid w:val="00080B45"/>
    <w:rsid w:val="00113F1E"/>
    <w:rsid w:val="00134EAF"/>
    <w:rsid w:val="001A5D1D"/>
    <w:rsid w:val="001B0114"/>
    <w:rsid w:val="001B47A7"/>
    <w:rsid w:val="001B7C88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C00A2"/>
    <w:rsid w:val="002D78E4"/>
    <w:rsid w:val="002E40A6"/>
    <w:rsid w:val="003045F3"/>
    <w:rsid w:val="00355461"/>
    <w:rsid w:val="003716B5"/>
    <w:rsid w:val="00396519"/>
    <w:rsid w:val="003A1AC6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6A85"/>
    <w:rsid w:val="004F4919"/>
    <w:rsid w:val="00502C00"/>
    <w:rsid w:val="00512EC9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26D52"/>
    <w:rsid w:val="0065181B"/>
    <w:rsid w:val="00686368"/>
    <w:rsid w:val="006A76BD"/>
    <w:rsid w:val="006C4D7E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72C78"/>
    <w:rsid w:val="00893CB9"/>
    <w:rsid w:val="00896A3D"/>
    <w:rsid w:val="008D6B1E"/>
    <w:rsid w:val="008E102D"/>
    <w:rsid w:val="008E3CA3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93497"/>
    <w:rsid w:val="00A94B37"/>
    <w:rsid w:val="00AC3859"/>
    <w:rsid w:val="00B400F0"/>
    <w:rsid w:val="00B408E3"/>
    <w:rsid w:val="00B56F62"/>
    <w:rsid w:val="00B63CEE"/>
    <w:rsid w:val="00BA1BAA"/>
    <w:rsid w:val="00BA3950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C1489"/>
    <w:rsid w:val="00DC43DF"/>
    <w:rsid w:val="00DE2B51"/>
    <w:rsid w:val="00DE5301"/>
    <w:rsid w:val="00E00464"/>
    <w:rsid w:val="00E16229"/>
    <w:rsid w:val="00E20164"/>
    <w:rsid w:val="00E6442B"/>
    <w:rsid w:val="00EA5C88"/>
    <w:rsid w:val="00EB0E64"/>
    <w:rsid w:val="00EB11A9"/>
    <w:rsid w:val="00EF013A"/>
    <w:rsid w:val="00F04C45"/>
    <w:rsid w:val="00F10840"/>
    <w:rsid w:val="00F11C3A"/>
    <w:rsid w:val="00F14394"/>
    <w:rsid w:val="00F14A92"/>
    <w:rsid w:val="00F52EF8"/>
    <w:rsid w:val="00F53CE7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7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6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6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6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6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7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6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6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6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6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St-629/2017</izvorni_sadrzaj>
    <derivirana_varijabla naziv="DomainObject.Predmet.OznakaBroj_1">St-629/2017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VELO MISTO d.o.o. za poslovno savjetovanje i usluge</izvorni_sadrzaj>
    <derivirana_varijabla naziv="DomainObject.Predmet.ProtustrankaFormated_1">  VELO MISTO d.o.o. za poslovno savjetovanje i usluge</derivirana_varijabla>
  </DomainObject.Predmet.ProtustrankaFormated>
  <DomainObject.Predmet.ProtustrankaFormatedOIB>
    <izvorni_sadrzaj>  VELO MISTO d.o.o. za poslovno savjetovanje i usluge, OIB 62828766082</izvorni_sadrzaj>
    <derivirana_varijabla naziv="DomainObject.Predmet.ProtustrankaFormatedOIB_1">  VELO MISTO d.o.o. za poslovno savjetovanje i usluge, OIB 62828766082</derivirana_varijabla>
  </DomainObject.Predmet.ProtustrankaFormatedOIB>
  <DomainObject.Predmet.ProtustrankaFormatedWithAdress>
    <izvorni_sadrzaj> VELO MISTO d.o.o. za poslovno savjetovanje i usluge, Vjekoslava Paraća 3, 21231 Klis</izvorni_sadrzaj>
    <derivirana_varijabla naziv="DomainObject.Predmet.ProtustrankaFormatedWithAdress_1"> VELO MISTO d.o.o. za poslovno savjetovanje i usluge, Vjekoslava Paraća 3, 21231 Klis</derivirana_varijabla>
  </DomainObject.Predmet.ProtustrankaFormatedWithAdress>
  <DomainObject.Predmet.ProtustrankaFormatedWithAdressOIB>
    <izvorni_sadrzaj> VELO MISTO d.o.o. za poslovno savjetovanje i usluge, OIB 62828766082, Vjekoslava Paraća 3, 21231 Klis</izvorni_sadrzaj>
    <derivirana_varijabla naziv="DomainObject.Predmet.ProtustrankaFormatedWithAdressOIB_1"> VELO MISTO d.o.o. za poslovno savjetovanje i usluge, OIB 62828766082, Vjekoslava Paraća 3, 21231 Klis</derivirana_varijabla>
  </DomainObject.Predmet.ProtustrankaFormatedWithAdressOIB>
  <DomainObject.Predmet.ProtustrankaWithAdress>
    <izvorni_sadrzaj>VELO MISTO d.o.o. za poslovno savjetovanje i usluge Vjekoslava Paraća 3, 21231 Klis</izvorni_sadrzaj>
    <derivirana_varijabla naziv="DomainObject.Predmet.ProtustrankaWithAdress_1">VELO MISTO d.o.o. za poslovno savjetovanje i usluge Vjekoslava Paraća 3, 21231 Klis</derivirana_varijabla>
  </DomainObject.Predmet.ProtustrankaWithAdress>
  <DomainObject.Predmet.ProtustrankaWithAdressOIB>
    <izvorni_sadrzaj>VELO MISTO d.o.o. za poslovno savjetovanje i usluge, OIB 62828766082, Vjekoslava Paraća 3, 21231 Klis</izvorni_sadrzaj>
    <derivirana_varijabla naziv="DomainObject.Predmet.ProtustrankaWithAdressOIB_1">VELO MISTO d.o.o. za poslovno savjetovanje i usluge, OIB 62828766082, Vjekoslava Paraća 3, 21231 Klis</derivirana_varijabla>
  </DomainObject.Predmet.ProtustrankaWithAdressOIB>
  <DomainObject.Predmet.ProtustrankaNazivFormated>
    <izvorni_sadrzaj>VELO MISTO d.o.o. za poslovno savjetovanje i usluge</izvorni_sadrzaj>
    <derivirana_varijabla naziv="DomainObject.Predmet.ProtustrankaNazivFormated_1">VELO MISTO d.o.o. za poslovno savjetovanje i usluge</derivirana_varijabla>
  </DomainObject.Predmet.ProtustrankaNazivFormated>
  <DomainObject.Predmet.ProtustrankaNazivFormatedOIB>
    <izvorni_sadrzaj>VELO MISTO d.o.o. za poslovno savjetovanje i usluge, OIB 62828766082</izvorni_sadrzaj>
    <derivirana_varijabla naziv="DomainObject.Predmet.ProtustrankaNazivFormatedOIB_1">VELO MISTO d.o.o. za poslovno savjetovanje i usluge, OIB 62828766082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VELO MISTO d.o.o. za poslovno savjetovanje i usluge</item>
    </izvorni_sadrzaj>
    <derivirana_varijabla naziv="DomainObject.Predmet.ProtuStrankaListFormated_1">
      <item>VELO MISTO d.o.o. za poslovno savjetovanje i usluge</item>
    </derivirana_varijabla>
  </DomainObject.Predmet.ProtuStrankaListFormated>
  <DomainObject.Predmet.ProtuStrankaListFormatedOIB>
    <izvorni_sadrzaj>
      <item>VELO MISTO d.o.o. za poslovno savjetovanje i usluge, OIB 62828766082</item>
    </izvorni_sadrzaj>
    <derivirana_varijabla naziv="DomainObject.Predmet.ProtuStrankaListFormatedOIB_1">
      <item>VELO MISTO d.o.o. za poslovno savjetovanje i usluge, OIB 62828766082</item>
    </derivirana_varijabla>
  </DomainObject.Predmet.ProtuStrankaListFormatedOIB>
  <DomainObject.Predmet.ProtuStrankaListFormatedWithAdress>
    <izvorni_sadrzaj>
      <item>VELO MISTO d.o.o. za poslovno savjetovanje i usluge, Vjekoslava Paraća 3, 21231 Klis</item>
    </izvorni_sadrzaj>
    <derivirana_varijabla naziv="DomainObject.Predmet.ProtuStrankaListFormatedWithAdress_1">
      <item>VELO MISTO d.o.o. za poslovno savjetovanje i usluge, Vjekoslava Paraća 3, 21231 Klis</item>
    </derivirana_varijabla>
  </DomainObject.Predmet.ProtuStrankaListFormatedWithAdress>
  <DomainObject.Predmet.ProtuStrankaListFormatedWithAdressOIB>
    <izvorni_sadrzaj>
      <item>VELO MISTO d.o.o. za poslovno savjetovanje i usluge, OIB 62828766082, Vjekoslava Paraća 3, 21231 Klis</item>
    </izvorni_sadrzaj>
    <derivirana_varijabla naziv="DomainObject.Predmet.ProtuStrankaListFormatedWithAdressOIB_1">
      <item>VELO MISTO d.o.o. za poslovno savjetovanje i usluge, OIB 62828766082, Vjekoslava Paraća 3, 21231 Klis</item>
    </derivirana_varijabla>
  </DomainObject.Predmet.ProtuStrankaListFormatedWithAdressOIB>
  <DomainObject.Predmet.ProtuStrankaListNazivFormated>
    <izvorni_sadrzaj>
      <item>VELO MISTO d.o.o. za poslovno savjetovanje i usluge</item>
    </izvorni_sadrzaj>
    <derivirana_varijabla naziv="DomainObject.Predmet.ProtuStrankaListNazivFormated_1">
      <item>VELO MISTO d.o.o. za poslovno savjetovanje i usluge</item>
    </derivirana_varijabla>
  </DomainObject.Predmet.ProtuStrankaListNazivFormated>
  <DomainObject.Predmet.ProtuStrankaListNazivFormatedOIB>
    <izvorni_sadrzaj>
      <item>VELO MISTO d.o.o. za poslovno savjetovanje i usluge, OIB 62828766082</item>
    </izvorni_sadrzaj>
    <derivirana_varijabla naziv="DomainObject.Predmet.ProtuStrankaListNazivFormatedOIB_1">
      <item>VELO MISTO d.o.o. za poslovno savjetovanje i usluge, OIB 62828766082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Damir Boban</item>
    </izvorni_sadrzaj>
    <derivirana_varijabla naziv="DomainObject.Predmet.OstaliListFormated_1">
      <item>Županijsko državno odvjetništvo u Splitu punomoćnik sudionika u postupku Ministarstvo financija RH</item>
      <item>Damir Boban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Damir Boban, OIB 20394215720</item>
    </izvorni_sadrzaj>
    <derivirana_varijabla naziv="DomainObject.Predmet.OstaliListFormatedOIB_1">
      <item>Županijsko državno odvjetništvo u Splitu punomoćnik sudionika u postupku Ministarstvo financija RH</item>
      <item>Damir Boban, OIB 20394215720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  <item>Damir Boban, Klis-Grlo 3, 21231 Klis</item>
    </izvorni_sadrzaj>
    <derivirana_varijabla naziv="DomainObject.Predmet.OstaliListFormatedWithAdress_1">
      <item>Županijsko državno odvjetništvo u Splitu, Gundulićeva 29 a, 21000 Split punomoćnik sudionika u postupku Ministarstvo financija RH</item>
      <item>Damir Boban, Klis-Grlo 3, 21231 Klis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  <item>Damir Boban, OIB 20394215720, Klis-Grlo 3, 21231 Klis</item>
    </izvorni_sadrzaj>
    <derivirana_varijabla naziv="DomainObject.Predmet.OstaliListFormatedWithAdressOIB_1">
      <item>Županijsko državno odvjetništvo u Splitu, Gundulićeva 29 a, 21000 Split punomoćnik sudionika u postupku Ministarstvo financija RH</item>
      <item>Damir Boban, OIB 20394215720, Klis-Grlo 3, 21231 Klis</item>
    </derivirana_varijabla>
  </DomainObject.Predmet.OstaliListFormatedWithAdressOIB>
  <DomainObject.Predmet.OstaliListNazivFormated>
    <izvorni_sadrzaj>
      <item>Županijsko državno odvjetništvo u Splitu</item>
      <item>Damir Boban</item>
    </izvorni_sadrzaj>
    <derivirana_varijabla naziv="DomainObject.Predmet.OstaliListNazivFormated_1">
      <item>Županijsko državno odvjetništvo u Splitu</item>
      <item>Damir Boban</item>
    </derivirana_varijabla>
  </DomainObject.Predmet.OstaliListNazivFormated>
  <DomainObject.Predmet.OstaliListNazivFormatedOIB>
    <izvorni_sadrzaj>
      <item>Županijsko državno odvjetništvo u Splitu</item>
      <item>Damir Boban, OIB 20394215720</item>
    </izvorni_sadrzaj>
    <derivirana_varijabla naziv="DomainObject.Predmet.OstaliListNazivFormatedOIB_1">
      <item>Županijsko državno odvjetništvo u Splitu</item>
      <item>Damir Boban, OIB 20394215720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VELO MISTO d.o.o. za poslovno savjetovanje i usluge</izvorni_sadrzaj>
    <derivirana_varijabla naziv="DomainObject.Predmet.ProtustrankaIDrugi_1">VELO MISTO d.o.o. za poslovno savjetovanje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VELO MISTO d.o.o. za poslovno savjetovanje i usluge, OIB 62828766082, Vjekoslava Paraća 3, 21231 Klis</izvorni_sadrzaj>
    <derivirana_varijabla naziv="DomainObject.Predmet.ProtustrankaIDrugiAdressOIB_1">VELO MISTO d.o.o. za poslovno savjetovanje i usluge, OIB 62828766082, Vjekoslava Paraća 3,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VELO MISTO d.o.o. za poslovno savjetovanje i usluge</item>
      <item>FINANCIJSKA AGENCIJA, RC SPLIT</item>
      <item>Ministarstvo financija RH</item>
      <item>Županijsko državno odvjetništvo u Splitu</item>
      <item>Damir Boban</item>
    </izvorni_sadrzaj>
    <derivirana_varijabla naziv="DomainObject.Predmet.SudioniciListNaziv_1">
      <item>VELO MISTO d.o.o. za poslovno savjetovanje i usluge</item>
      <item>FINANCIJSKA AGENCIJA, RC SPLIT</item>
      <item>Ministarstvo financija RH</item>
      <item>Županijsko državno odvjetništvo u Splitu</item>
      <item>Damir Boban</item>
    </derivirana_varijabla>
  </DomainObject.Predmet.SudioniciListNaziv>
  <DomainObject.Predmet.SudioniciListAdressOIB>
    <izvorni_sadrzaj>
      <item>VELO MISTO d.o.o. za poslovno savjetovanje i usluge, OIB 62828766082, Vjekoslava Paraća 3,21231 Klis</item>
      <item>FINANCIJSKA AGENCIJA, RC SPLIT, OIB 85821130368, Mažuranićevo šetalište 24 b,21000 Split</item>
      <item>Ministarstvo financija RH</item>
      <item>Županijsko državno odvjetništvo u Splitu, Gundulićeva 29 a,21000 Split</item>
      <item>Damir Boban, OIB 20394215720, Klis-Grlo 3,21231 Klis</item>
    </izvorni_sadrzaj>
    <derivirana_varijabla naziv="DomainObject.Predmet.SudioniciListAdressOIB_1">
      <item>VELO MISTO d.o.o. za poslovno savjetovanje i usluge, OIB 62828766082, Vjekoslava Paraća 3,21231 Klis</item>
      <item>FINANCIJSKA AGENCIJA, RC SPLIT, OIB 85821130368, Mažuranićevo šetalište 24 b,21000 Split</item>
      <item>Ministarstvo financija RH</item>
      <item>Županijsko državno odvjetništvo u Splitu, Gundulićeva 29 a,21000 Split</item>
      <item>Damir Boban, OIB 20394215720, Klis-Grlo 3,21231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62828766082</item>
      <item>, OIB 85821130368</item>
      <item>, OIB null</item>
      <item>, OIB null</item>
      <item>, OIB 20394215720</item>
    </izvorni_sadrzaj>
    <derivirana_varijabla naziv="DomainObject.Predmet.SudioniciListNazivOIB_1">
      <item>, OIB 62828766082</item>
      <item>, OIB 85821130368</item>
      <item>, OIB null</item>
      <item>, OIB null</item>
      <item>, OIB 20394215720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9CEA2F-7221-4807-8240-EB0F0F4E5D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3500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2018-06-05T08:07:00Z</dcterms:created>
  <dc:creator>Diana Butigan Granić</dc:creator>
  <cp:lastModifiedBy>Ivana Mendeš</cp:lastModifiedBy>
  <cp:lastPrinted>2018-06-05T08:22:00Z</cp:lastPrinted>
  <dcterms:modified xmlns:xsi="http://www.w3.org/2001/XMLSchema-instance" xsi:type="dcterms:W3CDTF">2018-06-05T08:27:00Z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(629-17 -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