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81d5" w14:paraId="cd981d5" w:rsidRDefault="00CC0C7C" w:rsidP="00CC0C7C" w:rsidR="00CC0C7C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CC0C7C" w:rsidP="00CC0C7C" w:rsidR="00CC0C7C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CC0C7C" w:rsidP="00CC0C7C" w:rsidR="00CC0C7C" w:rsidRPr="00A01367">
      <w:r w:rsidRPr="00A01367">
        <w:t xml:space="preserve"> TRGOVAČKI SUD U PAZINU</w:t>
      </w:r>
    </w:p>
    <w:p w:rsidRDefault="00CC0C7C" w:rsidP="00CC0C7C" w:rsidR="00CC0C7C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 w:rsidR="00AF2C1B">
        <w:t xml:space="preserve">  Posl.br.: 2 St-550</w:t>
      </w:r>
      <w:r w:rsidRPr="00A01367">
        <w:t>/16-</w:t>
      </w:r>
      <w:r w:rsidR="00AF2C1B">
        <w:t>5</w:t>
      </w:r>
    </w:p>
    <w:p w:rsidRDefault="00CC0C7C" w:rsidP="00CC0C7C" w:rsidR="00CC0C7C" w:rsidRPr="00A01367">
      <w:pPr>
        <w:jc w:val="both"/>
      </w:pPr>
    </w:p>
    <w:p w:rsidRDefault="00CC0C7C" w:rsidP="00CC0C7C" w:rsidR="00CC0C7C" w:rsidRPr="00A01367">
      <w:pPr>
        <w:jc w:val="center"/>
      </w:pPr>
      <w:r w:rsidRPr="00A01367">
        <w:t>R E P U B L I K A  H R V A T S K A</w:t>
      </w:r>
    </w:p>
    <w:p w:rsidRDefault="00CC0C7C" w:rsidP="00CC0C7C" w:rsidR="00CC0C7C" w:rsidRPr="00A01367"/>
    <w:p w:rsidRDefault="00CC0C7C" w:rsidP="00CC0C7C" w:rsidR="00CC0C7C" w:rsidRPr="00A01367">
      <w:pPr>
        <w:jc w:val="center"/>
      </w:pPr>
      <w:r w:rsidRPr="00A01367">
        <w:t>R J E Š E NJ E</w:t>
      </w:r>
    </w:p>
    <w:p w:rsidRDefault="00CC0C7C" w:rsidP="00CC0C7C" w:rsidR="00CC0C7C" w:rsidRPr="00A01367"/>
    <w:p w:rsidRDefault="00CC0C7C" w:rsidP="00CC0C7C" w:rsidR="00CC0C7C" w:rsidRPr="00AF2C1B">
      <w:pPr>
        <w:jc w:val="both"/>
      </w:pPr>
      <w:r w:rsidRPr="00AF2C1B">
        <w:tab/>
        <w:t xml:space="preserve">Trgovački sud u Pazinu, po stečajnom sucu Adrijani Labinjan Skok,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="00AF2C1B" w:rsidRPr="00AF2C1B">
        <w:t xml:space="preserve">NEW TECH GROUP d.o.o., Pazin, </w:t>
      </w:r>
      <w:proofErr w:type="spellStart"/>
      <w:r w:rsidR="00AF2C1B" w:rsidRPr="00AF2C1B">
        <w:t>Dubravica</w:t>
      </w:r>
      <w:proofErr w:type="spellEnd"/>
      <w:r w:rsidR="00AF2C1B" w:rsidRPr="00AF2C1B">
        <w:t xml:space="preserve"> 2 a, OIB: 18376648634</w:t>
      </w:r>
      <w:r w:rsidRPr="00AF2C1B">
        <w:t xml:space="preserve">, </w:t>
      </w:r>
      <w:r w:rsidR="00AF2C1B">
        <w:t>dana 15</w:t>
      </w:r>
      <w:r w:rsidRPr="00AF2C1B">
        <w:t xml:space="preserve">. travnja 2016. </w:t>
      </w:r>
    </w:p>
    <w:p w:rsidRDefault="00CC0C7C" w:rsidP="00CC0C7C" w:rsidR="00CC0C7C" w:rsidRPr="00A01367">
      <w:pPr>
        <w:jc w:val="both"/>
      </w:pPr>
    </w:p>
    <w:p w:rsidRDefault="00CC0C7C" w:rsidP="00CC0C7C" w:rsidR="00CC0C7C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CC0C7C" w:rsidP="00CC0C7C" w:rsidR="00CC0C7C" w:rsidRPr="00A01367">
      <w:pPr>
        <w:ind w:firstLine="708"/>
      </w:pPr>
    </w:p>
    <w:p w:rsidRDefault="00CC0C7C" w:rsidP="00CC0C7C" w:rsidR="00CC0C7C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24</w:t>
      </w:r>
      <w:r w:rsidRPr="00A01367">
        <w:t>. svibnja 2016. godine u 9:</w:t>
      </w:r>
      <w:r w:rsidR="00AF2C1B">
        <w:t>3</w:t>
      </w:r>
      <w:r>
        <w:t>0</w:t>
      </w:r>
      <w:r w:rsidRPr="00A01367">
        <w:t xml:space="preserve"> sati. </w:t>
      </w:r>
    </w:p>
    <w:p w:rsidRDefault="00CC0C7C" w:rsidP="00CC0C7C" w:rsidR="00CC0C7C" w:rsidRPr="00A01367">
      <w:pPr>
        <w:ind w:firstLine="708"/>
      </w:pPr>
    </w:p>
    <w:p w:rsidRDefault="00CC0C7C" w:rsidP="00CC0C7C" w:rsidR="00CC0C7C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="00AF2C1B" w:rsidRPr="00AF2C1B">
        <w:t xml:space="preserve">NEW TECH GROUP d.o.o., Pazin, </w:t>
      </w:r>
      <w:proofErr w:type="spellStart"/>
      <w:r w:rsidR="00AF2C1B" w:rsidRPr="00AF2C1B">
        <w:t>Dubravica</w:t>
      </w:r>
      <w:proofErr w:type="spellEnd"/>
      <w:r w:rsidR="00AF2C1B" w:rsidRPr="00AF2C1B">
        <w:t xml:space="preserve"> 2 a, OIB: 18376648634</w:t>
      </w:r>
      <w:r w:rsidRPr="00AF2C1B">
        <w:t>, koji je zaprimljen 23. ožujka 2016. g.</w:t>
      </w:r>
    </w:p>
    <w:p w:rsidRDefault="00CC0C7C" w:rsidP="00CC0C7C" w:rsidR="00CC0C7C" w:rsidRPr="00AF2C1B">
      <w:pPr>
        <w:jc w:val="both"/>
      </w:pPr>
    </w:p>
    <w:p w:rsidRDefault="00CC0C7C" w:rsidP="00CC0C7C" w:rsidR="00CC0C7C" w:rsidRPr="00A01367">
      <w:pPr>
        <w:jc w:val="center"/>
      </w:pPr>
      <w:r w:rsidRPr="00A01367">
        <w:t>Obrazloženje</w:t>
      </w:r>
    </w:p>
    <w:p w:rsidRDefault="00CC0C7C" w:rsidP="00CC0C7C" w:rsidR="00CC0C7C" w:rsidRPr="00A01367"/>
    <w:p w:rsidRDefault="00CC0C7C" w:rsidP="00CC0C7C" w:rsidR="00CC0C7C">
      <w:pPr>
        <w:jc w:val="both"/>
      </w:pPr>
      <w:r w:rsidRPr="00A01367">
        <w:tab/>
        <w:t xml:space="preserve">Iz </w:t>
      </w:r>
      <w:r>
        <w:t xml:space="preserve">Obavijesti FINA-e od </w:t>
      </w:r>
      <w:r w:rsidR="00AF2C1B">
        <w:t xml:space="preserve">15.4.2016.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CC0C7C" w:rsidP="00CC0C7C" w:rsidR="00CC0C7C" w:rsidRPr="00A01367">
      <w:pPr>
        <w:jc w:val="both"/>
      </w:pPr>
      <w:r w:rsidRPr="00A01367">
        <w:tab/>
      </w:r>
    </w:p>
    <w:p w:rsidRDefault="00CC0C7C" w:rsidP="00CC0C7C" w:rsidR="00CC0C7C" w:rsidRPr="00A01367">
      <w:pPr>
        <w:jc w:val="center"/>
      </w:pPr>
      <w:r w:rsidRPr="00A01367">
        <w:t xml:space="preserve">U Pazinu, </w:t>
      </w:r>
      <w:r w:rsidR="00AF2C1B">
        <w:t>15</w:t>
      </w:r>
      <w:r w:rsidRPr="00A01367">
        <w:t>. travnja 2016.</w:t>
      </w:r>
    </w:p>
    <w:p w:rsidRDefault="00CC0C7C" w:rsidP="00CC0C7C" w:rsidR="00CC0C7C" w:rsidRPr="00A01367">
      <w:pPr>
        <w:jc w:val="center"/>
      </w:pPr>
      <w:r w:rsidRPr="00A01367">
        <w:t xml:space="preserve">  </w:t>
      </w:r>
    </w:p>
    <w:p w:rsidRDefault="00CC0C7C" w:rsidP="00CC0C7C" w:rsidR="00CC0C7C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CC0C7C" w:rsidP="00CC0C7C" w:rsidR="00CC0C7C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CC0C7C" w:rsidP="00CC0C7C" w:rsidR="00CC0C7C" w:rsidRPr="00A01367">
      <w:pPr>
        <w:jc w:val="both"/>
      </w:pPr>
    </w:p>
    <w:p w:rsidRDefault="00CC0C7C" w:rsidP="00CC0C7C" w:rsidR="00CC0C7C" w:rsidRPr="00A01367">
      <w:pPr>
        <w:jc w:val="both"/>
      </w:pPr>
    </w:p>
    <w:p w:rsidRDefault="00CC0C7C" w:rsidP="00CC0C7C" w:rsidR="00CC0C7C" w:rsidRPr="00A01367">
      <w:r w:rsidRPr="00A01367">
        <w:t>UPUTA O PRAVNOM LIJEKU:</w:t>
      </w:r>
    </w:p>
    <w:p w:rsidRDefault="00CC0C7C" w:rsidP="00CC0C7C" w:rsidR="00CC0C7C" w:rsidRPr="00A01367">
      <w:pPr>
        <w:ind w:firstLine="720"/>
        <w:jc w:val="both"/>
      </w:pPr>
      <w:r w:rsidRPr="00A01367"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CC0C7C" w:rsidP="00CC0C7C" w:rsidR="00CC0C7C" w:rsidRPr="00A01367">
      <w:pPr>
        <w:jc w:val="both"/>
      </w:pPr>
    </w:p>
    <w:p w:rsidRDefault="00CC0C7C" w:rsidP="00CC0C7C" w:rsidR="00CC0C7C" w:rsidRPr="00A01367">
      <w:pPr>
        <w:jc w:val="both"/>
      </w:pPr>
      <w:r w:rsidRPr="00A01367">
        <w:t>DNA:</w:t>
      </w:r>
    </w:p>
    <w:p w:rsidRDefault="00CC0C7C" w:rsidP="00CC0C7C" w:rsidR="00CC0C7C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CC0C7C" w:rsidP="00CC0C7C" w:rsidR="00CC0C7C" w:rsidRPr="00A01367">
      <w:r w:rsidRPr="00A01367">
        <w:t>- dužnik</w:t>
      </w:r>
    </w:p>
    <w:p w:rsidRDefault="00CC0C7C" w:rsidP="00CC0C7C" w:rsidR="00CC0C7C">
      <w:r w:rsidRPr="00A01367">
        <w:t>- mrežna stranica e-Oglasna ploča suda (8 dana)</w:t>
      </w:r>
    </w:p>
    <w:p w:rsidRDefault="008817BA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7BA" w:rsidR="00000000">
      <w:r>
        <w:separator/>
      </w:r>
    </w:p>
  </w:endnote>
  <w:endnote w:id="0" w:type="continuationSeparator">
    <w:p w:rsidRDefault="008817B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7BA" w:rsidR="00000000">
      <w:r>
        <w:separator/>
      </w:r>
    </w:p>
  </w:footnote>
  <w:footnote w:id="0" w:type="continuationSeparator">
    <w:p w:rsidRDefault="008817B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F2C1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8817B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C7C"/>
    <w:rsid w:val="00554328"/>
    <w:rsid w:val="008817BA"/>
    <w:rsid w:val="00985388"/>
    <w:rsid w:val="00AF2C1B"/>
    <w:rsid w:val="00CC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C7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C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0C7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C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C7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C7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C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0C7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C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C7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77914.88</izvorni_sadrzaj>
    <derivirana_varijabla naziv="DomainObject.Predmet.TrenutnaVrijednost_1">77914.88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1319</properties:Characters>
  <properties:Lines>46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2016-04-15T10:24:00Z</dcterms:created>
  <dc:creator>Jasmina Matika</dc:creator>
  <cp:lastModifiedBy>Jasmina Matika</cp:lastModifiedBy>
  <dcterms:modified xmlns:xsi="http://www.w3.org/2001/XMLSchema-instance" xsi:type="dcterms:W3CDTF">2016-04-15T10:47:00Z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