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9511" w14:paraId="e429511" w:rsidRDefault="00170782" w:rsidP="005D7BF8" w:rsidR="00170782"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0782" w:rsidP="005D7BF8" w:rsidR="00170782" w:rsidRPr="005D7BF8">
      <w:pPr>
        <w:pStyle w:val="Bezproreda"/>
        <w:jc w:val="both"/>
      </w:pPr>
      <w:r w:rsidRPr="005D7BF8">
        <w:rPr>
          <w:rFonts w:eastAsia="MS Mincho"/>
        </w:rPr>
        <w:t xml:space="preserve">   REPUBLIKA HRVATSKA</w:t>
      </w:r>
    </w:p>
    <w:p w:rsidRDefault="00170782" w:rsidP="005D7BF8" w:rsidR="00170782" w:rsidRPr="005D7BF8">
      <w:pPr>
        <w:pStyle w:val="Bezproreda"/>
        <w:jc w:val="both"/>
      </w:pPr>
      <w:r w:rsidRPr="005D7BF8">
        <w:rPr>
          <w:rFonts w:eastAsia="MS Mincho"/>
        </w:rPr>
        <w:t>TRGOVAČKI SUD U RIJECI</w:t>
      </w:r>
    </w:p>
    <w:p w:rsidRDefault="00170782" w:rsidP="005D7BF8" w:rsidR="00170782"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A85472" w:rsidRPr="00A85472">
        <w:rPr>
          <w:b/>
        </w:rPr>
        <w:t>KET društvo s ograničenom odgovornošću za turizam, ugostiteljstvo, sport i rekreaciju, Rijeka, Šetalište Ivana Gorana Kovačića 22, OIB 98023388435</w:t>
      </w:r>
      <w:r w:rsidR="00F13D6E">
        <w:rPr>
          <w:b/>
        </w:rPr>
        <w:t xml:space="preserve">, </w:t>
      </w:r>
      <w:r w:rsidR="001C7A55" w:rsidRPr="001C7A55">
        <w:t xml:space="preserve">dana </w:t>
      </w:r>
      <w:r w:rsidR="00794DF4">
        <w:t>09</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5472" w:rsidRPr="00A85472">
        <w:rPr>
          <w:b/>
        </w:rPr>
        <w:t>KET društvo s ograničenom odgovornošću za turizam, ugostiteljstvo, sport i rekreaciju, Rijeka, Šetalište Ivana Gorana Kovačića 22, OIB 98023388435</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A85472">
        <w:t>Mladen Novaković, Pula, Štinjan, Baližerka 44, OIB 28857584241</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A85472" w:rsidRPr="00A85472">
        <w:rPr>
          <w:b/>
        </w:rPr>
        <w:t>KET društvo s ograničenom odgovornošću za turizam, ugostiteljstvo, sport i rekreaciju, Rijeka, Šetalište Ivana Gorana Kovačića 22, OIB 98023388435</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A85472" w:rsidP="00A85472" w:rsidR="00A85472">
      <w:pPr>
        <w:jc w:val="both"/>
      </w:pPr>
      <w:r>
        <w:tab/>
        <w:t xml:space="preserve">Financijska agencija, Regionalni centar Rijeka podnijela je ovome sudu 03. svibnja 2016. godine prijedlog za otvaranje stečajnog postupka nad dužnikom KET društvo s ograničenom odgovornošću za turizam, ugostiteljstvo, sport i rekreaciju, Rijeka, Šetalište Ivana Gorana Kovačića 22, OIB 98023388435 (dalje: dužnik). </w:t>
      </w:r>
    </w:p>
    <w:p w:rsidRDefault="00A85472" w:rsidP="00A85472" w:rsidR="00A85472">
      <w:pPr>
        <w:jc w:val="both"/>
      </w:pPr>
      <w:r>
        <w:tab/>
        <w:t>Predlagatelj je u prijedlogu naveo da dužnik na dan 01. rujna 2015. godine u Očevidniku redoslijeda osnova za plaćanje ima evidentirane neizvršene osnove za plaćanje u neprekinutom razdoblju od 296 dana u ukupnom iznosu od 47.709,37 kn u koji iznos je uračunata i kamata i naknada Financijske agencije za provedbe ovrhe, da dužnik ima jednog zaposlenika.</w:t>
      </w:r>
    </w:p>
    <w:p w:rsidRDefault="00A85472" w:rsidP="00A85472" w:rsidR="00A85472">
      <w:pPr>
        <w:jc w:val="both"/>
      </w:pPr>
      <w:r>
        <w:tab/>
        <w:t xml:space="preserve">Rješenjem posl. br. St-1018/16-4 od 10. siječnja 2017. godine pokrenut je prethodni postupak radi utvrđivanja pretpostavki za otvaranje stečajnog postupka te </w:t>
      </w:r>
      <w:r>
        <w:lastRenderedPageBreak/>
        <w:t xml:space="preserve">naloženo osobi ovlaštenoj za zastupanje dužnika Dinu Gašpić iz Cavtata, Epidaurusa 1,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85472" w:rsidP="00A85472" w:rsidR="00A85472">
      <w:pPr>
        <w:jc w:val="both"/>
      </w:pPr>
      <w:r>
        <w:tab/>
        <w:t xml:space="preserve">Zastupnik dužnika po zakonu podnio je sudu podnesak u kojem je naveo da dužnik u vlasništvu nema nekretnina, pokretnina, niti druge imovine. </w:t>
      </w:r>
    </w:p>
    <w:p w:rsidRDefault="00A85472" w:rsidP="00A85472" w:rsidR="00A85472">
      <w:pPr>
        <w:jc w:val="both"/>
      </w:pPr>
      <w:r>
        <w:tab/>
        <w:t xml:space="preserve">Sud je zatražio od Zemljišnoknjižnog odjela Rijeka, Općinskog suda u Rijeci podatak o tome je li dužnik upisan kao vlasnik ili suvlasnik nekretnine na području nadležnosti toga suda, te zatražio od Policijske uprave primorsko-goranske podatak o tome je li dužnik evidentiran kao vlasnik motornih vozila. </w:t>
      </w:r>
    </w:p>
    <w:p w:rsidRDefault="00A85472" w:rsidP="00A85472" w:rsidR="00A85472">
      <w:pPr>
        <w:jc w:val="both"/>
      </w:pPr>
      <w:r>
        <w:tab/>
        <w:t xml:space="preserve">Prema podacima iz javnih upisnika dužnik nije evidentiran kao vlasnik niti suvlasnik na području nadležnosti Općinskog suda u Rijeci, a niti je evidentiran kao vlasnik motornih vozila </w:t>
      </w:r>
    </w:p>
    <w:p w:rsidRDefault="00A85472" w:rsidP="00A85472" w:rsidR="00A85472">
      <w:pPr>
        <w:jc w:val="both"/>
      </w:pPr>
      <w:r>
        <w:tab/>
        <w:t>Do završetka prethodnog postupka kod dužnika je utvrđeno postojanje stečajnog razloga nesposobnost za plaćanje iz čl. 6. SZ-a.</w:t>
      </w:r>
    </w:p>
    <w:p w:rsidRDefault="00A85472" w:rsidP="00A85472" w:rsidR="00A85472">
      <w:pPr>
        <w:jc w:val="both"/>
      </w:pPr>
      <w:r>
        <w:tab/>
        <w:t xml:space="preserve">Naime, prema potvrdi Financijske agencije dužnik na dan 23. prosinca 2016. godine u Očevidniku redoslijeda osnova za plaćanje ima neizvršene osnove za plaćanje ima evidentirane neizvršene osnove za plaćanje u neprekinutom razdoblju od 774 dana. </w:t>
      </w:r>
    </w:p>
    <w:p w:rsidRDefault="00A85472" w:rsidP="00A85472" w:rsidR="00A85472">
      <w:pPr>
        <w:jc w:val="both"/>
      </w:pPr>
      <w:r>
        <w:tab/>
        <w:t xml:space="preserve">Obzirom da je u prethodnom postupku utvrđeno postojanje stečajnog razloga nesposobnost za plaćanje kao i činjenica nedostatnosti dužnikove imovine za namirenje troškova otvorenog stečajnog postupka, sud je temeljem čl.132. SZ-a pozvao osobe koje imaju pravni interes za provedbom stečajnog postupka nad dužnikom da predujme iznos od 24.600,00 kn za namirenje troškova stečajnog postupka. </w:t>
      </w:r>
    </w:p>
    <w:p w:rsidRDefault="00A85472" w:rsidP="00A85472" w:rsidR="00A85472">
      <w:pPr>
        <w:jc w:val="both"/>
      </w:pPr>
      <w:r>
        <w:tab/>
        <w:t>Strukturu predvidivih troškova čine:</w:t>
      </w:r>
    </w:p>
    <w:p w:rsidRDefault="00A85472" w:rsidP="00A85472" w:rsidR="00A85472">
      <w:pPr>
        <w:jc w:val="both"/>
      </w:pPr>
      <w:r>
        <w:t>1. Izrada pečata i bankovne naknade……..</w:t>
      </w:r>
      <w:r>
        <w:tab/>
      </w:r>
      <w:r>
        <w:tab/>
      </w:r>
      <w:r>
        <w:tab/>
      </w:r>
      <w:r>
        <w:tab/>
      </w:r>
      <w:r>
        <w:tab/>
        <w:t xml:space="preserve">       600,00 kn</w:t>
      </w:r>
    </w:p>
    <w:p w:rsidRDefault="00A85472" w:rsidP="00A85472" w:rsidR="00A85472">
      <w:pPr>
        <w:jc w:val="both"/>
      </w:pPr>
      <w:r>
        <w:t xml:space="preserve">2. Troškovi zbrinjavanja arhive ………………………           </w:t>
      </w:r>
      <w:r>
        <w:tab/>
      </w:r>
      <w:r>
        <w:tab/>
        <w:t xml:space="preserve">    2.000,00 kn</w:t>
      </w:r>
    </w:p>
    <w:p w:rsidRDefault="00A85472" w:rsidP="00A85472" w:rsidR="00A85472">
      <w:pPr>
        <w:jc w:val="both"/>
      </w:pPr>
      <w:r>
        <w:t>3. Naknada troškova stečajnom upravitelju</w:t>
      </w:r>
      <w:r>
        <w:tab/>
      </w:r>
      <w:r>
        <w:tab/>
        <w:t xml:space="preserve">……         </w:t>
      </w:r>
      <w:r>
        <w:tab/>
        <w:t xml:space="preserve">                4.000,00 kn</w:t>
      </w:r>
    </w:p>
    <w:p w:rsidRDefault="00A85472" w:rsidP="00A85472" w:rsidR="00A85472">
      <w:pPr>
        <w:jc w:val="both"/>
      </w:pPr>
      <w:r>
        <w:t>4. Nagrada stečajnog upravitelju u bruto iznosu ……………………             10.000,00 kn</w:t>
      </w:r>
    </w:p>
    <w:p w:rsidRDefault="00A85472" w:rsidP="00A85472" w:rsidR="00D94E39" w:rsidRPr="00D94E39">
      <w:pPr>
        <w:jc w:val="both"/>
      </w:pPr>
      <w:r>
        <w:t>5. Troškovi knjigovodstva</w:t>
      </w:r>
      <w:r>
        <w:tab/>
      </w:r>
      <w:r>
        <w:tab/>
      </w:r>
      <w:r>
        <w:tab/>
      </w:r>
      <w:r>
        <w:tab/>
      </w:r>
      <w:r>
        <w:tab/>
      </w:r>
      <w:r>
        <w:tab/>
        <w:t xml:space="preserve">           </w:t>
      </w:r>
      <w:r w:rsidR="00170782">
        <w:t xml:space="preserve">      </w:t>
      </w:r>
      <w:r>
        <w:t>8.000,00 kn</w:t>
      </w:r>
      <w:r w:rsidR="002F73CE">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D865E2">
        <w:t>02</w:t>
      </w:r>
      <w:r w:rsidR="00615F42">
        <w:t xml:space="preserve">. lipnja </w:t>
      </w:r>
      <w:r w:rsidRPr="00D94E39">
        <w:t xml:space="preserve">2017. godine pozvane su osobe koje imaju pravni interes za provedbom stečajnog postupka da u roku od 15 dana uplate </w:t>
      </w:r>
      <w:r w:rsidRPr="00D94E39">
        <w:lastRenderedPageBreak/>
        <w:t xml:space="preserve">predujam u visini od </w:t>
      </w:r>
      <w:r w:rsidR="00A85472">
        <w:t>24.600</w:t>
      </w:r>
      <w:r w:rsidRPr="00D94E39">
        <w:t xml:space="preserve">,00 kn, za namirenje troškova otvorenog stečajnog postupka. Predmetno rješenje objavljeno je na mrežnoj stranici e-Oglasne ploče suda dana </w:t>
      </w:r>
      <w:r w:rsidR="00D865E2">
        <w:t>02</w:t>
      </w:r>
      <w:r w:rsidR="004369E0">
        <w:t xml:space="preserve">. </w:t>
      </w:r>
      <w:r w:rsidR="00615F42">
        <w:t xml:space="preserve">lipnja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prethodnog i otvorenog stečajnog postupka nije uplaćen u roku određenom rješenjem od </w:t>
      </w:r>
      <w:r w:rsidR="00D865E2">
        <w:t>0</w:t>
      </w:r>
      <w:r w:rsidR="00615F42">
        <w:t>2. lipnja</w:t>
      </w:r>
      <w:r w:rsidRPr="00D94E39">
        <w:t xml:space="preserve"> 2017. godine, valjalo je temeljem čl.132.st.2.SZ-a nad dužnikom otvoriti i istodobno zaključiti stečajni postupak te imenovati stečajnog upravitelja s ovlastima i obvezama propisanim čl.133. SZ-a.</w:t>
      </w:r>
    </w:p>
    <w:p w:rsidRDefault="00D94E39" w:rsidP="00D94E39" w:rsidR="000554F6" w:rsidRPr="001A7568">
      <w:pPr>
        <w:jc w:val="both"/>
      </w:pPr>
      <w:r w:rsidRPr="00D94E39">
        <w:t xml:space="preserve">            Stečajni upravitelj imenovan je temeljem čl.132. st.2. </w:t>
      </w:r>
      <w:r w:rsidR="004369E0">
        <w:t xml:space="preserve">u vezi s </w:t>
      </w:r>
      <w:r w:rsidR="00F92879">
        <w:t>čl.85.st.</w:t>
      </w:r>
      <w:r w:rsidR="00D865E2">
        <w:t>1</w:t>
      </w:r>
      <w:r w:rsidR="00F92879">
        <w:t xml:space="preserve">. </w:t>
      </w:r>
      <w:r w:rsidRPr="00D94E39">
        <w:t>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794DF4">
        <w:rPr>
          <w:bCs/>
        </w:rPr>
        <w:t>09</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F92879" w:rsidP="000806E3" w:rsidR="00F92879">
      <w:pPr>
        <w:jc w:val="right"/>
        <w:rPr>
          <w:bCs/>
        </w:rPr>
      </w:pP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806A84" w:rsidR="008F3AD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83329">
        <w:rPr>
          <w:bCs/>
        </w:rPr>
        <w:t xml:space="preserve"> </w:t>
      </w:r>
    </w:p>
    <w:p w:rsidRDefault="00483329" w:rsidP="00E400E3" w:rsidR="00483329">
      <w:pPr>
        <w:ind w:firstLine="708" w:left="1416"/>
        <w:jc w:val="right"/>
        <w:rPr>
          <w:bCs/>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rsidRPr="00483329">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5711C3" w:rsidP="00C67034" w:rsidR="005711C3">
      <w:pPr>
        <w:rPr>
          <w:b/>
          <w:sz w:val="20"/>
          <w:szCs w:val="20"/>
        </w:rPr>
      </w:pPr>
      <w:r>
        <w:rPr>
          <w:b/>
          <w:sz w:val="20"/>
          <w:szCs w:val="20"/>
        </w:rPr>
        <w:t xml:space="preserve"> </w:t>
      </w: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A83D33">
        <w:rPr>
          <w:sz w:val="20"/>
          <w:szCs w:val="20"/>
        </w:rPr>
        <w:t>Dino Gašpić po opun. Krešimir Pejić, Zagreb, Varšavska 16</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794DF4">
        <w:rPr>
          <w:sz w:val="20"/>
          <w:szCs w:val="20"/>
        </w:rPr>
        <w:t>09</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0782">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85472">
      <w:rPr>
        <w:b/>
      </w:rPr>
      <w:t>1018</w:t>
    </w:r>
    <w:r w:rsidR="00B91059">
      <w:rPr>
        <w:b/>
      </w:rPr>
      <w:t>/2016-</w:t>
    </w:r>
    <w:r w:rsidR="00A85472">
      <w:rPr>
        <w:b/>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0782"/>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369E0"/>
    <w:rsid w:val="00440D91"/>
    <w:rsid w:val="0045137C"/>
    <w:rsid w:val="004704BE"/>
    <w:rsid w:val="00483329"/>
    <w:rsid w:val="0048440A"/>
    <w:rsid w:val="00490A2A"/>
    <w:rsid w:val="00494342"/>
    <w:rsid w:val="0049663F"/>
    <w:rsid w:val="004A3211"/>
    <w:rsid w:val="004A5D50"/>
    <w:rsid w:val="004B1960"/>
    <w:rsid w:val="004D2397"/>
    <w:rsid w:val="004D3F29"/>
    <w:rsid w:val="004D4344"/>
    <w:rsid w:val="004E14F0"/>
    <w:rsid w:val="004F17CF"/>
    <w:rsid w:val="004F5A05"/>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7EFE"/>
    <w:rsid w:val="006116FD"/>
    <w:rsid w:val="00615F42"/>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ADF"/>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330C"/>
    <w:rsid w:val="00D37C80"/>
    <w:rsid w:val="00D46C4F"/>
    <w:rsid w:val="00D5415B"/>
    <w:rsid w:val="00D55DB2"/>
    <w:rsid w:val="00D705C3"/>
    <w:rsid w:val="00D76D2B"/>
    <w:rsid w:val="00D865E2"/>
    <w:rsid w:val="00D924F3"/>
    <w:rsid w:val="00D940E7"/>
    <w:rsid w:val="00D94E39"/>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170782"/>
    <w:rPr>
      <w:color w:val="808080"/>
      <w:bdr w:space="0" w:sz="0" w:color="auto" w:val="none"/>
      <w:shd w:fill="auto" w:color="auto" w:val="clear"/>
    </w:rPr>
  </w:style>
  <w:style w:customStyle="true" w:styleId="eSPISCCParagraphDefaultFont" w:type="character">
    <w:name w:val="eSPIS_CC_Paragraph Default Font"/>
    <w:basedOn w:val="Zadanifontodlomka"/>
    <w:rsid w:val="001707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70782"/>
    <w:rPr>
      <w:b/>
      <w:bdr w:space="0" w:sz="0" w:color="auto" w:val="none"/>
      <w:shd w:fill="FFFFCC" w:color="auto" w:val="clear"/>
      <w:lang w:val="hr-HR"/>
    </w:rPr>
  </w:style>
  <w:style w:customStyle="true" w:styleId="PozadinaSvijetloCrvena" w:type="character">
    <w:name w:val="Pozadina_SvijetloCrvena"/>
    <w:basedOn w:val="eSPISCCParagraphDefaultFont"/>
    <w:rsid w:val="0017078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7078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170782"/>
    <w:rPr>
      <w:color w:val="808080"/>
      <w:bdr w:color="auto" w:space="0" w:sz="0" w:val="none"/>
      <w:shd w:color="auto" w:fill="auto" w:val="clear"/>
    </w:rPr>
  </w:style>
  <w:style w:customStyle="1" w:styleId="eSPISCCParagraphDefaultFont" w:type="character">
    <w:name w:val="eSPIS_CC_Paragraph Default Font"/>
    <w:basedOn w:val="Zadanifontodlomka"/>
    <w:rsid w:val="001707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70782"/>
    <w:rPr>
      <w:b/>
      <w:bdr w:color="auto" w:space="0" w:sz="0" w:val="none"/>
      <w:shd w:color="auto" w:fill="FFFFCC" w:val="clear"/>
      <w:lang w:val="hr-HR"/>
    </w:rPr>
  </w:style>
  <w:style w:customStyle="1" w:styleId="PozadinaSvijetloCrvena" w:type="character">
    <w:name w:val="Pozadina_SvijetloCrvena"/>
    <w:basedOn w:val="eSPISCCParagraphDefaultFont"/>
    <w:rsid w:val="0017078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7078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St-1018/2016</izvorni_sadrzaj>
    <derivirana_varijabla naziv="DomainObject.Predmet.OznakaBroj_1">St-1018/2016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KET d.o.o.</izvorni_sadrzaj>
    <derivirana_varijabla naziv="DomainObject.Predmet.ProtustrankaFormated_1">  KET d.o.o.</derivirana_varijabla>
  </DomainObject.Predmet.ProtustrankaFormated>
  <DomainObject.Predmet.ProtustrankaFormatedOIB>
    <izvorni_sadrzaj>  KET d.o.o., OIB 98023388435</izvorni_sadrzaj>
    <derivirana_varijabla naziv="DomainObject.Predmet.ProtustrankaFormatedOIB_1">  KET d.o.o., OIB 98023388435</derivirana_varijabla>
  </DomainObject.Predmet.ProtustrankaFormatedOIB>
  <DomainObject.Predmet.ProtustrankaFormatedWithAdress>
    <izvorni_sadrzaj> KET d.o.o., Šetalište Ivana Gorana Kovačića 22, 51000 Rijeka</izvorni_sadrzaj>
    <derivirana_varijabla naziv="DomainObject.Predmet.ProtustrankaFormatedWithAdress_1"> KET d.o.o., Šetalište Ivana Gorana Kovačića 22, 51000 Rijeka</derivirana_varijabla>
  </DomainObject.Predmet.ProtustrankaFormatedWithAdress>
  <DomainObject.Predmet.ProtustrankaFormatedWithAdressOIB>
    <izvorni_sadrzaj> KET d.o.o., OIB 98023388435, Šetalište Ivana Gorana Kovačića 22, 51000 Rijeka</izvorni_sadrzaj>
    <derivirana_varijabla naziv="DomainObject.Predmet.ProtustrankaFormatedWithAdressOIB_1"> KET d.o.o., OIB 98023388435, Šetalište Ivana Gorana Kovačića 22, 51000 Rijeka</derivirana_varijabla>
  </DomainObject.Predmet.ProtustrankaFormatedWithAdressOIB>
  <DomainObject.Predmet.ProtustrankaWithAdress>
    <izvorni_sadrzaj>KET d.o.o. Šetalište Ivana Gorana Kovačića 22, 51000 Rijeka</izvorni_sadrzaj>
    <derivirana_varijabla naziv="DomainObject.Predmet.ProtustrankaWithAdress_1">KET d.o.o. Šetalište Ivana Gorana Kovačića 22, 51000 Rijeka</derivirana_varijabla>
  </DomainObject.Predmet.ProtustrankaWithAdress>
  <DomainObject.Predmet.ProtustrankaWithAdressOIB>
    <izvorni_sadrzaj>KET d.o.o., OIB 98023388435, Šetalište Ivana Gorana Kovačića 22, 51000 Rijeka</izvorni_sadrzaj>
    <derivirana_varijabla naziv="DomainObject.Predmet.ProtustrankaWithAdressOIB_1">KET d.o.o., OIB 98023388435, Šetalište Ivana Gorana Kovačića 22, 51000 Rijeka</derivirana_varijabla>
  </DomainObject.Predmet.ProtustrankaWithAdressOIB>
  <DomainObject.Predmet.ProtustrankaNazivFormated>
    <izvorni_sadrzaj>KET d.o.o.</izvorni_sadrzaj>
    <derivirana_varijabla naziv="DomainObject.Predmet.ProtustrankaNazivFormated_1">KET d.o.o.</derivirana_varijabla>
  </DomainObject.Predmet.ProtustrankaNazivFormated>
  <DomainObject.Predmet.ProtustrankaNazivFormatedOIB>
    <izvorni_sadrzaj>KET d.o.o., OIB 98023388435</izvorni_sadrzaj>
    <derivirana_varijabla naziv="DomainObject.Predmet.ProtustrankaNazivFormatedOIB_1">KET d.o.o., OIB 98023388435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KET d.o.o.</item>
    </izvorni_sadrzaj>
    <derivirana_varijabla naziv="DomainObject.Predmet.ProtuStrankaListFormated_1">
      <item>KET d.o.o.</item>
    </derivirana_varijabla>
  </DomainObject.Predmet.ProtuStrankaListFormated>
  <DomainObject.Predmet.ProtuStrankaListFormatedOIB>
    <izvorni_sadrzaj>
      <item>KET d.o.o., OIB 98023388435</item>
    </izvorni_sadrzaj>
    <derivirana_varijabla naziv="DomainObject.Predmet.ProtuStrankaListFormatedOIB_1">
      <item>KET d.o.o., OIB 98023388435</item>
    </derivirana_varijabla>
  </DomainObject.Predmet.ProtuStrankaListFormatedOIB>
  <DomainObject.Predmet.ProtuStrankaListFormatedWithAdress>
    <izvorni_sadrzaj>
      <item>KET d.o.o., Šetalište Ivana Gorana Kovačića 22, 51000 Rijeka</item>
    </izvorni_sadrzaj>
    <derivirana_varijabla naziv="DomainObject.Predmet.ProtuStrankaListFormatedWithAdress_1">
      <item>KET d.o.o., Šetalište Ivana Gorana Kovačića 22, 51000 Rijeka</item>
    </derivirana_varijabla>
  </DomainObject.Predmet.ProtuStrankaListFormatedWithAdress>
  <DomainObject.Predmet.ProtuStrankaListFormatedWithAdressOIB>
    <izvorni_sadrzaj>
      <item>KET d.o.o., OIB 98023388435, Šetalište Ivana Gorana Kovačića 22, 51000 Rijeka</item>
    </izvorni_sadrzaj>
    <derivirana_varijabla naziv="DomainObject.Predmet.ProtuStrankaListFormatedWithAdressOIB_1">
      <item>KET d.o.o., OIB 98023388435, Šetalište Ivana Gorana Kovačića 22, 51000 Rijeka</item>
    </derivirana_varijabla>
  </DomainObject.Predmet.ProtuStrankaListFormatedWithAdressOIB>
  <DomainObject.Predmet.ProtuStrankaListNazivFormated>
    <izvorni_sadrzaj>
      <item>KET d.o.o.</item>
    </izvorni_sadrzaj>
    <derivirana_varijabla naziv="DomainObject.Predmet.ProtuStrankaListNazivFormated_1">
      <item>KET d.o.o.</item>
    </derivirana_varijabla>
  </DomainObject.Predmet.ProtuStrankaListNazivFormated>
  <DomainObject.Predmet.ProtuStrankaListNazivFormatedOIB>
    <izvorni_sadrzaj>
      <item>KET d.o.o., OIB 98023388435</item>
    </izvorni_sadrzaj>
    <derivirana_varijabla naziv="DomainObject.Predmet.ProtuStrankaListNazivFormatedOIB_1">
      <item>KET d.o.o., OIB 98023388435</item>
    </derivirana_varijabla>
  </DomainObject.Predmet.ProtuStrankaListNazivFormatedOIB>
  <DomainObject.Predmet.OstaliListFormated>
    <izvorni_sadrzaj>
      <item>Dino Gašpić</item>
    </izvorni_sadrzaj>
    <derivirana_varijabla naziv="DomainObject.Predmet.OstaliListFormated_1">
      <item>Dino Gašpić</item>
    </derivirana_varijabla>
  </DomainObject.Predmet.OstaliListFormated>
  <DomainObject.Predmet.OstaliListFormatedOIB>
    <izvorni_sadrzaj>
      <item>Dino Gašpić, OIB 81884892214</item>
    </izvorni_sadrzaj>
    <derivirana_varijabla naziv="DomainObject.Predmet.OstaliListFormatedOIB_1">
      <item>Dino Gašpić, OIB 81884892214</item>
    </derivirana_varijabla>
  </DomainObject.Predmet.OstaliListFormatedOIB>
  <DomainObject.Predmet.OstaliListFormatedWithAdress>
    <izvorni_sadrzaj>
      <item>Dino Gašpić, Šet. I.g. Kovačića 22, 51000 Rijeka</item>
    </izvorni_sadrzaj>
    <derivirana_varijabla naziv="DomainObject.Predmet.OstaliListFormatedWithAdress_1">
      <item>Dino Gašpić, Šet. I.g. Kovačića 22, 51000 Rijeka</item>
    </derivirana_varijabla>
  </DomainObject.Predmet.OstaliListFormatedWithAdress>
  <DomainObject.Predmet.OstaliListFormatedWithAdressOIB>
    <izvorni_sadrzaj>
      <item>Dino Gašpić, OIB 81884892214, Šet. I.g. Kovačića 22, 51000 Rijeka</item>
    </izvorni_sadrzaj>
    <derivirana_varijabla naziv="DomainObject.Predmet.OstaliListFormatedWithAdressOIB_1">
      <item>Dino Gašpić, OIB 81884892214, Šet. I.g. Kovačića 22, 51000 Rijeka</item>
    </derivirana_varijabla>
  </DomainObject.Predmet.OstaliListFormatedWithAdressOIB>
  <DomainObject.Predmet.OstaliListNazivFormated>
    <izvorni_sadrzaj>
      <item>Dino Gašpić</item>
    </izvorni_sadrzaj>
    <derivirana_varijabla naziv="DomainObject.Predmet.OstaliListNazivFormated_1">
      <item>Dino Gašpić</item>
    </derivirana_varijabla>
  </DomainObject.Predmet.OstaliListNazivFormated>
  <DomainObject.Predmet.OstaliListNazivFormatedOIB>
    <izvorni_sadrzaj>
      <item>Dino Gašpić, OIB 81884892214</item>
    </izvorni_sadrzaj>
    <derivirana_varijabla naziv="DomainObject.Predmet.OstaliListNazivFormatedOIB_1">
      <item>Dino Gašpić, OIB 81884892214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KET d.o.o.</izvorni_sadrzaj>
    <derivirana_varijabla naziv="DomainObject.Predmet.ProtustrankaIDrugi_1">KET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KET d.o.o., OIB 98023388435, Šetalište Ivana Gorana Kovačića 22, 51000 Rijeka</izvorni_sadrzaj>
    <derivirana_varijabla naziv="DomainObject.Predmet.ProtustrankaIDrugiAdressOIB_1">KET d.o.o., OIB 98023388435, Šetalište Ivana Gorana Kovačića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KET d.o.o.</item>
      <item>Dino Gašpić</item>
    </izvorni_sadrzaj>
    <derivirana_varijabla naziv="DomainObject.Predmet.SudioniciListNaziv_1">
      <item>FINA  Rijeka</item>
      <item>KET d.o.o.</item>
      <item>Dino Gašpić</item>
    </derivirana_varijabla>
  </DomainObject.Predmet.SudioniciListNaziv>
  <DomainObject.Predmet.SudioniciListAdressOIB>
    <izvorni_sadrzaj>
      <item>FINA  Rijeka, OIB 85821130368, Frana Kurelca 8,51000 Rijeka</item>
      <item>KET d.o.o., OIB 98023388435, Šetalište Ivana Gorana Kovačića 22,51000 Rijeka</item>
      <item>Dino Gašpić, OIB 81884892214, Šet. I.g. Kovačića 22,51000 Rijeka</item>
    </izvorni_sadrzaj>
    <derivirana_varijabla naziv="DomainObject.Predmet.SudioniciListAdressOIB_1">
      <item>FINA  Rijeka, OIB 85821130368, Frana Kurelca 8,51000 Rijeka</item>
      <item>KET d.o.o., OIB 98023388435, Šetalište Ivana Gorana Kovačića 22,51000 Rijeka</item>
      <item>Dino Gašpić, OIB 81884892214, Šet. I.g. Kovačića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98023388435</item>
      <item>, OIB 81884892214</item>
    </izvorni_sadrzaj>
    <derivirana_varijabla naziv="DomainObject.Predmet.SudioniciListNazivOIB_1">
      <item>, OIB 85821130368</item>
      <item>, OIB 98023388435</item>
      <item>, OIB 81884892214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A3D8F-084E-4D5E-983E-98AD03DD22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1073</properties:Words>
  <properties:Characters>6087</properties:Characters>
  <properties:Lines>139</properties:Lines>
  <properties:Paragraphs>52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2017-10-09T09:41:00Z</dcterms:created>
  <dc:creator>dcmelik</dc:creator>
  <cp:lastModifiedBy>Jasna Radulović</cp:lastModifiedBy>
  <cp:lastPrinted>2017-10-09T09:46:00Z</cp:lastPrinted>
  <dcterms:modified xmlns:xsi="http://www.w3.org/2001/XMLSchema-instance" xsi:type="dcterms:W3CDTF">2017-10-09T09:47:00Z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