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9186" w14:paraId="03b9186" w:rsidRDefault="001566F8" w:rsidP="001566F8" w:rsidR="001566F8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CE9" w:rsidR="001566F8" w:rsidRPr="00A245CA">
        <w:tc>
          <w:tcPr>
            <w:tcW w:type="dxa" w:w="3060"/>
          </w:tcPr>
          <w:p w:rsidRDefault="001566F8" w:rsidP="00EC5CE9" w:rsidR="001566F8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1566F8" w:rsidP="00EC5CE9" w:rsidR="001566F8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1566F8" w:rsidP="00EC5CE9" w:rsidR="001566F8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3826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SPECIJALNA BOLNICA ZA KIRURŠKE BOLESTI HIPOKRAT DR. IVANIŠEVIĆ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Ksaverska cesta 59,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080650585,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96570380796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116C81" w:rsidP="001566F8" w:rsidR="00116C8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SPECIJALNA BOLNICA ZA KIRURŠKE BOLESTI HIPOKRAT DR. IVANIŠEVIĆ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Ksaverska cesta 59,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080650585,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96570380796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566F8" w:rsidP="001566F8" w:rsidR="001566F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SPECIJALNA BOLNICA ZA KIRURŠKE BOLESTI HIPOKRAT DR. IVANIŠEVIĆ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Ksaverska cesta 59,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080650585,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96570380796.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1566F8" w:rsidP="001566F8" w:rsidR="001566F8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1566F8" w:rsidP="001566F8" w:rsidR="001566F8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1566F8" w:rsidP="001566F8" w:rsidR="001566F8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e-oglasna ploča - 15 dana</w:t>
      </w:r>
    </w:p>
    <w:p w:rsidRDefault="001566F8" w:rsidP="001566F8" w:rsidR="001566F8"/>
    <w:p w:rsidRDefault="001566F8" w:rsidP="001566F8" w:rsidR="001566F8"/>
    <w:p w:rsidRDefault="00F54943" w:rsidR="00F54943"/>
    <w:sectPr w:rsidSect="00D231BF" w:rsidR="00F54943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CB0" w:rsidR="00000000">
      <w:r>
        <w:separator/>
      </w:r>
    </w:p>
  </w:endnote>
  <w:endnote w:id="0" w:type="continuationSeparator">
    <w:p w:rsidRDefault="00503CB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CB0" w:rsidR="00000000">
      <w:r>
        <w:separator/>
      </w:r>
    </w:p>
  </w:footnote>
  <w:footnote w:id="0" w:type="continuationSeparator">
    <w:p w:rsidRDefault="00503CB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C8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3CB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C8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C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3CB0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66F8"/>
    <w:rsid w:val="00116C81"/>
    <w:rsid w:val="001566F8"/>
    <w:rsid w:val="00503CB0"/>
    <w:rsid w:val="00F5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66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5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566F8"/>
  </w:style>
  <w:style w:styleId="Brojstranice" w:type="character">
    <w:name w:val="page number"/>
    <w:basedOn w:val="Zadanifontodlomka"/>
    <w:rsid w:val="001566F8"/>
  </w:style>
  <w:style w:styleId="Tekstbalonia" w:type="paragraph">
    <w:name w:val="Balloon Text"/>
    <w:basedOn w:val="Normal"/>
    <w:link w:val="TekstbaloniaChar"/>
    <w:uiPriority w:val="99"/>
    <w:semiHidden/>
    <w:unhideWhenUsed/>
    <w:rsid w:val="001566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66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CB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3CB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3CB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3CB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66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5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566F8"/>
  </w:style>
  <w:style w:styleId="Brojstranice" w:type="character">
    <w:name w:val="page number"/>
    <w:basedOn w:val="Zadanifontodlomka"/>
    <w:rsid w:val="001566F8"/>
  </w:style>
  <w:style w:styleId="Tekstbalonia" w:type="paragraph">
    <w:name w:val="Balloon Text"/>
    <w:basedOn w:val="Normal"/>
    <w:link w:val="TekstbaloniaChar"/>
    <w:uiPriority w:val="99"/>
    <w:semiHidden/>
    <w:unhideWhenUsed/>
    <w:rsid w:val="001566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66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CB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3CB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3CB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3CB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3826</izvorni_sadrzaj>
    <derivirana_varijabla naziv="DomainObject.Predmet.Broj_1">3826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St-3826/2015</izvorni_sadrzaj>
    <derivirana_varijabla naziv="DomainObject.Predmet.OznakaBroj_1">St-3826/2015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Specijalna bolnica za kirurške bolesti Hipokrat dr. Ivanišević</izvorni_sadrzaj>
    <derivirana_varijabla naziv="DomainObject.Predmet.ProtustrankaFormated_1">  Specijalna bolnica za kirurške bolesti Hipokrat dr. Ivanišević</derivirana_varijabla>
  </DomainObject.Predmet.ProtustrankaFormated>
  <DomainObject.Predmet.ProtustrankaFormatedOIB>
    <izvorni_sadrzaj>  Specijalna bolnica za kirurške bolesti Hipokrat dr. Ivanišević, OIB 96570380796</izvorni_sadrzaj>
    <derivirana_varijabla naziv="DomainObject.Predmet.ProtustrankaFormatedOIB_1">  Specijalna bolnica za kirurške bolesti Hipokrat dr. Ivanišević, OIB 96570380796</derivirana_varijabla>
  </DomainObject.Predmet.ProtustrankaFormatedOIB>
  <DomainObject.Predmet.ProtustrankaFormatedWithAdress>
    <izvorni_sadrzaj> Specijalna bolnica za kirurške bolesti Hipokrat dr. Ivanišević, Ksaversa cesta 59, 10000 Zagreb</izvorni_sadrzaj>
    <derivirana_varijabla naziv="DomainObject.Predmet.ProtustrankaFormatedWithAdress_1"> Specijalna bolnica za kirurške bolesti Hipokrat dr. Ivanišević, Ksaversa cesta 59, 10000 Zagreb</derivirana_varijabla>
  </DomainObject.Predmet.ProtustrankaFormatedWithAdress>
  <DomainObject.Predmet.ProtustrankaFormatedWithAdressOIB>
    <izvorni_sadrzaj> Specijalna bolnica za kirurške bolesti Hipokrat dr. Ivanišević, OIB 96570380796, Ksaversa cesta 59, 10000 Zagreb</izvorni_sadrzaj>
    <derivirana_varijabla naziv="DomainObject.Predmet.ProtustrankaFormatedWithAdressOIB_1"> Specijalna bolnica za kirurške bolesti Hipokrat dr. Ivanišević, OIB 96570380796, Ksaversa cesta 59, 10000 Zagreb</derivirana_varijabla>
  </DomainObject.Predmet.ProtustrankaFormatedWithAdressOIB>
  <DomainObject.Predmet.ProtustrankaWithAdress>
    <izvorni_sadrzaj>Specijalna bolnica za kirurške bolesti Hipokrat dr. Ivanišević Ksaversa cesta 59, 10000 Zagreb</izvorni_sadrzaj>
    <derivirana_varijabla naziv="DomainObject.Predmet.ProtustrankaWithAdress_1">Specijalna bolnica za kirurške bolesti Hipokrat dr. Ivanišević Ksaversa cesta 59, 10000 Zagreb</derivirana_varijabla>
  </DomainObject.Predmet.ProtustrankaWithAdress>
  <DomainObject.Predmet.ProtustrankaWithAdressOIB>
    <izvorni_sadrzaj>Specijalna bolnica za kirurške bolesti Hipokrat dr. Ivanišević, OIB 96570380796, Ksaversa cesta 59, 10000 Zagreb</izvorni_sadrzaj>
    <derivirana_varijabla naziv="DomainObject.Predmet.ProtustrankaWithAdressOIB_1">Specijalna bolnica za kirurške bolesti Hipokrat dr. Ivanišević, OIB 96570380796, Ksaversa cesta 59, 10000 Zagreb</derivirana_varijabla>
  </DomainObject.Predmet.ProtustrankaWithAdressOIB>
  <DomainObject.Predmet.ProtustrankaNazivFormated>
    <izvorni_sadrzaj>Specijalna bolnica za kirurške bolesti Hipokrat dr. Ivanišević</izvorni_sadrzaj>
    <derivirana_varijabla naziv="DomainObject.Predmet.ProtustrankaNazivFormated_1">Specijalna bolnica za kirurške bolesti Hipokrat dr. Ivanišević</derivirana_varijabla>
  </DomainObject.Predmet.ProtustrankaNazivFormated>
  <DomainObject.Predmet.ProtustrankaNazivFormatedOIB>
    <izvorni_sadrzaj>Specijalna bolnica za kirurške bolesti Hipokrat dr. Ivanišević, OIB 96570380796</izvorni_sadrzaj>
    <derivirana_varijabla naziv="DomainObject.Predmet.ProtustrankaNazivFormatedOIB_1">Specijalna bolnica za kirurške bolesti Hipokrat dr. Ivanišević, OIB 96570380796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Specijalna bolnica za kirurške bolesti Hipokrat dr. Ivanišević</item>
    </izvorni_sadrzaj>
    <derivirana_varijabla naziv="DomainObject.Predmet.ProtuStrankaListFormated_1">
      <item>Specijalna bolnica za kirurške bolesti Hipokrat dr. Ivanišević</item>
    </derivirana_varijabla>
  </DomainObject.Predmet.ProtuStrankaListFormated>
  <DomainObject.Predmet.ProtuStrankaListFormatedOIB>
    <izvorni_sadrzaj>
      <item>Specijalna bolnica za kirurške bolesti Hipokrat dr. Ivanišević, OIB 96570380796</item>
    </izvorni_sadrzaj>
    <derivirana_varijabla naziv="DomainObject.Predmet.ProtuStrankaListFormatedOIB_1">
      <item>Specijalna bolnica za kirurške bolesti Hipokrat dr. Ivanišević, OIB 96570380796</item>
    </derivirana_varijabla>
  </DomainObject.Predmet.ProtuStrankaListFormatedOIB>
  <DomainObject.Predmet.ProtuStrankaListFormatedWithAdress>
    <izvorni_sadrzaj>
      <item>Specijalna bolnica za kirurške bolesti Hipokrat dr. Ivanišević, Ksaversa cesta 59, 10000 Zagreb</item>
    </izvorni_sadrzaj>
    <derivirana_varijabla naziv="DomainObject.Predmet.ProtuStrankaListFormatedWithAdress_1">
      <item>Specijalna bolnica za kirurške bolesti Hipokrat dr. Ivanišević, Ksaversa cesta 59, 10000 Zagreb</item>
    </derivirana_varijabla>
  </DomainObject.Predmet.ProtuStrankaListFormatedWithAdress>
  <DomainObject.Predmet.ProtuStrankaListFormatedWithAdressOIB>
    <izvorni_sadrzaj>
      <item>Specijalna bolnica za kirurške bolesti Hipokrat dr. Ivanišević, OIB 96570380796, Ksaversa cesta 59, 10000 Zagreb</item>
    </izvorni_sadrzaj>
    <derivirana_varijabla naziv="DomainObject.Predmet.ProtuStrankaListFormatedWithAdressOIB_1">
      <item>Specijalna bolnica za kirurške bolesti Hipokrat dr. Ivanišević, OIB 96570380796, Ksaversa cesta 59, 10000 Zagreb</item>
    </derivirana_varijabla>
  </DomainObject.Predmet.ProtuStrankaListFormatedWithAdressOIB>
  <DomainObject.Predmet.ProtuStrankaListNazivFormated>
    <izvorni_sadrzaj>
      <item>Specijalna bolnica za kirurške bolesti Hipokrat dr. Ivanišević</item>
    </izvorni_sadrzaj>
    <derivirana_varijabla naziv="DomainObject.Predmet.ProtuStrankaListNazivFormated_1">
      <item>Specijalna bolnica za kirurške bolesti Hipokrat dr. Ivanišević</item>
    </derivirana_varijabla>
  </DomainObject.Predmet.ProtuStrankaListNazivFormated>
  <DomainObject.Predmet.ProtuStrankaListNazivFormatedOIB>
    <izvorni_sadrzaj>
      <item>Specijalna bolnica za kirurške bolesti Hipokrat dr. Ivanišević, OIB 96570380796</item>
    </izvorni_sadrzaj>
    <derivirana_varijabla naziv="DomainObject.Predmet.ProtuStrankaListNazivFormatedOIB_1">
      <item>Specijalna bolnica za kirurške bolesti Hipokrat dr. Ivanišević, OIB 96570380796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Specijalna bolnica za kirurške bolesti Hipokrat dr. Ivanišević</izvorni_sadrzaj>
    <derivirana_varijabla naziv="DomainObject.Predmet.ProtustrankaIDrugi_1">Specijalna bolnica za kirurške bolesti Hipokrat dr. Ivanišević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Specijalna bolnica za kirurške bolesti Hipokrat dr. Ivanišević, OIB 96570380796, Ksaversa cesta 59, 10000 Zagreb</izvorni_sadrzaj>
    <derivirana_varijabla naziv="DomainObject.Predmet.ProtustrankaIDrugiAdressOIB_1">Specijalna bolnica za kirurške bolesti Hipokrat dr. Ivanišević, OIB 96570380796, Ksaversa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Specijalna bolnica za kirurške bolesti Hipokrat dr. Ivanišević</item>
      <item>FINA Regionalni centar Zagreb</item>
    </izvorni_sadrzaj>
    <derivirana_varijabla naziv="DomainObject.Predmet.SudioniciListNaziv_1">
      <item>Specijalna bolnica za kirurške bolesti Hipokrat dr. Ivanišević</item>
      <item>FINA Regionalni centar Zagreb</item>
    </derivirana_varijabla>
  </DomainObject.Predmet.SudioniciListNaziv>
  <DomainObject.Predmet.SudioniciListAdressOIB>
    <izvorni_sadrzaj>
      <item>Specijalna bolnica za kirurške bolesti Hipokrat dr. Ivanišević, OIB 96570380796, Ksaversa cesta 59,10000 Zagreb</item>
      <item>FINA Regionalni centar Zagreb, OIB 85821130368, Trg svibanjskih žrtava 1995. 1,10000 Zagreb</item>
    </izvorni_sadrzaj>
    <derivirana_varijabla naziv="DomainObject.Predmet.SudioniciListAdressOIB_1">
      <item>Specijalna bolnica za kirurške bolesti Hipokrat dr. Ivanišević, OIB 96570380796, Ksaversa cesta 59,10000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96570380796</item>
      <item>, OIB 85821130368</item>
    </izvorni_sadrzaj>
    <derivirana_varijabla naziv="DomainObject.Predmet.SudioniciListNazivOIB_1">
      <item>, OIB 96570380796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1861</properties:Characters>
  <properties:Lines>54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2015-11-19T09:40:00Z</dcterms:created>
  <dc:creator>dvorana100</dc:creator>
  <cp:lastModifiedBy>Maja Hilje</cp:lastModifiedBy>
  <dcterms:modified xmlns:xsi="http://www.w3.org/2001/XMLSchema-instance" xsi:type="dcterms:W3CDTF">2015-11-19T14:13:00Z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