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d1db" w14:paraId="476d1db" w:rsidRDefault="00AD5054" w:rsidP="00AD5054" w:rsidR="00AD505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St-1</w:t>
      </w:r>
      <w:r>
        <w:rPr>
          <w:szCs w:val="24"/>
        </w:rPr>
        <w:t>001</w:t>
      </w:r>
      <w:r>
        <w:rPr>
          <w:szCs w:val="24"/>
        </w:rPr>
        <w:t>/2015-</w:t>
      </w:r>
      <w:r>
        <w:rPr>
          <w:szCs w:val="24"/>
        </w:rPr>
        <w:t>4</w:t>
      </w:r>
    </w:p>
    <w:p w:rsidRDefault="00AD5054" w:rsidP="00AD5054" w:rsidR="00AD505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AD5054" w:rsidP="00AD5054" w:rsidR="00AD505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AD5054" w:rsidP="00AD5054" w:rsidR="00AD505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AD5054" w:rsidP="00AD5054" w:rsidR="00AD505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AD5054" w:rsidP="00AD5054" w:rsidR="00AD5054">
      <w:pPr>
        <w:rPr>
          <w:szCs w:val="24"/>
        </w:rPr>
      </w:pPr>
    </w:p>
    <w:p w:rsidRDefault="00AD5054" w:rsidP="00AD5054" w:rsidR="00AD5054">
      <w:pPr>
        <w:rPr>
          <w:szCs w:val="24"/>
        </w:rPr>
      </w:pPr>
    </w:p>
    <w:p w:rsidRDefault="00AD5054" w:rsidP="00AD5054" w:rsidR="00AD505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AD5054" w:rsidP="00AD5054" w:rsidR="00AD5054">
      <w:pPr>
        <w:rPr>
          <w:szCs w:val="24"/>
        </w:rPr>
      </w:pPr>
    </w:p>
    <w:p w:rsidRDefault="00AD5054" w:rsidP="00AD5054" w:rsidR="00AD505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AD5054" w:rsidP="00AD5054" w:rsidR="00AD5054">
      <w:pPr>
        <w:rPr>
          <w:szCs w:val="24"/>
        </w:rPr>
      </w:pPr>
    </w:p>
    <w:p w:rsidRDefault="00AD5054" w:rsidP="00AD5054" w:rsidR="00AD5054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MB ZAVRŠNI GRAĐEVISNKI RADOVI d.o.o., Savska </w:t>
      </w:r>
      <w:proofErr w:type="spellStart"/>
      <w:r>
        <w:t>Ves</w:t>
      </w:r>
      <w:proofErr w:type="spellEnd"/>
      <w:r>
        <w:t>, Radnička 128, OIB: 59699194811</w:t>
      </w:r>
      <w:r>
        <w:t>, dana 03. ožujka 2016. godine</w:t>
      </w:r>
    </w:p>
    <w:p w:rsidRDefault="00AD5054" w:rsidP="00AD5054" w:rsidR="00AD5054">
      <w:pPr>
        <w:jc w:val="both"/>
      </w:pPr>
    </w:p>
    <w:p w:rsidRDefault="00AD5054" w:rsidP="00AD5054" w:rsidR="00AD505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AD5054" w:rsidP="00AD5054" w:rsidR="00AD5054">
      <w:pPr>
        <w:rPr>
          <w:szCs w:val="24"/>
        </w:rPr>
      </w:pPr>
    </w:p>
    <w:p w:rsidRDefault="00AD5054" w:rsidP="00AD5054" w:rsidR="00AD505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MB ZAVRŠNI GRAĐEVISNKI RADOVI d.o.o., Savska </w:t>
      </w:r>
      <w:proofErr w:type="spellStart"/>
      <w:r>
        <w:t>Ves</w:t>
      </w:r>
      <w:proofErr w:type="spellEnd"/>
      <w:r>
        <w:t>, Radnička 128, OIB: 59699194811</w:t>
      </w:r>
      <w:r>
        <w:rPr>
          <w:szCs w:val="24"/>
        </w:rPr>
        <w:t>, s danom 03. ožujka 2016. u 13,00 sati.</w:t>
      </w:r>
    </w:p>
    <w:p w:rsidRDefault="00AD5054" w:rsidP="00AD5054" w:rsidR="00AD5054">
      <w:pPr>
        <w:jc w:val="both"/>
        <w:rPr>
          <w:szCs w:val="24"/>
        </w:rPr>
      </w:pPr>
    </w:p>
    <w:p w:rsidRDefault="00AD5054" w:rsidP="00AD5054" w:rsidR="00AD505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MB ZAVRŠNI GRAĐEVISNKI RADOVI d.o.o., Savska </w:t>
      </w:r>
      <w:proofErr w:type="spellStart"/>
      <w:r>
        <w:t>Ves</w:t>
      </w:r>
      <w:proofErr w:type="spellEnd"/>
      <w:r>
        <w:t>, Radnička 128, OIB: 59699194811.</w:t>
      </w:r>
    </w:p>
    <w:p w:rsidRDefault="00AD5054" w:rsidP="00AD5054" w:rsidR="00AD5054">
      <w:pPr>
        <w:jc w:val="both"/>
      </w:pPr>
    </w:p>
    <w:p w:rsidRDefault="00AD5054" w:rsidP="00AD5054" w:rsidR="00AD5054">
      <w:pPr>
        <w:jc w:val="both"/>
      </w:pPr>
      <w:r>
        <w:tab/>
        <w:t xml:space="preserve">III Za stečajnog upravitelja imenuje se </w:t>
      </w:r>
      <w:r>
        <w:t xml:space="preserve">Miljenko Marinić, Zagreb, </w:t>
      </w:r>
      <w:proofErr w:type="spellStart"/>
      <w:r>
        <w:t>Lopudska</w:t>
      </w:r>
      <w:proofErr w:type="spellEnd"/>
      <w:r>
        <w:t xml:space="preserve"> 1a, OIB: 34668485052.</w:t>
      </w:r>
    </w:p>
    <w:p w:rsidRDefault="00AD5054" w:rsidP="00AD5054" w:rsidR="00AD5054">
      <w:pPr>
        <w:jc w:val="both"/>
        <w:rPr>
          <w:color w:val="FF0000"/>
        </w:rPr>
      </w:pPr>
    </w:p>
    <w:p w:rsidRDefault="00AD5054" w:rsidP="00AD5054" w:rsidR="00AD505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AD5054" w:rsidP="00AD5054" w:rsidR="00AD5054">
      <w:pPr>
        <w:jc w:val="both"/>
        <w:rPr>
          <w:szCs w:val="24"/>
        </w:rPr>
      </w:pPr>
    </w:p>
    <w:p w:rsidRDefault="00AD5054" w:rsidP="00AD5054" w:rsidR="00AD505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MB ZAVRŠNI GRAĐEVISNKI RADOVI d.o.o., Savska </w:t>
      </w:r>
      <w:proofErr w:type="spellStart"/>
      <w:r>
        <w:t>Ves</w:t>
      </w:r>
      <w:proofErr w:type="spellEnd"/>
      <w:r>
        <w:t>, Radnička 128, OIB: 59699194811</w:t>
      </w:r>
      <w:r>
        <w:rPr>
          <w:szCs w:val="24"/>
        </w:rPr>
        <w:t>, bit će brisan iz sudskog registra.</w:t>
      </w:r>
    </w:p>
    <w:p w:rsidRDefault="00AD5054" w:rsidP="00AD5054" w:rsidR="00AD5054">
      <w:pPr>
        <w:rPr>
          <w:szCs w:val="24"/>
        </w:rPr>
      </w:pPr>
    </w:p>
    <w:p w:rsidRDefault="00AD5054" w:rsidP="00AD5054" w:rsidR="00AD505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AD5054" w:rsidP="00AD5054" w:rsidR="00AD5054">
      <w:pPr>
        <w:rPr>
          <w:szCs w:val="24"/>
        </w:rPr>
      </w:pPr>
    </w:p>
    <w:p w:rsidRDefault="00AD5054" w:rsidP="00AD5054" w:rsidR="00AD5054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04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AD5054" w:rsidP="00AD5054" w:rsidR="00AD5054">
      <w:pPr>
        <w:rPr>
          <w:szCs w:val="24"/>
        </w:rPr>
      </w:pPr>
    </w:p>
    <w:p w:rsidRDefault="00AD5054" w:rsidP="00AD5054" w:rsidR="00AD5054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AD5054" w:rsidP="00AD5054" w:rsidR="00AD5054">
      <w:pPr>
        <w:rPr>
          <w:szCs w:val="24"/>
        </w:rPr>
      </w:pPr>
    </w:p>
    <w:p w:rsidRDefault="00AD5054" w:rsidP="00AD5054" w:rsidR="00AD5054">
      <w:pPr>
        <w:rPr>
          <w:szCs w:val="24"/>
        </w:rPr>
      </w:pPr>
    </w:p>
    <w:p w:rsidRDefault="00AD5054" w:rsidP="00AD5054" w:rsidR="00AD5054">
      <w:pPr>
        <w:jc w:val="center"/>
        <w:rPr>
          <w:szCs w:val="24"/>
        </w:rPr>
      </w:pPr>
      <w:r>
        <w:rPr>
          <w:szCs w:val="24"/>
        </w:rPr>
        <w:t>U Varaždinu, 03. ožujka 2016.</w:t>
      </w:r>
    </w:p>
    <w:p w:rsidRDefault="00AD5054" w:rsidP="00AD5054" w:rsidR="00AD505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AD5054" w:rsidP="00AD5054" w:rsidR="00AD5054">
      <w:pPr>
        <w:rPr>
          <w:szCs w:val="24"/>
        </w:rPr>
      </w:pPr>
      <w:r>
        <w:rPr>
          <w:szCs w:val="24"/>
        </w:rPr>
        <w:t xml:space="preserve">     </w:t>
      </w:r>
    </w:p>
    <w:p w:rsidRDefault="00AD5054" w:rsidP="00AD5054" w:rsidR="00AD505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AD5054" w:rsidP="00AD5054" w:rsidR="00AD505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AD5054" w:rsidP="00AD5054" w:rsidR="00AD505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AD5054" w:rsidP="00AD5054" w:rsidR="00AD5054">
      <w:pPr>
        <w:rPr>
          <w:szCs w:val="24"/>
        </w:rPr>
      </w:pPr>
    </w:p>
    <w:p w:rsidRDefault="00AD5054" w:rsidP="00AD5054" w:rsidR="00AD5054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AD5054" w:rsidP="00AD5054" w:rsidR="00AD505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AD5054" w:rsidP="00AD5054" w:rsidR="00AD5054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AD5054" w:rsidP="00AD5054" w:rsidR="00AD505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D5054" w:rsidP="00AD5054" w:rsidR="00AD5054">
      <w:pPr>
        <w:rPr>
          <w:szCs w:val="24"/>
        </w:rPr>
      </w:pPr>
    </w:p>
    <w:p w:rsidRDefault="00AD5054" w:rsidP="00AD5054" w:rsidR="00AD5054">
      <w:pPr>
        <w:rPr>
          <w:szCs w:val="24"/>
        </w:rPr>
      </w:pPr>
    </w:p>
    <w:p w:rsidRDefault="00AD5054" w:rsidP="00AD5054" w:rsidR="00AD5054">
      <w:pPr>
        <w:rPr>
          <w:szCs w:val="24"/>
        </w:rPr>
      </w:pPr>
      <w:r>
        <w:rPr>
          <w:szCs w:val="24"/>
        </w:rPr>
        <w:t>DNA:</w:t>
      </w:r>
    </w:p>
    <w:p w:rsidRDefault="00AD5054" w:rsidP="00AD5054" w:rsidR="00AD505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AD5054" w:rsidP="00AD5054" w:rsidR="00AD505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AD5054" w:rsidP="00AD5054" w:rsidR="00AD505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MB ZAVRŠNI GRAĐEVISNKI RADOVI d.o.o., Savska </w:t>
      </w:r>
      <w:proofErr w:type="spellStart"/>
      <w:r>
        <w:t>Ves</w:t>
      </w:r>
      <w:proofErr w:type="spellEnd"/>
      <w:r>
        <w:t>, Radnička 128, OIB: 59699194811</w:t>
      </w:r>
    </w:p>
    <w:p w:rsidRDefault="00AD5054" w:rsidP="00AD5054" w:rsidR="00AD5054">
      <w:pPr>
        <w:numPr>
          <w:ilvl w:val="0"/>
          <w:numId w:val="47"/>
        </w:numPr>
        <w:rPr>
          <w:szCs w:val="24"/>
        </w:rPr>
      </w:pPr>
      <w:r>
        <w:t xml:space="preserve">Direktor dužnika Mladen </w:t>
      </w:r>
      <w:proofErr w:type="spellStart"/>
      <w:r>
        <w:t>Bratinšćak</w:t>
      </w:r>
      <w:proofErr w:type="spellEnd"/>
      <w:r>
        <w:t xml:space="preserve">, Savska </w:t>
      </w:r>
      <w:proofErr w:type="spellStart"/>
      <w:r>
        <w:t>Ves</w:t>
      </w:r>
      <w:proofErr w:type="spellEnd"/>
      <w:r>
        <w:t>, Radnička 128</w:t>
      </w:r>
    </w:p>
    <w:p w:rsidRDefault="00AD5054" w:rsidP="00AD5054" w:rsidR="00AD505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AD5054" w:rsidP="00AD5054" w:rsidR="00AD505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AD5054" w:rsidP="00AD5054" w:rsidR="00AD505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Miljenko Marinić, Zagreb, </w:t>
      </w:r>
      <w:proofErr w:type="spellStart"/>
      <w:r>
        <w:t>Lopudska</w:t>
      </w:r>
      <w:proofErr w:type="spellEnd"/>
      <w:r>
        <w:t xml:space="preserve"> 1a</w:t>
      </w:r>
    </w:p>
    <w:p w:rsidRDefault="00AD5054" w:rsidP="00AD5054" w:rsidR="00AD505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AD5054" w:rsidP="00AD5054" w:rsidR="00AD5054">
      <w:pPr>
        <w:rPr>
          <w:szCs w:val="24"/>
        </w:rPr>
      </w:pPr>
    </w:p>
    <w:p w:rsidRDefault="00AD5054" w:rsidP="00AD5054" w:rsidR="00AD5054">
      <w:pPr>
        <w:rPr>
          <w:szCs w:val="24"/>
        </w:rPr>
      </w:pPr>
    </w:p>
    <w:p w:rsidRDefault="00AD5054" w:rsidP="00AD5054" w:rsidR="00AD5054">
      <w:pPr>
        <w:rPr>
          <w:szCs w:val="24"/>
        </w:rPr>
      </w:pPr>
    </w:p>
    <w:p w:rsidRDefault="00AD5054" w:rsidP="00AD5054" w:rsidR="00AD5054">
      <w:pPr>
        <w:rPr>
          <w:szCs w:val="24"/>
        </w:rPr>
      </w:pPr>
    </w:p>
    <w:p w:rsidRDefault="00AD5054" w:rsidP="00AD5054" w:rsidR="00AD5054">
      <w:pPr>
        <w:rPr>
          <w:szCs w:val="24"/>
        </w:rPr>
      </w:pPr>
    </w:p>
    <w:p w:rsidRDefault="00AD5054" w:rsidP="00AD5054" w:rsidR="00AD5054"/>
    <w:p w:rsidRDefault="00AD5054" w:rsidP="00AD5054" w:rsidR="00AD5054"/>
    <w:p w:rsidRDefault="00AD5054" w:rsidP="00AD5054" w:rsidR="00AD5054"/>
    <w:p w:rsidRDefault="00AD5054" w:rsidP="00AD5054" w:rsidR="00AD5054"/>
    <w:p w:rsidRDefault="00AD5054" w:rsidP="00AD5054" w:rsidR="00AD5054"/>
    <w:p w:rsidRDefault="00DA0242" w:rsidP="00AD5054" w:rsidR="00DA0242" w:rsidRPr="00AD5054"/>
    <w:sectPr w:rsidSect="00EB0D4C" w:rsidR="00DA0242" w:rsidRPr="00AD505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054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D505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D505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1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St-1001/2015-4</izvorni_sadrzaj>
    <derivirana_varijabla naziv="DomainObject.Oznaka_1">St-1001/2015-4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St-1001/2015</izvorni_sadrzaj>
    <derivirana_varijabla naziv="DomainObject.Predmet.OznakaBroj_1">St-1001/2015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ZAVRŠNI GRAĐEVINSKI RADOVI društvo s ograničenom odgovornošću za građevinarstvo, trgovinu i usluge</izvorni_sadrzaj>
    <derivirana_varijabla naziv="DomainObject.Predmet.ProtustrankaFormated_1">  MB ZAVRŠNI GRAĐEVINSKI RADOVI društvo s ograničenom odgovornošću za građevinarstvo, trgovinu i usluge</derivirana_varijabla>
  </DomainObject.Predmet.ProtustrankaFormated>
  <DomainObject.Predmet.ProtustrankaFormatedOIB>
    <izvorni_sadrzaj>  MB ZAVRŠNI GRAĐEVINSKI RADOVI društvo s ograničenom odgovornošću za građevinarstvo, trgovinu i usluge, OIB 59699194811</izvorni_sadrzaj>
    <derivirana_varijabla naziv="DomainObject.Predmet.ProtustrankaFormatedOIB_1">  MB ZAVRŠNI GRAĐEVINSKI RADOVI društvo s ograničenom odgovornošću za građevinarstvo, trgovinu i usluge, OIB 59699194811</derivirana_varijabla>
  </DomainObject.Predmet.ProtustrankaFormatedOIB>
  <DomainObject.Predmet.ProtustrankaFormatedWithAdress>
    <izvorni_sadrzaj> MB ZAVRŠNI GRAĐEVINSKI RADOVI društvo s ograničenom odgovornošću za građevinarstvo, trgovinu i usluge, Radnička 128, 40000 Savska Ves</izvorni_sadrzaj>
    <derivirana_varijabla naziv="DomainObject.Predmet.ProtustrankaFormatedWithAdress_1"> MB ZAVRŠNI GRAĐEVINSKI RADOVI društvo s ograničenom odgovornošću za građevinarstvo, trgovinu i usluge, Radnička 128, 40000 Savska Ves</derivirana_varijabla>
  </DomainObject.Predmet.ProtustrankaFormatedWithAdress>
  <DomainObject.Predmet.ProtustrankaFormatedWithAdressOIB>
    <izvorni_sadrzaj> MB ZAVRŠNI GRAĐEVINSKI RADOVI društvo s ograničenom odgovornošću za građevinarstvo, trgovinu i usluge, OIB 59699194811, Radnička 128, 40000 Savska Ves</izvorni_sadrzaj>
    <derivirana_varijabla naziv="DomainObject.Predmet.ProtustrankaFormatedWithAdressOIB_1"> MB ZAVRŠNI GRAĐEVINSKI RADOVI društvo s ograničenom odgovornošću za građevinarstvo, trgovinu i usluge, OIB 59699194811, Radnička 128, 40000 Savska Ves</derivirana_varijabla>
  </DomainObject.Predmet.ProtustrankaFormatedWithAdressOIB>
  <DomainObject.Predmet.ProtustrankaWithAdress>
    <izvorni_sadrzaj>MB ZAVRŠNI GRAĐEVINSKI RADOVI društvo s ograničenom odgovornošću za građevinarstvo, trgovinu i usluge Radnička 128, 40000 Savska Ves</izvorni_sadrzaj>
    <derivirana_varijabla naziv="DomainObject.Predmet.ProtustrankaWithAdress_1">MB ZAVRŠNI GRAĐEVINSKI RADOVI društvo s ograničenom odgovornošću za građevinarstvo, trgovinu i usluge Radnička 128, 40000 Savska Ves</derivirana_varijabla>
  </DomainObject.Predmet.ProtustrankaWithAdress>
  <DomainObject.Predmet.ProtustrankaWithAdressOIB>
    <izvorni_sadrzaj>MB ZAVRŠNI GRAĐEVINSKI RADOVI društvo s ograničenom odgovornošću za građevinarstvo, trgovinu i usluge, OIB 59699194811, Radnička 128, 40000 Savska Ves</izvorni_sadrzaj>
    <derivirana_varijabla naziv="DomainObject.Predmet.ProtustrankaWithAdressOIB_1">MB ZAVRŠNI GRAĐEVINSKI RADOVI društvo s ograničenom odgovornošću za građevinarstvo, trgovinu i usluge, OIB 59699194811, Radnička 128, 40000 Savska Ves</derivirana_varijabla>
  </DomainObject.Predmet.ProtustrankaWithAdressOIB>
  <DomainObject.Predmet.ProtustrankaNazivFormated>
    <izvorni_sadrzaj>MB ZAVRŠNI GRAĐEVINSKI RADOVI društvo s ograničenom odgovornošću za građevinarstvo, trgovinu i usluge</izvorni_sadrzaj>
    <derivirana_varijabla naziv="DomainObject.Predmet.ProtustrankaNazivFormated_1">MB ZAVRŠNI GRAĐEVINSKI RADOVI društvo s ograničenom odgovornošću za građevinarstvo, trgovinu i usluge</derivirana_varijabla>
  </DomainObject.Predmet.ProtustrankaNazivFormated>
  <DomainObject.Predmet.ProtustrankaNazivFormatedOIB>
    <izvorni_sadrzaj>MB ZAVRŠNI GRAĐEVINSKI RADOVI društvo s ograničenom odgovornošću za građevinarstvo, trgovinu i usluge, OIB 59699194811</izvorni_sadrzaj>
    <derivirana_varijabla naziv="DomainObject.Predmet.ProtustrankaNazivFormatedOIB_1">MB ZAVRŠNI GRAĐEVINSKI RADOVI društvo s ograničenom odgovornošću za građevinarstvo, trgovinu i usluge, OIB 59699194811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91411.37</izvorni_sadrzaj>
    <derivirana_varijabla naziv="DomainObject.Predmet.TrenutnaVrijednost_1">91411.37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MB ZAVRŠNI GRAĐEVINSKI RADOVI društvo s ograničenom odgovornošću za građevinarstvo, trgovinu i usluge</item>
    </izvorni_sadrzaj>
    <derivirana_varijabla naziv="DomainObject.Predmet.ProtuStrankaListFormated_1">
      <item>MB ZAVRŠNI GRAĐEVINSKI RADOVI društvo s ograničenom odgovornošću za građevinarstvo, trgovinu i usluge</item>
    </derivirana_varijabla>
  </DomainObject.Predmet.ProtuStrankaListFormated>
  <DomainObject.Predmet.ProtuStrankaListFormatedOIB>
    <izvorni_sadrzaj>
      <item>MB ZAVRŠNI GRAĐEVINSKI RADOVI društvo s ograničenom odgovornošću za građevinarstvo, trgovinu i usluge, OIB 59699194811</item>
    </izvorni_sadrzaj>
    <derivirana_varijabla naziv="DomainObject.Predmet.ProtuStrankaListFormatedOIB_1">
      <item>MB ZAVRŠNI GRAĐEVINSKI RADOVI društvo s ograničenom odgovornošću za građevinarstvo, trgovinu i usluge, OIB 59699194811</item>
    </derivirana_varijabla>
  </DomainObject.Predmet.ProtuStrankaListFormatedOIB>
  <DomainObject.Predmet.ProtuStrankaListFormatedWithAdress>
    <izvorni_sadrzaj>
      <item>MB ZAVRŠNI GRAĐEVINSKI RADOVI društvo s ograničenom odgovornošću za građevinarstvo, trgovinu i usluge, Radnička 128, 40000 Savska Ves</item>
    </izvorni_sadrzaj>
    <derivirana_varijabla naziv="DomainObject.Predmet.ProtuStrankaListFormatedWithAdress_1">
      <item>MB ZAVRŠNI GRAĐEVINSKI RADOVI društvo s ograničenom odgovornošću za građevinarstvo, trgovinu i usluge, Radnička 128, 40000 Savska Ves</item>
    </derivirana_varijabla>
  </DomainObject.Predmet.ProtuStrankaListFormatedWithAdress>
  <DomainObject.Predmet.ProtuStrankaListFormatedWithAdressOIB>
    <izvorni_sadrzaj>
      <item>MB ZAVRŠNI GRAĐEVINSKI RADOVI društvo s ograničenom odgovornošću za građevinarstvo, trgovinu i usluge, OIB 59699194811, Radnička 128, 40000 Savska Ves</item>
    </izvorni_sadrzaj>
    <derivirana_varijabla naziv="DomainObject.Predmet.ProtuStrankaListFormatedWithAdressOIB_1">
      <item>MB ZAVRŠNI GRAĐEVINSKI RADOVI društvo s ograničenom odgovornošću za građevinarstvo, trgovinu i usluge, OIB 59699194811, Radnička 128, 40000 Savska Ves</item>
    </derivirana_varijabla>
  </DomainObject.Predmet.ProtuStrankaListFormatedWithAdressOIB>
  <DomainObject.Predmet.ProtuStrankaListNazivFormated>
    <izvorni_sadrzaj>
      <item>MB ZAVRŠNI GRAĐEVINSKI RADOVI društvo s ograničenom odgovornošću za građevinarstvo, trgovinu i usluge</item>
    </izvorni_sadrzaj>
    <derivirana_varijabla naziv="DomainObject.Predmet.ProtuStrankaListNazivFormated_1">
      <item>MB ZAVRŠNI GRAĐEVINSKI RADOVI društvo s ograničenom odgovornošću za građevinarstvo, trgovinu i usluge</item>
    </derivirana_varijabla>
  </DomainObject.Predmet.ProtuStrankaListNazivFormated>
  <DomainObject.Predmet.ProtuStrankaListNazivFormatedOIB>
    <izvorni_sadrzaj>
      <item>MB ZAVRŠNI GRAĐEVINSKI RADOVI društvo s ograničenom odgovornošću za građevinarstvo, trgovinu i usluge, OIB 59699194811</item>
    </izvorni_sadrzaj>
    <derivirana_varijabla naziv="DomainObject.Predmet.ProtuStrankaListNazivFormatedOIB_1">
      <item>MB ZAVRŠNI GRAĐEVINSKI RADOVI društvo s ograničenom odgovornošću za građevinarstvo, trgovinu i usluge, OIB 59699194811</item>
    </derivirana_varijabla>
  </DomainObject.Predmet.ProtuStrankaListNazivFormatedOIB>
  <DomainObject.Predmet.OstaliListFormated>
    <izvorni_sadrzaj>
      <item>Sudski registar, Trgovački sud u Varaždinu</item>
      <item>Mladen Bratinšćak</item>
    </izvorni_sadrzaj>
    <derivirana_varijabla naziv="DomainObject.Predmet.OstaliListFormated_1">
      <item>Sudski registar, Trgovački sud u Varaždinu</item>
      <item>Mladen Bratinšćak</item>
    </derivirana_varijabla>
  </DomainObject.Predmet.OstaliListFormated>
  <DomainObject.Predmet.OstaliListFormatedOIB>
    <izvorni_sadrzaj>
      <item>Sudski registar, Trgovački sud u Varaždinu</item>
      <item>Mladen Bratinšćak, OIB 09880376426</item>
    </izvorni_sadrzaj>
    <derivirana_varijabla naziv="DomainObject.Predmet.OstaliListFormatedOIB_1">
      <item>Sudski registar, Trgovački sud u Varaždinu</item>
      <item>Mladen Bratinšćak, OIB 09880376426</item>
    </derivirana_varijabla>
  </DomainObject.Predmet.OstaliListFormatedOIB>
  <DomainObject.Predmet.OstaliListFormatedWithAdress>
    <izvorni_sadrzaj>
      <item>Sudski registar, Trgovački sud u Varaždinu</item>
      <item>Mladen Bratinšćak, Radnička 128, 40000 Savska Ves</item>
    </izvorni_sadrzaj>
    <derivirana_varijabla naziv="DomainObject.Predmet.OstaliListFormatedWithAdress_1">
      <item>Sudski registar, Trgovački sud u Varaždinu</item>
      <item>Mladen Bratinšćak, Radnička 128, 40000 Savska Ves</item>
    </derivirana_varijabla>
  </DomainObject.Predmet.OstaliListFormatedWithAdress>
  <DomainObject.Predmet.OstaliListFormatedWithAdressOIB>
    <izvorni_sadrzaj>
      <item>Sudski registar, Trgovački sud u Varaždinu</item>
      <item>Mladen Bratinšćak, OIB 09880376426, Radnička 128, 40000 Savska Ves</item>
    </izvorni_sadrzaj>
    <derivirana_varijabla naziv="DomainObject.Predmet.OstaliListFormatedWithAdressOIB_1">
      <item>Sudski registar, Trgovački sud u Varaždinu</item>
      <item>Mladen Bratinšćak, OIB 09880376426, Radnička 128, 40000 Savska Ves</item>
    </derivirana_varijabla>
  </DomainObject.Predmet.OstaliListFormatedWithAdressOIB>
  <DomainObject.Predmet.OstaliListNazivFormated>
    <izvorni_sadrzaj>
      <item>Sudski registar, Trgovački sud u Varaždinu</item>
      <item>Mladen Bratinšćak</item>
    </izvorni_sadrzaj>
    <derivirana_varijabla naziv="DomainObject.Predmet.OstaliListNazivFormated_1">
      <item>Sudski registar, Trgovački sud u Varaždinu</item>
      <item>Mladen Bratinšćak</item>
    </derivirana_varijabla>
  </DomainObject.Predmet.OstaliListNazivFormated>
  <DomainObject.Predmet.OstaliListNazivFormatedOIB>
    <izvorni_sadrzaj>
      <item>Sudski registar, Trgovački sud u Varaždinu</item>
      <item>Mladen Bratinšćak, OIB 09880376426</item>
    </izvorni_sadrzaj>
    <derivirana_varijabla naziv="DomainObject.Predmet.OstaliListNazivFormatedOIB_1">
      <item>Sudski registar, Trgovački sud u Varaždinu</item>
      <item>Mladen Bratinšćak, OIB 09880376426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St-1001/2015-4</izvorni_sadrzaj>
    <derivirana_varijabla naziv="DomainObject.PoslovniBrojDokumenta_1">St-1001/2015-4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MB ZAVRŠNI GRAĐEVINSKI RADOVI društvo s ograničenom odgovornošću za građevinarstvo, trgovinu i usluge</izvorni_sadrzaj>
    <derivirana_varijabla naziv="DomainObject.Predmet.ProtustrankaIDrugi_1">MB ZAVRŠNI GRAĐEVINSKI RADOVI društvo s ograničenom odgovornošću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MB ZAVRŠNI GRAĐEVINSKI RADOVI društvo s ograničenom odgovornošću za građevinarstvo, trgovinu i usluge, OIB 59699194811, Radnička 128, 40000 Savska Ves</izvorni_sadrzaj>
    <derivirana_varijabla naziv="DomainObject.Predmet.ProtustrankaIDrugiAdressOIB_1">MB ZAVRŠNI GRAĐEVINSKI RADOVI društvo s ograničenom odgovornošću za građevinarstvo, trgovinu i usluge, OIB 59699194811, Radnička 128,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MB ZAVRŠNI GRAĐEVINSKI RADOVI društvo s ograničenom odgovornošću za građevinarstvo, trgovinu i usluge</item>
      <item>Sudski registar, Trgovački sud u Varaždinu</item>
      <item>Mladen Bratinšćak</item>
    </izvorni_sadrzaj>
    <derivirana_varijabla naziv="DomainObject.Predmet.SudioniciListNaziv_1">
      <item>Financijska agencija</item>
      <item>MB ZAVRŠNI GRAĐEVINSKI RADOVI društvo s ograničenom odgovornošću za građevinarstvo, trgovinu i usluge</item>
      <item>Sudski registar, Trgovački sud u Varaždinu</item>
      <item>Mladen Bratinšćak</item>
    </derivirana_varijabla>
  </DomainObject.Predmet.SudioniciListNaziv>
  <DomainObject.Predmet.SudioniciListAdressOIB>
    <izvorni_sadrzaj>
      <item>Financijska agencija, OIB 85821130368, A. Cesarca 2,42000 Varaždin</item>
      <item>MB ZAVRŠNI GRAĐEVINSKI RADOVI društvo s ograničenom odgovornošću za građevinarstvo, trgovinu i usluge, OIB 59699194811, Radnička 128,40000 Savska Ves</item>
      <item>Sudski registar, Trgovački sud u Varaždinu</item>
      <item>Mladen Bratinšćak, OIB 09880376426, Radnička 128,40000 Savska Ves</item>
    </izvorni_sadrzaj>
    <derivirana_varijabla naziv="DomainObject.Predmet.SudioniciListAdressOIB_1">
      <item>Financijska agencija, OIB 85821130368, A. Cesarca 2,42000 Varaždin</item>
      <item>MB ZAVRŠNI GRAĐEVINSKI RADOVI društvo s ograničenom odgovornošću za građevinarstvo, trgovinu i usluge, OIB 59699194811, Radnička 128,40000 Savska Ves</item>
      <item>Sudski registar, Trgovački sud u Varaždinu</item>
      <item>Mladen Bratinšćak, OIB 09880376426, Radnička 128,40000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11400-EDDB-4070-AA6D-91F55AD7F1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2809</properties:Characters>
  <properties:Lines>92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2016-03-03T09:27:00Z</cp:lastPrinted>
  <dcterms:modified xmlns:xsi="http://www.w3.org/2001/XMLSchema-instance" xsi:type="dcterms:W3CDTF">2016-03-03T09:27:00Z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St-1001/2015-4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