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7799" w14:paraId="1ab7799" w:rsidRDefault="004717F5" w:rsidP="004717F5" w:rsidR="004717F5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7F5" w:rsidP="004717F5" w:rsidR="004717F5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717F5" w:rsidP="004717F5" w:rsidR="004717F5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717F5" w:rsidP="004717F5" w:rsidR="004717F5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4717F5" w:rsidP="004717F5" w:rsidR="004717F5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4717F5" w:rsidP="004717F5" w:rsidR="004717F5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4717F5" w:rsidP="004717F5" w:rsidR="004717F5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717F5" w:rsidP="004717F5" w:rsidR="004717F5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6701 od 9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</w:t>
      </w:r>
      <w:r>
        <w:rPr>
          <w:rFonts w:cs="Times New Roman" w:eastAsia="Calibri"/>
          <w:lang w:eastAsia="en-US"/>
        </w:rPr>
        <w:t xml:space="preserve"> DALY d. o. o. Rovinj, Vodnjanska 13, OIB 72169731920, MBS 130020042,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717F5" w:rsidP="004717F5" w:rsidR="004717F5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DALY d. o. o. Rovinj, Vodnjanska 13, OIB 72169731920, MBS 130020042.</w:t>
      </w:r>
    </w:p>
    <w:p w:rsidRDefault="004717F5" w:rsidP="004717F5" w:rsidR="004717F5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DALY d. o. o. Rovinj.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684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182,00 kune</w:t>
      </w:r>
      <w:r w:rsidRPr="00525201">
        <w:rPr>
          <w:rFonts w:cs="Times New Roman" w:eastAsia="Times New Roman"/>
          <w:szCs w:val="24"/>
        </w:rPr>
        <w:t>.</w:t>
      </w: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Tt-15/6876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4717F5" w:rsidP="004717F5" w:rsidR="004717F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717F5" w:rsidP="004717F5" w:rsidR="004717F5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4717F5" w:rsidP="004717F5" w:rsidR="004717F5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4717F5" w:rsidP="004717F5" w:rsidR="004717F5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4717F5" w:rsidP="004717F5" w:rsidR="004717F5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4717F5" w:rsidP="004717F5" w:rsidR="004717F5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717F5" w:rsidP="004717F5" w:rsidR="004717F5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4717F5" w:rsidP="004717F5" w:rsidR="004717F5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4717F5" w:rsidP="004717F5" w:rsidR="004717F5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717F5" w:rsidP="004717F5" w:rsidR="004717F5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717F5" w:rsidP="004717F5" w:rsidR="004717F5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4717F5" w:rsidP="004717F5" w:rsidR="004717F5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4717F5" w:rsidP="004717F5" w:rsidR="004717F5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 w:rsidRPr="00525201">
      <w:pPr>
        <w:tabs>
          <w:tab w:pos="4438" w:val="left"/>
        </w:tabs>
        <w:rPr>
          <w:rFonts w:cs="Times New Roman" w:eastAsia="Times New Roman"/>
        </w:rPr>
      </w:pPr>
    </w:p>
    <w:p w:rsidRDefault="004717F5" w:rsidP="004717F5" w:rsidR="004717F5"/>
    <w:p w:rsidRDefault="004717F5" w:rsidP="004717F5" w:rsidR="004717F5"/>
    <w:p w:rsidRDefault="00011F18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764" w:rsidP="004717F5" w:rsidR="00070764">
      <w:r>
        <w:separator/>
      </w:r>
    </w:p>
  </w:endnote>
  <w:endnote w:id="0" w:type="continuationSeparator">
    <w:p w:rsidRDefault="00070764" w:rsidP="004717F5" w:rsidR="00070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764" w:rsidP="004717F5" w:rsidR="00070764">
      <w:r>
        <w:separator/>
      </w:r>
    </w:p>
  </w:footnote>
  <w:footnote w:id="0" w:type="continuationSeparator">
    <w:p w:rsidRDefault="00070764" w:rsidP="004717F5" w:rsidR="00070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0764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1F18">
          <w:rPr>
            <w:noProof/>
          </w:rPr>
          <w:t>2</w:t>
        </w:r>
        <w:r>
          <w:fldChar w:fldCharType="end"/>
        </w:r>
      </w:sdtContent>
    </w:sdt>
    <w:r>
      <w:tab/>
      <w:t>11 St-11</w:t>
    </w:r>
    <w:r w:rsidR="004717F5">
      <w:t>71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0764" w:rsidP="00D1273B" w:rsidR="00D1273B">
    <w:pPr>
      <w:pStyle w:val="Zaglavlje"/>
      <w:jc w:val="right"/>
    </w:pPr>
    <w:r>
      <w:t>11 St-11</w:t>
    </w:r>
    <w:r w:rsidR="004717F5">
      <w:t>71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5C3"/>
    <w:rsid w:val="00001112"/>
    <w:rsid w:val="000065A0"/>
    <w:rsid w:val="00011F18"/>
    <w:rsid w:val="00014669"/>
    <w:rsid w:val="00020CD8"/>
    <w:rsid w:val="00035007"/>
    <w:rsid w:val="00043999"/>
    <w:rsid w:val="00057AD1"/>
    <w:rsid w:val="00070764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17F5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35C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17F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17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17F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7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17F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17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17F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F1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1F1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1F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1F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17F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17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17F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17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17F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17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17F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F1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1F1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1F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1F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DALY d.o.o. ROVINJ</izvorni_sadrzaj>
    <derivirana_varijabla naziv="DomainObject.Predmet.ProtustrankaFormated_1">  DALY d.o.o. ROVINJ</derivirana_varijabla>
  </DomainObject.Predmet.ProtustrankaFormated>
  <DomainObject.Predmet.ProtustrankaFormatedOIB>
    <izvorni_sadrzaj>  DALY d.o.o. ROVINJ, OIB 72169731920</izvorni_sadrzaj>
    <derivirana_varijabla naziv="DomainObject.Predmet.ProtustrankaFormatedOIB_1">  DALY d.o.o. ROVINJ, OIB 72169731920</derivirana_varijabla>
  </DomainObject.Predmet.ProtustrankaFormatedOIB>
  <DomainObject.Predmet.ProtustrankaFormatedWithAdress>
    <izvorni_sadrzaj> DALY d.o.o. ROVINJ, Vodnjanska 13, 52210 Rovinj</izvorni_sadrzaj>
    <derivirana_varijabla naziv="DomainObject.Predmet.ProtustrankaFormatedWithAdress_1"> DALY d.o.o. ROVINJ, Vodnjanska 13, 52210 Rovinj</derivirana_varijabla>
  </DomainObject.Predmet.ProtustrankaFormatedWithAdress>
  <DomainObject.Predmet.ProtustrankaFormatedWithAdressOIB>
    <izvorni_sadrzaj> DALY d.o.o. ROVINJ, OIB 72169731920, Vodnjanska 13, 52210 Rovinj</izvorni_sadrzaj>
    <derivirana_varijabla naziv="DomainObject.Predmet.ProtustrankaFormatedWithAdressOIB_1"> DALY d.o.o. ROVINJ, OIB 72169731920, Vodnjanska 13, 52210 Rovinj</derivirana_varijabla>
  </DomainObject.Predmet.ProtustrankaFormatedWithAdressOIB>
  <DomainObject.Predmet.ProtustrankaWithAdress>
    <izvorni_sadrzaj>DALY d.o.o. ROVINJ Vodnjanska 13, 52210 Rovinj</izvorni_sadrzaj>
    <derivirana_varijabla naziv="DomainObject.Predmet.ProtustrankaWithAdress_1">DALY d.o.o. ROVINJ Vodnjanska 13, 52210 Rovinj</derivirana_varijabla>
  </DomainObject.Predmet.ProtustrankaWithAdress>
  <DomainObject.Predmet.ProtustrankaWithAdressOIB>
    <izvorni_sadrzaj>DALY d.o.o. ROVINJ, OIB 72169731920, Vodnjanska 13, 52210 Rovinj</izvorni_sadrzaj>
    <derivirana_varijabla naziv="DomainObject.Predmet.ProtustrankaWithAdressOIB_1">DALY d.o.o. ROVINJ, OIB 72169731920, Vodnjanska 13, 52210 Rovinj</derivirana_varijabla>
  </DomainObject.Predmet.ProtustrankaWithAdressOIB>
  <DomainObject.Predmet.ProtustrankaNazivFormated>
    <izvorni_sadrzaj>DALY d.o.o. ROVINJ</izvorni_sadrzaj>
    <derivirana_varijabla naziv="DomainObject.Predmet.ProtustrankaNazivFormated_1">DALY d.o.o. ROVINJ</derivirana_varijabla>
  </DomainObject.Predmet.ProtustrankaNazivFormated>
  <DomainObject.Predmet.ProtustrankaNazivFormatedOIB>
    <izvorni_sadrzaj>DALY d.o.o. ROVINJ, OIB 72169731920</izvorni_sadrzaj>
    <derivirana_varijabla naziv="DomainObject.Predmet.ProtustrankaNazivFormatedOIB_1">DALY d.o.o. ROVINJ, OIB 72169731920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182.00</izvorni_sadrzaj>
    <derivirana_varijabla naziv="DomainObject.Predmet.TrenutnaVrijednost_1">182.00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DALY d.o.o. ROVINJ</item>
    </izvorni_sadrzaj>
    <derivirana_varijabla naziv="DomainObject.Predmet.ProtuStrankaListFormated_1">
      <item>DALY d.o.o. ROVINJ</item>
    </derivirana_varijabla>
  </DomainObject.Predmet.ProtuStrankaListFormated>
  <DomainObject.Predmet.ProtuStrankaListFormatedOIB>
    <izvorni_sadrzaj>
      <item>DALY d.o.o. ROVINJ, OIB 72169731920</item>
    </izvorni_sadrzaj>
    <derivirana_varijabla naziv="DomainObject.Predmet.ProtuStrankaListFormatedOIB_1">
      <item>DALY d.o.o. ROVINJ, OIB 72169731920</item>
    </derivirana_varijabla>
  </DomainObject.Predmet.ProtuStrankaListFormatedOIB>
  <DomainObject.Predmet.ProtuStrankaListFormatedWithAdress>
    <izvorni_sadrzaj>
      <item>DALY d.o.o. ROVINJ, Vodnjanska 13, 52210 Rovinj</item>
    </izvorni_sadrzaj>
    <derivirana_varijabla naziv="DomainObject.Predmet.ProtuStrankaListFormatedWithAdress_1">
      <item>DALY d.o.o. ROVINJ, Vodnjanska 13, 52210 Rovinj</item>
    </derivirana_varijabla>
  </DomainObject.Predmet.ProtuStrankaListFormatedWithAdress>
  <DomainObject.Predmet.ProtuStrankaListFormatedWithAdressOIB>
    <izvorni_sadrzaj>
      <item>DALY d.o.o. ROVINJ, OIB 72169731920, Vodnjanska 13, 52210 Rovinj</item>
    </izvorni_sadrzaj>
    <derivirana_varijabla naziv="DomainObject.Predmet.ProtuStrankaListFormatedWithAdressOIB_1">
      <item>DALY d.o.o. ROVINJ, OIB 72169731920, Vodnjanska 13, 52210 Rovinj</item>
    </derivirana_varijabla>
  </DomainObject.Predmet.ProtuStrankaListFormatedWithAdressOIB>
  <DomainObject.Predmet.ProtuStrankaListNazivFormated>
    <izvorni_sadrzaj>
      <item>DALY d.o.o. ROVINJ</item>
    </izvorni_sadrzaj>
    <derivirana_varijabla naziv="DomainObject.Predmet.ProtuStrankaListNazivFormated_1">
      <item>DALY d.o.o. ROVINJ</item>
    </derivirana_varijabla>
  </DomainObject.Predmet.ProtuStrankaListNazivFormated>
  <DomainObject.Predmet.ProtuStrankaListNazivFormatedOIB>
    <izvorni_sadrzaj>
      <item>DALY d.o.o. ROVINJ, OIB 72169731920</item>
    </izvorni_sadrzaj>
    <derivirana_varijabla naziv="DomainObject.Predmet.ProtuStrankaListNazivFormatedOIB_1">
      <item>DALY d.o.o. ROVINJ, OIB 72169731920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DALY d.o.o. ROVINJ</izvorni_sadrzaj>
    <derivirana_varijabla naziv="DomainObject.Predmet.ProtustrankaIDrugi_1">DALY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DALY d.o.o. ROVINJ, OIB 72169731920, Vodnjanska 13, 52210 Rovinj</izvorni_sadrzaj>
    <derivirana_varijabla naziv="DomainObject.Predmet.ProtustrankaIDrugiAdressOIB_1">DALY d.o.o. ROVINJ, OIB 72169731920, Vodnjanska 13,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DALY d.o.o. ROVINJ</item>
    </izvorni_sadrzaj>
    <derivirana_varijabla naziv="DomainObject.Predmet.SudioniciListNaziv_1">
      <item>FINANCIJSKA AGENCIJA, RC RIJEKA, PODRUŽNICA PULA, PULA</item>
      <item>DALY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DALY d.o.o. ROVINJ, OIB 72169731920, Vodnjanska 13,52210 Rovinj</item>
    </izvorni_sadrzaj>
    <derivirana_varijabla naziv="DomainObject.Predmet.SudioniciListAdressOIB_1">
      <item>FINANCIJSKA AGENCIJA, RC RIJEKA, PODRUŽNICA PULA, PULA, OIB 85821130368, Ulica grada Vukovara 70,10000 Zagreb</item>
      <item>DALY d.o.o. ROVINJ, OIB 72169731920, Vodnjanska 13,52210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72169731920</item>
    </izvorni_sadrzaj>
    <derivirana_varijabla naziv="DomainObject.Predmet.SudioniciListNazivOIB_1">
      <item>, OIB 85821130368</item>
      <item>, OIB 72169731920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2177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2016-01-14T11:56:00Z</dcterms:created>
  <dc:creator>Mihaela Kaligari</dc:creator>
  <dc:description/>
  <cp:keywords/>
  <cp:lastModifiedBy>Sanja Prodan</cp:lastModifiedBy>
  <cp:lastPrinted>2016-01-14T11:58:00Z</cp:lastPrinted>
  <dcterms:modified xmlns:xsi="http://www.w3.org/2001/XMLSchema-instance" xsi:type="dcterms:W3CDTF">2016-01-15T11:39:00Z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