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5332" w14:paraId="c0e5332" w:rsidRDefault="00006395" w:rsidP="00910611" w:rsidR="0000639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395" w:rsidP="00910611" w:rsidR="00006395">
      <w:r>
        <w:rPr>
          <w:rFonts w:eastAsia="MS Mincho"/>
        </w:rPr>
        <w:t xml:space="preserve">   REPUBLIKA HRVATSKA</w:t>
      </w:r>
    </w:p>
    <w:p w:rsidRDefault="00006395" w:rsidP="00910611" w:rsidR="00006395">
      <w:r>
        <w:rPr>
          <w:rFonts w:eastAsia="MS Mincho"/>
        </w:rPr>
        <w:t>TRGOVAČKI SUD U RIJECI</w:t>
      </w:r>
    </w:p>
    <w:p w:rsidRDefault="00006395" w:rsidR="0000639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06395" w:rsidP="00910611" w:rsidR="00006395" w:rsidRPr="00910611"/>
    <w:p w:rsidRDefault="006C16FD" w:rsidP="006C16FD" w:rsidR="006C16FD" w:rsidRPr="00E766A2"/>
    <w:p w:rsidRDefault="006C16FD" w:rsidP="006C16FD" w:rsidR="006C16FD" w:rsidRPr="00E766A2"/>
    <w:p w:rsidRDefault="009800B7" w:rsidP="006C16FD" w:rsidR="009800B7" w:rsidRPr="00E766A2"/>
    <w:p w:rsidRDefault="006C16FD" w:rsidP="006C16FD" w:rsidR="006C16FD" w:rsidRPr="00E766A2"/>
    <w:p w:rsidRDefault="006C16FD" w:rsidP="006C16FD" w:rsidR="006C16FD" w:rsidRPr="00E766A2">
      <w:pPr>
        <w:rPr>
          <w:b/>
        </w:rPr>
      </w:pPr>
    </w:p>
    <w:p w:rsidRDefault="0067732E" w:rsidP="0067732E" w:rsidR="009800B7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7732E" w:rsidP="0067732E" w:rsidR="0067732E">
      <w:pPr>
        <w:jc w:val="center"/>
        <w:rPr>
          <w:b/>
        </w:rPr>
      </w:pPr>
    </w:p>
    <w:p w:rsidRDefault="0067732E" w:rsidP="0067732E" w:rsidR="009800B7" w:rsidRPr="00E766A2">
      <w:pPr>
        <w:jc w:val="center"/>
        <w:rPr>
          <w:b/>
        </w:rPr>
      </w:pPr>
      <w:r>
        <w:rPr>
          <w:b/>
        </w:rPr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E766A2" w:rsidP="005354A9" w:rsidR="006C16FD" w:rsidRPr="00E766A2">
      <w:pPr>
        <w:jc w:val="both"/>
      </w:pPr>
      <w:r w:rsidRPr="00E766A2">
        <w:tab/>
        <w:t>Trgovački sud u Rijeci,</w:t>
      </w:r>
      <w:r w:rsidR="00033594">
        <w:t xml:space="preserve"> OIB 88785964957,</w:t>
      </w:r>
      <w:r w:rsidRPr="00E766A2">
        <w:t xml:space="preserve"> po sucu </w:t>
      </w:r>
      <w:r w:rsidR="00F265B9">
        <w:t xml:space="preserve">pojedincu </w:t>
      </w:r>
      <w:r w:rsidRPr="00E766A2">
        <w:t xml:space="preserve">Danieli Korlević, u </w:t>
      </w:r>
      <w:r w:rsidR="005F5E19">
        <w:t xml:space="preserve">stečajnom </w:t>
      </w:r>
      <w:r w:rsidR="0067732E">
        <w:t xml:space="preserve">postupku nad dužnikom </w:t>
      </w:r>
      <w:r w:rsidR="005F5E19">
        <w:rPr>
          <w:b/>
        </w:rPr>
        <w:t>MEDITERAN društvo s ograničenom odgovornošću za proizvodnju i trgovinu, Lovran, B. Zdrinšćaka 17, OIB 57379198860</w:t>
      </w:r>
      <w:r w:rsidR="00EF1BE1">
        <w:rPr>
          <w:b/>
        </w:rPr>
        <w:t>,</w:t>
      </w:r>
      <w:r w:rsidR="00F82EF4">
        <w:rPr>
          <w:b/>
        </w:rPr>
        <w:t xml:space="preserve"> </w:t>
      </w:r>
      <w:r w:rsidR="006C16FD" w:rsidRPr="00E766A2">
        <w:t>dana</w:t>
      </w:r>
      <w:r w:rsidR="007C16BB" w:rsidRPr="00E766A2">
        <w:t xml:space="preserve"> </w:t>
      </w:r>
      <w:r w:rsidR="005F5E19">
        <w:t>13</w:t>
      </w:r>
      <w:r w:rsidR="00F125F2">
        <w:t xml:space="preserve">. </w:t>
      </w:r>
      <w:r w:rsidR="005F5E19">
        <w:t>veljače 2018</w:t>
      </w:r>
      <w:r w:rsidR="006C16FD" w:rsidRPr="00E766A2">
        <w:t>. god</w:t>
      </w:r>
      <w:r w:rsidR="009800B7" w:rsidRPr="00E766A2">
        <w:t>ine</w:t>
      </w:r>
    </w:p>
    <w:p w:rsidRDefault="0067732E" w:rsidP="006C16FD" w:rsidR="0067732E">
      <w:pPr>
        <w:jc w:val="center"/>
        <w:rPr>
          <w:b/>
          <w:bCs/>
        </w:rPr>
      </w:pPr>
    </w:p>
    <w:p w:rsidRDefault="006C16FD" w:rsidP="006C16FD" w:rsidR="006C16FD" w:rsidRPr="00E766A2">
      <w:pPr>
        <w:jc w:val="center"/>
        <w:rPr>
          <w:b/>
          <w:bCs/>
        </w:rPr>
      </w:pPr>
      <w:r w:rsidRPr="00E766A2">
        <w:rPr>
          <w:b/>
          <w:bCs/>
        </w:rPr>
        <w:t xml:space="preserve">z a k l j u č i o </w:t>
      </w:r>
      <w:r w:rsidR="007C16BB" w:rsidRPr="00E766A2">
        <w:rPr>
          <w:b/>
          <w:bCs/>
        </w:rPr>
        <w:t xml:space="preserve">  </w:t>
      </w:r>
      <w:r w:rsidRPr="00E766A2">
        <w:rPr>
          <w:b/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6C16FD" w:rsidR="0067732E">
      <w:pPr>
        <w:jc w:val="both"/>
      </w:pPr>
      <w:r w:rsidRPr="00E766A2">
        <w:tab/>
      </w:r>
      <w:r w:rsidR="005F5E19">
        <w:t>Poziva se stečajni upravitelj u roku 8 dana od dana dostave ovog zaključka dostaviti sudu specifikaciju nepomirenih troškova stečajnog postupka i obveza stečajne mase</w:t>
      </w:r>
      <w:r w:rsidR="0067732E">
        <w:t>.</w:t>
      </w:r>
    </w:p>
    <w:p w:rsidRDefault="0067732E" w:rsidP="006C16FD" w:rsidR="0067732E">
      <w:pPr>
        <w:jc w:val="both"/>
      </w:pPr>
    </w:p>
    <w:p w:rsidRDefault="0067732E" w:rsidP="0067732E" w:rsidR="00DD272D" w:rsidRPr="00E766A2">
      <w:pPr>
        <w:jc w:val="both"/>
      </w:pPr>
      <w:r>
        <w:t xml:space="preserve"> </w:t>
      </w:r>
    </w:p>
    <w:p w:rsidRDefault="006C16FD" w:rsidP="006C16FD" w:rsidR="006C16FD" w:rsidRPr="00E766A2">
      <w:pPr>
        <w:jc w:val="center"/>
      </w:pPr>
      <w:r w:rsidRPr="00E766A2">
        <w:t>U Rijeci,</w:t>
      </w:r>
      <w:r w:rsidR="007C16BB" w:rsidRPr="00E766A2">
        <w:t xml:space="preserve"> </w:t>
      </w:r>
      <w:r w:rsidR="005F5E19">
        <w:t>13</w:t>
      </w:r>
      <w:r w:rsidR="00F125F2">
        <w:t xml:space="preserve">. </w:t>
      </w:r>
      <w:r w:rsidR="005F5E19">
        <w:t>veljače 2018</w:t>
      </w:r>
      <w:r w:rsidR="009800B7" w:rsidRPr="00E766A2">
        <w:t>. godine</w:t>
      </w:r>
    </w:p>
    <w:p w:rsidRDefault="006C16FD" w:rsidP="006C16FD" w:rsidR="006C16FD" w:rsidRPr="00E766A2">
      <w:pPr>
        <w:jc w:val="both"/>
      </w:pPr>
    </w:p>
    <w:p w:rsidRDefault="006C16FD" w:rsidP="00F82EF4" w:rsidR="006C16FD" w:rsidRPr="00E766A2">
      <w:pPr>
        <w:ind w:left="2160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</w:t>
      </w:r>
      <w:r w:rsidR="00F265B9">
        <w:t>S</w:t>
      </w:r>
      <w:r w:rsidRPr="00E766A2">
        <w:t>udac</w:t>
      </w:r>
    </w:p>
    <w:p w:rsidRDefault="006C16FD" w:rsidP="001A5F3A" w:rsidR="001C7C50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EF1BE1">
        <w:t xml:space="preserve"> </w:t>
      </w:r>
      <w:r w:rsidR="001C7C50">
        <w:t>v.r.</w:t>
      </w:r>
    </w:p>
    <w:p w:rsidRDefault="001C7C50" w:rsidP="001A5F3A" w:rsidR="001C7C50" w:rsidRPr="00737DD5">
      <w:pPr>
        <w:jc w:val="right"/>
      </w:pPr>
      <w:r w:rsidRPr="00737DD5">
        <w:t>Za točnost otpravka – ovlašteni službenik</w:t>
      </w:r>
    </w:p>
    <w:p w:rsidRDefault="001C7C50" w:rsidP="001A5F3A" w:rsidR="001C7C50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37DD5">
        <w:t xml:space="preserve">           </w:t>
      </w:r>
      <w:r w:rsidR="005F5E19">
        <w:t>Adriana Zurak</w:t>
      </w:r>
      <w:r w:rsidRPr="00737DD5">
        <w:t xml:space="preserve"> </w:t>
      </w:r>
      <w:r>
        <w:t xml:space="preserve">  </w:t>
      </w:r>
    </w:p>
    <w:p w:rsidRDefault="00EF1BE1" w:rsidP="00033594" w:rsidR="00EF1BE1">
      <w:pPr>
        <w:ind w:firstLine="708" w:left="1416"/>
        <w:jc w:val="right"/>
      </w:pPr>
    </w:p>
    <w:p w:rsidRDefault="007A113A" w:rsidP="00F265B9" w:rsidR="006C16FD" w:rsidRPr="00E766A2">
      <w:pPr>
        <w:ind w:left="2160"/>
        <w:jc w:val="right"/>
        <w:rPr>
          <w:b/>
        </w:rPr>
      </w:pPr>
      <w:r>
        <w:t xml:space="preserve"> </w:t>
      </w:r>
      <w:r w:rsidR="00F265B9">
        <w:t xml:space="preserve"> </w:t>
      </w:r>
    </w:p>
    <w:p w:rsidRDefault="006C16FD" w:rsidP="006C16FD" w:rsidR="006C16FD" w:rsidRPr="00E766A2">
      <w:pPr>
        <w:ind w:left="2160"/>
        <w:jc w:val="both"/>
        <w:rPr>
          <w:b/>
        </w:rPr>
      </w:pPr>
    </w:p>
    <w:p w:rsidRDefault="006C16FD" w:rsidP="006C16FD" w:rsidR="006C16FD" w:rsidRPr="00E766A2">
      <w:pPr>
        <w:ind w:hanging="1440" w:left="2160"/>
        <w:jc w:val="both"/>
        <w:rPr>
          <w:b/>
        </w:rPr>
      </w:pPr>
      <w:r w:rsidRPr="00E766A2">
        <w:rPr>
          <w:b/>
        </w:rPr>
        <w:t>UPUTA O PRAVNOM LIJEKU:</w:t>
      </w:r>
    </w:p>
    <w:p w:rsidRDefault="006C16FD" w:rsidP="006C16FD" w:rsidR="006C16FD" w:rsidRPr="00E766A2">
      <w:r w:rsidRPr="00E766A2">
        <w:tab/>
        <w:t xml:space="preserve">Protiv zaključka </w:t>
      </w:r>
      <w:r w:rsidR="005F5E19">
        <w:t>nije dopušten pravni lijek</w:t>
      </w:r>
      <w:r w:rsidRPr="00E766A2">
        <w:t xml:space="preserve"> (čl.</w:t>
      </w:r>
      <w:r w:rsidR="005F5E19">
        <w:t>19</w:t>
      </w:r>
      <w:r w:rsidRPr="00E766A2">
        <w:t>. st.</w:t>
      </w:r>
      <w:r w:rsidR="005F5E19">
        <w:t>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518" w:rsidR="00F77518">
      <w:r>
        <w:separator/>
      </w:r>
    </w:p>
  </w:endnote>
  <w:endnote w:id="0" w:type="continuationSeparator">
    <w:p w:rsidRDefault="00F77518" w:rsidR="00F77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3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518" w:rsidR="00F77518">
      <w:r>
        <w:separator/>
      </w:r>
    </w:p>
  </w:footnote>
  <w:footnote w:id="0" w:type="continuationSeparator">
    <w:p w:rsidRDefault="00F77518" w:rsidR="00F77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Pr="007A113A">
      <w:rPr>
        <w:b/>
      </w:rPr>
      <w:tab/>
      <w:t>Posl.br.15 St-</w:t>
    </w:r>
    <w:r w:rsidR="005F5E19">
      <w:rPr>
        <w:b/>
      </w:rPr>
      <w:t>641</w:t>
    </w:r>
    <w:r w:rsidR="00F125F2">
      <w:rPr>
        <w:b/>
      </w:rPr>
      <w:t>/1</w:t>
    </w:r>
    <w:r w:rsidR="005F5E19">
      <w:rPr>
        <w:b/>
      </w:rPr>
      <w:t>6-33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06395"/>
    <w:rsid w:val="00033594"/>
    <w:rsid w:val="00066AA2"/>
    <w:rsid w:val="00102759"/>
    <w:rsid w:val="001B3298"/>
    <w:rsid w:val="001C7C50"/>
    <w:rsid w:val="00252CA8"/>
    <w:rsid w:val="002E5389"/>
    <w:rsid w:val="002F6CF3"/>
    <w:rsid w:val="003422A4"/>
    <w:rsid w:val="00440BF7"/>
    <w:rsid w:val="004C203E"/>
    <w:rsid w:val="005354A9"/>
    <w:rsid w:val="005F5E19"/>
    <w:rsid w:val="00612FCB"/>
    <w:rsid w:val="0067732E"/>
    <w:rsid w:val="006C16FD"/>
    <w:rsid w:val="007A113A"/>
    <w:rsid w:val="007C16BB"/>
    <w:rsid w:val="007E600D"/>
    <w:rsid w:val="00944FBB"/>
    <w:rsid w:val="009800B7"/>
    <w:rsid w:val="00BC3111"/>
    <w:rsid w:val="00C37ECA"/>
    <w:rsid w:val="00DD272D"/>
    <w:rsid w:val="00DF64BA"/>
    <w:rsid w:val="00E265A3"/>
    <w:rsid w:val="00E311D4"/>
    <w:rsid w:val="00E766A2"/>
    <w:rsid w:val="00EF1BE1"/>
    <w:rsid w:val="00EF60C8"/>
    <w:rsid w:val="00F125F2"/>
    <w:rsid w:val="00F265B9"/>
    <w:rsid w:val="00F26D02"/>
    <w:rsid w:val="00F55437"/>
    <w:rsid w:val="00F77518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d.o.o.</izvorni_sadrzaj>
    <derivirana_varijabla naziv="DomainObject.Predmet.ProtustrankaFormated_1">  MEDITERAN d.o.o.</derivirana_varijabla>
  </DomainObject.Predmet.ProtustrankaFormated>
  <DomainObject.Predmet.ProtustrankaFormatedOIB>
    <izvorni_sadrzaj>  MEDITERAN d.o.o., OIB 57379198860</izvorni_sadrzaj>
    <derivirana_varijabla naziv="DomainObject.Predmet.ProtustrankaFormatedOIB_1">  MEDITERAN d.o.o., OIB 57379198860</derivirana_varijabla>
  </DomainObject.Predmet.ProtustrankaFormatedOIB>
  <DomainObject.Predmet.ProtustrankaFormatedWithAdress>
    <izvorni_sadrzaj> MEDITERAN d.o.o., Borisa Zdrinščaka 17, 51415 Lovran</izvorni_sadrzaj>
    <derivirana_varijabla naziv="DomainObject.Predmet.ProtustrankaFormatedWithAdress_1"> MEDITERAN d.o.o., Borisa Zdrinščaka 17, 51415 Lovran</derivirana_varijabla>
  </DomainObject.Predmet.ProtustrankaFormatedWithAdress>
  <DomainObject.Predmet.ProtustrankaFormatedWithAdressOIB>
    <izvorni_sadrzaj> MEDITERAN d.o.o., OIB 57379198860, Borisa Zdrinščaka 17, 51415 Lovran</izvorni_sadrzaj>
    <derivirana_varijabla naziv="DomainObject.Predmet.ProtustrankaFormatedWithAdressOIB_1"> MEDITERAN d.o.o., OIB 57379198860, Borisa Zdrinščaka 17, 51415 Lovran</derivirana_varijabla>
  </DomainObject.Predmet.ProtustrankaFormatedWithAdressOIB>
  <DomainObject.Predmet.ProtustrankaWithAdress>
    <izvorni_sadrzaj>MEDITERAN d.o.o. Borisa Zdrinščaka 17, 51415 Lovran</izvorni_sadrzaj>
    <derivirana_varijabla naziv="DomainObject.Predmet.ProtustrankaWithAdress_1">MEDITERAN d.o.o. Borisa Zdrinščaka 17, 51415 Lovran</derivirana_varijabla>
  </DomainObject.Predmet.ProtustrankaWithAdress>
  <DomainObject.Predmet.ProtustrankaWithAdressOIB>
    <izvorni_sadrzaj>MEDITERAN d.o.o., OIB 57379198860, Borisa Zdrinščaka 17, 51415 Lovran</izvorni_sadrzaj>
    <derivirana_varijabla naziv="DomainObject.Predmet.ProtustrankaWithAdressOIB_1">MEDITERAN d.o.o., OIB 57379198860, Borisa Zdrinščaka 17, 51415 Lovran</derivirana_varijabla>
  </DomainObject.Predmet.ProtustrankaWithAdressOIB>
  <DomainObject.Predmet.ProtustrankaNazivFormated>
    <izvorni_sadrzaj>MEDITERAN d.o.o.</izvorni_sadrzaj>
    <derivirana_varijabla naziv="DomainObject.Predmet.ProtustrankaNazivFormated_1">MEDITERAN d.o.o.</derivirana_varijabla>
  </DomainObject.Predmet.ProtustrankaNazivFormated>
  <DomainObject.Predmet.ProtustrankaNazivFormatedOIB>
    <izvorni_sadrzaj>MEDITERAN d.o.o., OIB 57379198860</izvorni_sadrzaj>
    <derivirana_varijabla naziv="DomainObject.Predmet.ProtustrankaNazivFormatedOIB_1">MEDITERAN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MEDITERAN d.o.o.</item>
    </izvorni_sadrzaj>
    <derivirana_varijabla naziv="DomainObject.Predmet.ProtuStrankaListFormated_1">
      <item>MEDITERAN d.o.o.</item>
    </derivirana_varijabla>
  </DomainObject.Predmet.ProtuStrankaListFormated>
  <DomainObject.Predmet.ProtuStrankaListFormatedOIB>
    <izvorni_sadrzaj>
      <item>MEDITERAN d.o.o., OIB 57379198860</item>
    </izvorni_sadrzaj>
    <derivirana_varijabla naziv="DomainObject.Predmet.ProtuStrankaListFormatedOIB_1">
      <item>MEDITERAN d.o.o., OIB 57379198860</item>
    </derivirana_varijabla>
  </DomainObject.Predmet.ProtuStrankaListFormatedOIB>
  <DomainObject.Predmet.ProtuStrankaListFormatedWithAdress>
    <izvorni_sadrzaj>
      <item>MEDITERAN d.o.o., Borisa Zdrinščaka 17, 51415 Lovran</item>
    </izvorni_sadrzaj>
    <derivirana_varijabla naziv="DomainObject.Predmet.ProtuStrankaListFormatedWithAdress_1">
      <item>MEDITERAN d.o.o., Borisa Zdrinščaka 17, 51415 Lovran</item>
    </derivirana_varijabla>
  </DomainObject.Predmet.ProtuStrankaListFormatedWithAdress>
  <DomainObject.Predmet.ProtuStrankaListFormatedWithAdressOIB>
    <izvorni_sadrzaj>
      <item>MEDITERAN d.o.o., OIB 57379198860, Borisa Zdrinščaka 17, 51415 Lovran</item>
    </izvorni_sadrzaj>
    <derivirana_varijabla naziv="DomainObject.Predmet.ProtuStrankaListFormatedWithAdressOIB_1">
      <item>MEDITERAN d.o.o., OIB 57379198860, Borisa Zdrinščaka 17, 51415 Lovran</item>
    </derivirana_varijabla>
  </DomainObject.Predmet.ProtuStrankaListFormatedWithAdressOIB>
  <DomainObject.Predmet.ProtuStrankaListNazivFormated>
    <izvorni_sadrzaj>
      <item>MEDITERAN d.o.o.</item>
    </izvorni_sadrzaj>
    <derivirana_varijabla naziv="DomainObject.Predmet.ProtuStrankaListNazivFormated_1">
      <item>MEDITERAN d.o.o.</item>
    </derivirana_varijabla>
  </DomainObject.Predmet.ProtuStrankaListNazivFormated>
  <DomainObject.Predmet.ProtuStrankaListNazivFormatedOIB>
    <izvorni_sadrzaj>
      <item>MEDITERAN d.o.o., OIB 57379198860</item>
    </izvorni_sadrzaj>
    <derivirana_varijabla naziv="DomainObject.Predmet.ProtuStrankaListNazivFormatedOIB_1">
      <item>MEDITERAN d.o.o., OIB 57379198860</item>
    </derivirana_varijabla>
  </DomainObject.Predmet.ProtuStrankaListNazivFormatedOIB>
  <DomainObject.Predmet.OstaliListFormated>
    <izvorni_sadrzaj>
      <item>Đino Škopac</item>
      <item>LILIJANA AUGUSTIN</item>
    </izvorni_sadrzaj>
    <derivirana_varijabla naziv="DomainObject.Predmet.OstaliListFormated_1">
      <item>Đino Škopac</item>
      <item>LILIJANA AUGUSTIN</item>
    </derivirana_varijabla>
  </DomainObject.Predmet.OstaliListFormated>
  <DomainObject.Predmet.OstaliListFormatedOIB>
    <izvorni_sadrzaj>
      <item>Đino Škopac, OIB 25638181580</item>
      <item>LILIJANA AUGUSTIN</item>
    </izvorni_sadrzaj>
    <derivirana_varijabla naziv="DomainObject.Predmet.OstaliListFormatedOIB_1">
      <item>Đino Škopac, OIB 25638181580</item>
      <item>LILIJANA AUGUSTIN</item>
    </derivirana_varijabla>
  </DomainObject.Predmet.OstaliListFormatedOIB>
  <DomainObject.Predmet.OstaliListFormatedWithAdress>
    <izvorni_sadrzaj>
      <item>Đino Škopac, Salakovci 15, 52220 Salakovci</item>
      <item>LILIJANA AUGUSTIN</item>
    </izvorni_sadrzaj>
    <derivirana_varijabla naziv="DomainObject.Predmet.OstaliListFormatedWithAdress_1">
      <item>Đino Škopac, Salakovci 15, 52220 Salakovci</item>
      <item>LILIJANA AUGUSTIN</item>
    </derivirana_varijabla>
  </DomainObject.Predmet.OstaliListFormatedWithAdress>
  <DomainObject.Predmet.OstaliListFormatedWithAdressOIB>
    <izvorni_sadrzaj>
      <item>Đino Škopac, OIB 25638181580, Salakovci 15, 52220 Salakovci</item>
      <item>LILIJANA AUGUSTIN</item>
    </izvorni_sadrzaj>
    <derivirana_varijabla naziv="DomainObject.Predmet.OstaliListFormatedWithAdressOIB_1">
      <item>Đino Škopac, OIB 25638181580, Salakovci 15, 52220 Salakovci</item>
      <item>LILIJANA AUGUSTIN</item>
    </derivirana_varijabla>
  </DomainObject.Predmet.OstaliListFormatedWithAdressOIB>
  <DomainObject.Predmet.OstaliListNazivFormated>
    <izvorni_sadrzaj>
      <item>Đino Škopac</item>
      <item>LILIJANA AUGUSTIN</item>
    </izvorni_sadrzaj>
    <derivirana_varijabla naziv="DomainObject.Predmet.OstaliListNazivFormated_1">
      <item>Đino Škopac</item>
      <item>LILIJANA AUGUSTIN</item>
    </derivirana_varijabla>
  </DomainObject.Predmet.OstaliListNazivFormated>
  <DomainObject.Predmet.OstaliListNazivFormatedOIB>
    <izvorni_sadrzaj>
      <item>Đino Škopac, OIB 25638181580</item>
      <item>LILIJANA AUGUSTIN</item>
    </izvorni_sadrzaj>
    <derivirana_varijabla naziv="DomainObject.Predmet.OstaliListNazivFormatedOIB_1">
      <item>Đino Škopac, OIB 25638181580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MEDITERAN d.o.o.</izvorni_sadrzaj>
    <derivirana_varijabla naziv="DomainObject.Predmet.ProtustrankaIDrugi_1">MEDITERAN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MEDITERAN d.o.o., OIB 57379198860, Borisa Zdrinščaka 17, 51415 Lovran</izvorni_sadrzaj>
    <derivirana_varijabla naziv="DomainObject.Predmet.ProtustrankaIDrugiAdressOIB_1">MEDITERAN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MEDITERAN d.o.o.</item>
      <item>Đino Škopac</item>
      <item>LILIJANA AUGUSTIN</item>
    </izvorni_sadrzaj>
    <derivirana_varijabla naziv="DomainObject.Predmet.SudioniciListNaziv_1">
      <item>FINA Rijeka</item>
      <item>MEDITERAN d.o.o.</item>
      <item>Đino Škopac</item>
      <item>LILIJANA AUGUSTIN</item>
    </derivirana_varijabla>
  </DomainObject.Predmet.SudioniciListNaziv>
  <DomainObject.Predmet.SudioniciListAdressOIB>
    <izvorni_sadrzaj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izvorni_sadrzaj>
    <derivirana_varijabla naziv="DomainObject.Predmet.SudioniciListAdressOIB_1"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  <item>, OIB 25638181580</item>
      <item>, OIB null</item>
    </izvorni_sadrzaj>
    <derivirana_varijabla naziv="DomainObject.Predmet.SudioniciListNazivOIB_1">
      <item>, OIB 85821130368</item>
      <item>, OIB 57379198860</item>
      <item>, OIB 25638181580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138</properties:Words>
  <properties:Characters>629</properties:Characters>
  <properties:Lines>41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2018-02-13T08:14:00Z</dcterms:created>
  <dc:creator>skrapic</dc:creator>
  <cp:lastModifiedBy>Jasna Radulović</cp:lastModifiedBy>
  <cp:lastPrinted>2017-04-26T08:22:00Z</cp:lastPrinted>
  <dcterms:modified xmlns:xsi="http://www.w3.org/2001/XMLSchema-instance" xsi:type="dcterms:W3CDTF">2018-02-13T08:26:00Z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