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eae3" w14:paraId="845eae3" w:rsidRDefault="00114F39" w:rsidP="00114F39" w:rsidR="00114F39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4F39" w:rsidP="00114F39" w:rsidR="00114F39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114F39" w:rsidP="00114F39" w:rsidR="00114F39">
      <w:pPr>
        <w:rPr>
          <w:szCs w:val="24"/>
        </w:rPr>
      </w:pPr>
      <w:r>
        <w:rPr>
          <w:szCs w:val="24"/>
        </w:rPr>
        <w:t>Trgovački sud u Varaždinu</w:t>
      </w:r>
    </w:p>
    <w:p w:rsidRDefault="00114F39" w:rsidP="00114F39" w:rsidR="00114F39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114F39" w:rsidP="00114F39" w:rsidR="00114F3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St-368/2018-5</w:t>
      </w:r>
    </w:p>
    <w:p w:rsidRDefault="00114F39" w:rsidP="00114F39" w:rsidR="00114F39">
      <w:pPr>
        <w:jc w:val="center"/>
        <w:rPr>
          <w:szCs w:val="24"/>
        </w:rPr>
      </w:pPr>
    </w:p>
    <w:p w:rsidRDefault="00114F39" w:rsidP="00114F39" w:rsidR="00114F39">
      <w:pPr>
        <w:jc w:val="center"/>
        <w:rPr>
          <w:szCs w:val="24"/>
        </w:rPr>
      </w:pPr>
    </w:p>
    <w:p w:rsidRDefault="00114F39" w:rsidP="00114F39" w:rsidR="00114F39">
      <w:pPr>
        <w:jc w:val="center"/>
        <w:rPr>
          <w:szCs w:val="24"/>
        </w:rPr>
      </w:pPr>
    </w:p>
    <w:p w:rsidRDefault="00114F39" w:rsidP="00114F39" w:rsidR="00114F39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METALOTEX j.d.o.o. Mursko Središće, </w:t>
      </w:r>
      <w:proofErr w:type="spellStart"/>
      <w:r>
        <w:t>Frankopanska</w:t>
      </w:r>
      <w:proofErr w:type="spellEnd"/>
      <w:r>
        <w:t xml:space="preserve"> ulica 40, OIB: 17920370362, dana 3. prosinca 2018., </w:t>
      </w:r>
    </w:p>
    <w:p w:rsidRDefault="00114F39" w:rsidP="00114F39" w:rsidR="00114F39">
      <w:pPr>
        <w:jc w:val="both"/>
      </w:pPr>
    </w:p>
    <w:p w:rsidRDefault="00114F39" w:rsidP="00114F39" w:rsidR="00114F3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METALOTEX j.d.o.o. Mursko Središće, </w:t>
      </w:r>
      <w:proofErr w:type="spellStart"/>
      <w:r>
        <w:t>Frankopanska</w:t>
      </w:r>
      <w:proofErr w:type="spellEnd"/>
      <w:r>
        <w:t xml:space="preserve"> ulica 40, OIB: 17920370362</w:t>
      </w:r>
      <w:r>
        <w:rPr>
          <w:szCs w:val="24"/>
        </w:rPr>
        <w:t>, s danom 3. prosinca 2018. u 9,50 sati.</w:t>
      </w:r>
    </w:p>
    <w:p w:rsidRDefault="00114F39" w:rsidP="00114F39" w:rsidR="00114F39">
      <w:pPr>
        <w:ind w:hanging="705" w:left="1413"/>
        <w:jc w:val="both"/>
        <w:rPr>
          <w:szCs w:val="24"/>
        </w:rPr>
      </w:pPr>
    </w:p>
    <w:p w:rsidRDefault="00114F39" w:rsidP="00114F39" w:rsidR="00114F39">
      <w:pPr>
        <w:ind w:hanging="705" w:left="1410"/>
        <w:jc w:val="both"/>
      </w:pPr>
      <w:r>
        <w:t>II</w:t>
      </w:r>
      <w:r>
        <w:tab/>
        <w:t>Za stečajnog upravitelja imenuje se Snježana Vrkljan, Zagreb, Kralja Zvonimira 75, OIB: 44740101731.</w:t>
      </w:r>
    </w:p>
    <w:p w:rsidRDefault="00114F39" w:rsidP="00114F39" w:rsidR="00114F39">
      <w:pPr>
        <w:ind w:hanging="705" w:left="1413"/>
        <w:jc w:val="both"/>
        <w:rPr>
          <w:szCs w:val="24"/>
        </w:rPr>
      </w:pPr>
    </w:p>
    <w:p w:rsidRDefault="00114F39" w:rsidP="00114F39" w:rsidR="00114F39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METALOTEX j.d.o.o. Mursko Središće, </w:t>
      </w:r>
      <w:proofErr w:type="spellStart"/>
      <w:r>
        <w:t>Frankopanska</w:t>
      </w:r>
      <w:proofErr w:type="spellEnd"/>
      <w:r>
        <w:t xml:space="preserve"> ulica 40, OIB: 17920370362.</w:t>
      </w:r>
    </w:p>
    <w:p w:rsidRDefault="00114F39" w:rsidP="00114F39" w:rsidR="00114F39">
      <w:pPr>
        <w:ind w:hanging="705" w:left="1410"/>
        <w:jc w:val="both"/>
      </w:pPr>
    </w:p>
    <w:p w:rsidRDefault="00114F39" w:rsidP="00114F39" w:rsidR="00114F39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114F39" w:rsidP="00114F39" w:rsidR="00114F39">
      <w:pPr>
        <w:jc w:val="both"/>
        <w:rPr>
          <w:szCs w:val="24"/>
        </w:rPr>
      </w:pPr>
    </w:p>
    <w:p w:rsidRDefault="00114F39" w:rsidP="00114F39" w:rsidR="00114F39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METALOTEX j.d.o.o. Mursko Središće, </w:t>
      </w:r>
      <w:proofErr w:type="spellStart"/>
      <w:r>
        <w:t>Frankopanska</w:t>
      </w:r>
      <w:proofErr w:type="spellEnd"/>
      <w:r>
        <w:t xml:space="preserve"> ulica 40, OIB: 17920370362,</w:t>
      </w:r>
      <w:r>
        <w:rPr>
          <w:szCs w:val="24"/>
        </w:rPr>
        <w:t xml:space="preserve"> bit će brisan iz sudskog registra.</w:t>
      </w:r>
    </w:p>
    <w:p w:rsidRDefault="00114F39" w:rsidP="00114F39" w:rsidR="00114F39">
      <w:pPr>
        <w:jc w:val="center"/>
        <w:rPr>
          <w:szCs w:val="24"/>
        </w:rPr>
      </w:pPr>
    </w:p>
    <w:p w:rsidRDefault="00114F39" w:rsidP="00114F39" w:rsidR="00114F3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19.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jc w:val="both"/>
        <w:rPr>
          <w:szCs w:val="24"/>
        </w:rPr>
      </w:pPr>
      <w:r>
        <w:rPr>
          <w:szCs w:val="24"/>
        </w:rPr>
        <w:tab/>
      </w:r>
    </w:p>
    <w:p w:rsidRDefault="00114F39" w:rsidP="00114F39" w:rsidR="00114F39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jc w:val="center"/>
        <w:rPr>
          <w:szCs w:val="24"/>
        </w:rPr>
      </w:pPr>
      <w:r>
        <w:rPr>
          <w:szCs w:val="24"/>
        </w:rPr>
        <w:t>U Varaždinu 3. prosinca 2018.</w:t>
      </w:r>
    </w:p>
    <w:p w:rsidRDefault="00114F39" w:rsidP="00114F39" w:rsidR="00114F39">
      <w:pPr>
        <w:jc w:val="center"/>
        <w:rPr>
          <w:szCs w:val="24"/>
        </w:rPr>
      </w:pPr>
    </w:p>
    <w:p w:rsidRDefault="00114F39" w:rsidP="00114F39" w:rsidR="00114F3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Sudac:</w:t>
      </w: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114F39" w:rsidP="00114F39" w:rsidR="00114F39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114F39" w:rsidP="00114F39" w:rsidR="00114F39">
      <w:r>
        <w:tab/>
        <w:t>Uputa o pravnom lijeku:</w:t>
      </w:r>
    </w:p>
    <w:p w:rsidRDefault="00114F39" w:rsidP="00114F39" w:rsidR="00114F39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114F39" w:rsidP="00114F39" w:rsidR="00114F3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14F39" w:rsidP="00114F39" w:rsidR="00114F3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14F39" w:rsidP="00114F39" w:rsidR="00114F39">
      <w:pPr>
        <w:rPr>
          <w:szCs w:val="24"/>
        </w:rPr>
      </w:pPr>
    </w:p>
    <w:p w:rsidRDefault="00114F39" w:rsidP="00114F39" w:rsidR="00114F39">
      <w:pPr>
        <w:rPr>
          <w:szCs w:val="24"/>
        </w:rPr>
      </w:pPr>
      <w:r>
        <w:rPr>
          <w:szCs w:val="24"/>
        </w:rPr>
        <w:t>DNA:</w:t>
      </w:r>
    </w:p>
    <w:p w:rsidRDefault="00114F39" w:rsidP="00114F39" w:rsidR="00114F3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14F39" w:rsidP="00114F39" w:rsidR="00114F39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114F39" w:rsidP="00114F39" w:rsidR="00114F39">
      <w:pPr>
        <w:numPr>
          <w:ilvl w:val="0"/>
          <w:numId w:val="47"/>
        </w:numPr>
        <w:jc w:val="both"/>
        <w:rPr>
          <w:szCs w:val="24"/>
        </w:rPr>
      </w:pPr>
      <w:r>
        <w:t xml:space="preserve">Dužnik METALOTEX j.d.o.o. Mursko Središće, </w:t>
      </w:r>
      <w:proofErr w:type="spellStart"/>
      <w:r>
        <w:t>Frankopanska</w:t>
      </w:r>
      <w:proofErr w:type="spellEnd"/>
      <w:r>
        <w:t xml:space="preserve"> ulica 40</w:t>
      </w:r>
    </w:p>
    <w:p w:rsidRDefault="00114F39" w:rsidP="00114F39" w:rsidR="00114F3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Zoran </w:t>
      </w:r>
      <w:proofErr w:type="spellStart"/>
      <w:r>
        <w:rPr>
          <w:szCs w:val="24"/>
        </w:rPr>
        <w:t>Šušković</w:t>
      </w:r>
      <w:proofErr w:type="spellEnd"/>
      <w:r>
        <w:rPr>
          <w:szCs w:val="24"/>
        </w:rPr>
        <w:t xml:space="preserve">, Križevci, </w:t>
      </w:r>
      <w:proofErr w:type="spellStart"/>
      <w:r>
        <w:rPr>
          <w:szCs w:val="24"/>
        </w:rPr>
        <w:t>Svetokriška</w:t>
      </w:r>
      <w:proofErr w:type="spellEnd"/>
      <w:r>
        <w:rPr>
          <w:szCs w:val="24"/>
        </w:rPr>
        <w:t xml:space="preserve"> ulica 7</w:t>
      </w:r>
    </w:p>
    <w:p w:rsidRDefault="00114F39" w:rsidP="00114F39" w:rsidR="00114F39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114F39" w:rsidP="00114F39" w:rsidR="00114F3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</w:t>
      </w:r>
    </w:p>
    <w:p w:rsidRDefault="00114F39" w:rsidP="00114F39" w:rsidR="00114F3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</w:t>
      </w:r>
      <w:r>
        <w:t>Snježana Vrkljan, Zagreb, Kralja Zvonimira 75</w:t>
      </w:r>
    </w:p>
    <w:p w:rsidRDefault="00114F39" w:rsidP="00114F39" w:rsidR="00114F3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2F4576" w:rsidR="00AE649C" w:rsidRPr="002F4576"/>
    <w:sectPr w:rsidSect="0032366B" w:rsidR="00AE649C" w:rsidRPr="002F457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9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57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4F3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4F3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St-368/2018-5</izvorni_sadrzaj>
    <derivirana_varijabla naziv="DomainObject.Oznaka_1">St-368/2018-5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METALOTEX jednostavno društvo s ograničenom odgovornošću za proizvodnju i usluge zastupanog po punomoćniku Zlatko Žbulj</izvorni_sadrzaj>
    <derivirana_varijabla naziv="DomainObject.Predmet.ProtustrankaFormated_1">  METALOTEX jednostavno društvo s ograničenom odgovornošću za proizvodnju i usluge zastupanog po punomoćniku Zlatko Žbulj</derivirana_varijabla>
  </DomainObject.Predmet.ProtustrankaFormated>
  <DomainObject.Predmet.ProtustrankaFormatedOIB>
    <izvorni_sadrzaj>  METALOTEX jednostavno društvo s ograničenom odgovornošću za proizvodnju i usluge, OIB 17920370362 zastupanog po punomoćniku Zlatko Žbulj</izvorni_sadrzaj>
    <derivirana_varijabla naziv="DomainObject.Predmet.ProtustrankaFormatedOIB_1">  METALOTEX jednostavno društvo s ograničenom odgovornošću za proizvodnju i usluge, OIB 17920370362 zastupanog po punomoćniku Zlatko Žbulj</derivirana_varijabla>
  </DomainObject.Predmet.ProtustrankaFormatedOIB>
  <DomainObject.Predmet.ProtustrankaFormatedWithAdress>
    <izvorni_sadrzaj> METALOTEX jednostavno društvo s ograničenom odgovornošću za proizvodnju i usluge, Frankopanska ulica 40, 40315 Mursko Središće zastupanog po punomoćniku Zlatko Žbulj</izvorni_sadrzaj>
    <derivirana_varijabla naziv="DomainObject.Predmet.ProtustrankaFormatedWithAdress_1"> METALOTEX jednostavno društvo s ograničenom odgovornošću za proizvodnju i usluge, Frankopanska ulica 40, 40315 Mursko Središće zastupanog po punomoćniku Zlatko Žbulj</derivirana_varijabla>
  </DomainObject.Predmet.ProtustrankaFormatedWithAdress>
  <DomainObject.Predmet.ProtustrankaFormatedWithAdressOIB>
    <izvorni_sadrzaj> METALOTEX jednostavno društvo s ograničenom odgovornošću za proizvodnju i usluge, OIB 17920370362, Frankopanska ulica 40, 40315 Mursko Središće zastupanog po punomoćniku Zlatko Žbulj</izvorni_sadrzaj>
    <derivirana_varijabla naziv="DomainObject.Predmet.ProtustrankaFormatedWithAdressOIB_1"> METALOTEX jednostavno društvo s ograničenom odgovornošću za proizvodnju i usluge, OIB 17920370362, Frankopanska ulica 40, 40315 Mursko Središće zastupanog po punomoćniku Zlatko Žbulj</derivirana_varijabla>
  </DomainObject.Predmet.ProtustrankaFormatedWithAdressOIB>
  <DomainObject.Predmet.ProtustrankaWithAdress>
    <izvorni_sadrzaj>METALOTEX jednostavno društvo s ograničenom odgovornošću za proizvodnju i usluge Frankopanska ulica 40, 40315 Mursko Središće</izvorni_sadrzaj>
    <derivirana_varijabla naziv="DomainObject.Predmet.ProtustrankaWithAdress_1">METALOTEX jednostavno društvo s ograničenom odgovornošću za proizvodnju i usluge Frankopanska ulica 40, 40315 Mursko Središće</derivirana_varijabla>
  </DomainObject.Predmet.ProtustrankaWithAdress>
  <DomainObject.Predmet.ProtustrankaWithAdressOIB>
    <izvorni_sadrzaj>METALOTEX jednostavno društvo s ograničenom odgovornošću za proizvodnju i usluge, OIB 17920370362, Frankopanska ulica 40, 40315 Mursko Središće</izvorni_sadrzaj>
    <derivirana_varijabla naziv="DomainObject.Predmet.ProtustrankaWithAdressOIB_1">METALOTEX jednostavno društvo s ograničenom odgovornošću za proizvodnju i usluge, OIB 17920370362, Frankopanska ulica 40, 40315 Mursko Središće</derivirana_varijabla>
  </DomainObject.Predmet.ProtustrankaWithAdressOIB>
  <DomainObject.Predmet.ProtustrankaNazivFormated>
    <izvorni_sadrzaj>METALOTEX jednostavno društvo s ograničenom odgovornošću za proizvodnju i usluge</izvorni_sadrzaj>
    <derivirana_varijabla naziv="DomainObject.Predmet.ProtustrankaNazivFormated_1">METALOTEX jednostavno društvo s ograničenom odgovornošću za proizvodnju i usluge</derivirana_varijabla>
  </DomainObject.Predmet.ProtustrankaNazivFormated>
  <DomainObject.Predmet.ProtustrankaNazivFormatedOIB>
    <izvorni_sadrzaj>METALOTEX jednostavno društvo s ograničenom odgovornošću za proizvodnju i usluge, OIB 17920370362</izvorni_sadrzaj>
    <derivirana_varijabla naziv="DomainObject.Predmet.ProtustrankaNazivFormatedOIB_1">METALOTEX jednostavno društvo s ograničenom odgovornošću za proizvodnju i usluge, OIB 17920370362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14368.62</izvorni_sadrzaj>
    <derivirana_varijabla naziv="DomainObject.Predmet.TrenutnaVrijednost_1">14368.62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METALOTEX jednostavno društvo s ograničenom odgovornošću za proizvodnju i usluge zastupanog po punomoćniku Zlatko Žbulj</item>
    </izvorni_sadrzaj>
    <derivirana_varijabla naziv="DomainObject.Predmet.ProtuStrankaListFormated_1">
      <item>METALOTEX jednostavno društvo s ograničenom odgovornošću za proizvodnju i usluge zastupanog po punomoćniku Zlatko Žbulj</item>
    </derivirana_varijabla>
  </DomainObject.Predmet.ProtuStrankaListFormated>
  <DomainObject.Predmet.ProtuStrankaListFormatedOIB>
    <izvorni_sadrzaj>
      <item>METALOTEX jednostavno društvo s ograničenom odgovornošću za proizvodnju i usluge, OIB 17920370362 zastupanog po punomoćniku Zlatko Žbulj</item>
    </izvorni_sadrzaj>
    <derivirana_varijabla naziv="DomainObject.Predmet.ProtuStrankaListFormatedOIB_1">
      <item>METALOTEX jednostavno društvo s ograničenom odgovornošću za proizvodnju i usluge, OIB 17920370362 zastupanog po punomoćniku Zlatko Žbulj</item>
    </derivirana_varijabla>
  </DomainObject.Predmet.ProtuStrankaListFormatedOIB>
  <DomainObject.Predmet.ProtuStrankaListFormatedWithAdress>
    <izvorni_sadrzaj>
      <item>METALOTEX jednostavno društvo s ograničenom odgovornošću za proizvodnju i usluge, Frankopanska ulica 40, 40315 Mursko Središće zastupanog po punomoćniku Zlatko Žbulj</item>
    </izvorni_sadrzaj>
    <derivirana_varijabla naziv="DomainObject.Predmet.ProtuStrankaListFormatedWithAdress_1">
      <item>METALOTEX jednostavno društvo s ograničenom odgovornošću za proizvodnju i usluge, Frankopanska ulica 40, 40315 Mursko Središće zastupanog po punomoćniku Zlatko Žbulj</item>
    </derivirana_varijabla>
  </DomainObject.Predmet.ProtuStrankaListFormatedWithAdress>
  <DomainObject.Predmet.ProtuStrankaListFormatedWithAdressOIB>
    <izvorni_sadrzaj>
      <item>METALOTEX jednostavno društvo s ograničenom odgovornošću za proizvodnju i usluge, OIB 17920370362, Frankopanska ulica 40, 40315 Mursko Središće zastupanog po punomoćniku Zlatko Žbulj</item>
    </izvorni_sadrzaj>
    <derivirana_varijabla naziv="DomainObject.Predmet.ProtuStrankaListFormatedWithAdressOIB_1">
      <item>METALOTEX jednostavno društvo s ograničenom odgovornošću za proizvodnju i usluge, OIB 17920370362, Frankopanska ulica 40, 40315 Mursko Središće zastupanog po punomoćniku Zlatko Žbulj</item>
    </derivirana_varijabla>
  </DomainObject.Predmet.ProtuStrankaListFormatedWithAdressOIB>
  <DomainObject.Predmet.ProtuStrankaListNazivFormated>
    <izvorni_sadrzaj>
      <item>METALOTEX jednostavno društvo s ograničenom odgovornošću za proizvodnju i usluge</item>
    </izvorni_sadrzaj>
    <derivirana_varijabla naziv="DomainObject.Predmet.ProtuStrankaListNazivFormated_1">
      <item>METALOTEX jednostavno društvo s ograničenom odgovornošću za proizvodnju i usluge</item>
    </derivirana_varijabla>
  </DomainObject.Predmet.ProtuStrankaListNazivFormated>
  <DomainObject.Predmet.ProtuStrankaListNazivFormatedOIB>
    <izvorni_sadrzaj>
      <item>METALOTEX jednostavno društvo s ograničenom odgovornošću za proizvodnju i usluge, OIB 17920370362</item>
    </izvorni_sadrzaj>
    <derivirana_varijabla naziv="DomainObject.Predmet.ProtuStrankaListNazivFormatedOIB_1">
      <item>METALOTEX jednostavno društvo s ograničenom odgovornošću za proizvodnju i usluge, OIB 17920370362</item>
    </derivirana_varijabla>
  </DomainObject.Predmet.ProtuStrankaListNazivFormatedOIB>
  <DomainObject.Predmet.OstaliListFormated>
    <izvorni_sadrzaj>
      <item>Sudski registar</item>
      <item>Zlatko Žbulj punomoćnik sudionika u postupku METALOTEX jednostavno društvo s ograničenom odgovornošću za proizvodnju i usluge</item>
    </izvorni_sadrzaj>
    <derivirana_varijabla naziv="DomainObject.Predmet.OstaliListFormated_1">
      <item>Sudski registar</item>
      <item>Zlatko Žbulj punomoćnik sudionika u postupku METALOTEX jednostavno društvo s ograničenom odgovornošću za proizvodnju i usluge</item>
    </derivirana_varijabla>
  </DomainObject.Predmet.OstaliListFormated>
  <DomainObject.Predmet.OstaliListFormatedOIB>
    <izvorni_sadrzaj>
      <item>Sudski registar</item>
      <item>Zlatko Žbulj, OIB 42276130845 punomoćnik sudionika u postupku METALOTEX jednostavno društvo s ograničenom odgovornošću za proizvodnju i usluge</item>
    </izvorni_sadrzaj>
    <derivirana_varijabla naziv="DomainObject.Predmet.OstaliListFormatedOIB_1">
      <item>Sudski registar</item>
      <item>Zlatko Žbulj, OIB 42276130845 punomoćnik sudionika u postupku METALOTEX jednostavno društvo s ograničenom odgovornošću za proizvodnju i usluge</item>
    </derivirana_varijabla>
  </DomainObject.Predmet.OstaliListFormatedOIB>
  <DomainObject.Predmet.OstaliListFormatedWithAdress>
    <izvorni_sadrzaj>
      <item>Sudski registar</item>
      <item>Zlatko Žbulj, Frankopanska Ulica 40, 40315 Mursko Središće punomoćnik sudionika u postupku METALOTEX jednostavno društvo s ograničenom odgovornošću za proizvodnju i usluge</item>
    </izvorni_sadrzaj>
    <derivirana_varijabla naziv="DomainObject.Predmet.OstaliListFormatedWithAdress_1">
      <item>Sudski registar</item>
      <item>Zlatko Žbulj, Frankopanska Ulica 40, 40315 Mursko Središće punomoćnik sudionika u postupku METALOTEX jednostavno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Zlatko Žbulj, OIB 42276130845, Frankopanska Ulica 40, 40315 Mursko Središće punomoćnik sudionika u postupku METALOTEX jednostavno društvo s ograničenom odgovornošću za proizvodnju i usluge</item>
    </izvorni_sadrzaj>
    <derivirana_varijabla naziv="DomainObject.Predmet.OstaliListFormatedWithAdressOIB_1">
      <item>Sudski registar</item>
      <item>Zlatko Žbulj, OIB 42276130845, Frankopanska Ulica 40, 40315 Mursko Središće punomoćnik sudionika u postupku METALOTEX jednostavno društvo s ograničenom odgovornošću za proizvodnju i usluge</item>
    </derivirana_varijabla>
  </DomainObject.Predmet.OstaliListFormatedWithAdressOIB>
  <DomainObject.Predmet.OstaliListNazivFormated>
    <izvorni_sadrzaj>
      <item>Sudski registar</item>
      <item>Zlatko Žbulj</item>
    </izvorni_sadrzaj>
    <derivirana_varijabla naziv="DomainObject.Predmet.OstaliListNazivFormated_1">
      <item>Sudski registar</item>
      <item>Zlatko Žbulj</item>
    </derivirana_varijabla>
  </DomainObject.Predmet.OstaliListNazivFormated>
  <DomainObject.Predmet.OstaliListNazivFormatedOIB>
    <izvorni_sadrzaj>
      <item>Sudski registar</item>
      <item>Zlatko Žbulj, OIB 42276130845</item>
    </izvorni_sadrzaj>
    <derivirana_varijabla naziv="DomainObject.Predmet.OstaliListNazivFormatedOIB_1">
      <item>Sudski registar</item>
      <item>Zlatko Žbulj, OIB 42276130845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St-368/2018-5</izvorni_sadrzaj>
    <derivirana_varijabla naziv="DomainObject.PoslovniBrojDokumenta_1">St-368/2018-5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METALOTEX jednostavno društvo s ograničenom odgovornošću za proizvodnju i usluge</izvorni_sadrzaj>
    <derivirana_varijabla naziv="DomainObject.Predmet.ProtustrankaIDrugi_1">METALOTEX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METALOTEX jednostavno društvo s ograničenom odgovornošću za proizvodnju i usluge, OIB 17920370362, Frankopanska ulica 40, 40315 Mursko Središće</izvorni_sadrzaj>
    <derivirana_varijabla naziv="DomainObject.Predmet.ProtustrankaIDrugiAdressOIB_1">METALOTEX jednostavno društvo s ograničenom odgovornošću za proizvodnju i usluge, OIB 17920370362, Frankopanska ulica 40,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METALOTEX jednostavno društvo s ograničenom odgovornošću za proizvodnju i usluge</item>
      <item>Sudski registar</item>
      <item>Zlatko Žbulj</item>
    </izvorni_sadrzaj>
    <derivirana_varijabla naziv="DomainObject.Predmet.SudioniciListNaziv_1">
      <item>Financijska agencija</item>
      <item>METALOTEX jednostavno društvo s ograničenom odgovornošću za proizvodnju i usluge</item>
      <item>Sudski registar</item>
      <item>Zlatko Žbulj</item>
    </derivirana_varijabla>
  </DomainObject.Predmet.SudioniciListNaziv>
  <DomainObject.Predmet.SudioniciListAdressOIB>
    <izvorni_sadrzaj>
      <item>Financijska agencija, OIB 85821130368, A. Cesarca 2,42000 Varaždin</item>
      <item>METALOTEX jednostavno društvo s ograničenom odgovornošću za proizvodnju i usluge, OIB 17920370362, Frankopanska ulica 40,40315 Mursko Središće</item>
      <item>Sudski registar</item>
      <item>Zlatko Žbulj, OIB 42276130845, Frankopanska Ulica 40,40315 Mursko Središće</item>
    </izvorni_sadrzaj>
    <derivirana_varijabla naziv="DomainObject.Predmet.SudioniciListAdressOIB_1">
      <item>Financijska agencija, OIB 85821130368, A. Cesarca 2,42000 Varaždin</item>
      <item>METALOTEX jednostavno društvo s ograničenom odgovornošću za proizvodnju i usluge, OIB 17920370362, Frankopanska ulica 40,40315 Mursko Središće</item>
      <item>Sudski registar</item>
      <item>Zlatko Žbulj, OIB 42276130845, Frankopanska Ulica 40,40315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7B3E1-D578-4199-A18C-629D5BAB3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2876</properties:Characters>
  <properties:Lines>84</properties:Lines>
  <properties:Paragraphs>32</properties:Paragraphs>
  <properties:TotalTime>133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2018-12-03T10:57:00Z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St-368/2018-5 / Odluka - Rješenje o otvaranju i zaključenju skraćenog stečajnog postupka (odluka_St-368_2018-5.docx)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