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5a37" w14:paraId="3085a37" w:rsidRDefault="0019398B" w:rsidP="00BE41EF" w:rsidR="0019398B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5B49A4" w:rsidP="005B49A4" w:rsidR="005B49A4">
      <w:pPr>
        <w:jc w:val="both"/>
      </w:pPr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49A4" w:rsidP="005B49A4" w:rsidR="005B49A4">
      <w:pPr>
        <w:jc w:val="both"/>
      </w:pPr>
      <w:r>
        <w:t>REPUBLIKA HRVATSKA                                                                     1 St-15/12</w:t>
      </w:r>
    </w:p>
    <w:p w:rsidRDefault="005B49A4" w:rsidP="005B49A4" w:rsidR="005B49A4">
      <w:pPr>
        <w:jc w:val="both"/>
      </w:pPr>
      <w:r>
        <w:t>TRGOVAČKI SUD U ZAGREBU</w:t>
      </w:r>
    </w:p>
    <w:p w:rsidRDefault="005B49A4" w:rsidP="005B49A4" w:rsidR="005B49A4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1/II</w:t>
      </w:r>
    </w:p>
    <w:p w:rsidRDefault="005B49A4" w:rsidP="005B49A4" w:rsidR="005B49A4">
      <w:pPr>
        <w:jc w:val="center"/>
      </w:pPr>
    </w:p>
    <w:p w:rsidRDefault="005B49A4" w:rsidP="005B49A4" w:rsidR="005B49A4">
      <w:pPr>
        <w:jc w:val="center"/>
      </w:pPr>
      <w:r>
        <w:t>Z  A  K  L J  U  Č  A   K</w:t>
      </w:r>
    </w:p>
    <w:p w:rsidRDefault="005B49A4" w:rsidP="005B49A4" w:rsidR="005B49A4">
      <w:pPr>
        <w:jc w:val="both"/>
      </w:pPr>
    </w:p>
    <w:p w:rsidRDefault="005B49A4" w:rsidP="005B49A4" w:rsidR="005B49A4">
      <w:pPr>
        <w:ind w:firstLine="708"/>
        <w:jc w:val="both"/>
      </w:pPr>
      <w:r>
        <w:t xml:space="preserve">TRGOVAČKI SUD U ZAGREBU po stečajnom sucu Nini Radiću u stečajnom postupku nad stečajnim dužnikom GAJ </w:t>
      </w:r>
      <w:proofErr w:type="spellStart"/>
      <w:r>
        <w:t>H.S</w:t>
      </w:r>
      <w:proofErr w:type="spellEnd"/>
      <w:r>
        <w:t xml:space="preserve">.-KRAPINA d.o.o. Krapina, Velika </w:t>
      </w:r>
      <w:proofErr w:type="spellStart"/>
      <w:r>
        <w:t>ves</w:t>
      </w:r>
      <w:proofErr w:type="spellEnd"/>
      <w:r>
        <w:t xml:space="preserve"> 111/c, MBS:080454516, OIB:34008016040, 15. studenoga 2018. godine,</w:t>
      </w:r>
    </w:p>
    <w:p w:rsidRDefault="005B49A4" w:rsidP="00C14359" w:rsidR="005B49A4">
      <w:pPr>
        <w:jc w:val="center"/>
        <w:rPr>
          <w:b/>
          <w:bCs/>
        </w:rPr>
      </w:pPr>
    </w:p>
    <w:p w:rsidRDefault="005B49A4" w:rsidP="00C14359" w:rsidR="00C14359" w:rsidRPr="005B49A4">
      <w:pPr>
        <w:jc w:val="center"/>
        <w:rPr>
          <w:bCs/>
        </w:rPr>
      </w:pPr>
      <w:r w:rsidRPr="005B49A4">
        <w:rPr>
          <w:bCs/>
        </w:rPr>
        <w:t xml:space="preserve">z  a  k  </w:t>
      </w:r>
      <w:proofErr w:type="spellStart"/>
      <w:r w:rsidRPr="005B49A4">
        <w:rPr>
          <w:bCs/>
        </w:rPr>
        <w:t>lj</w:t>
      </w:r>
      <w:proofErr w:type="spellEnd"/>
      <w:r w:rsidRPr="005B49A4">
        <w:rPr>
          <w:bCs/>
        </w:rPr>
        <w:t xml:space="preserve">  u  č  i  o    j  e       </w:t>
      </w:r>
    </w:p>
    <w:p w:rsidRDefault="005B49A4" w:rsidP="00C14359" w:rsidR="005B49A4">
      <w:pPr>
        <w:jc w:val="center"/>
        <w:rPr>
          <w:b/>
          <w:bCs/>
        </w:rPr>
      </w:pPr>
    </w:p>
    <w:p w:rsidRDefault="00C14359" w:rsidP="00132CCA" w:rsidR="00C14359">
      <w:pPr>
        <w:jc w:val="both"/>
      </w:pPr>
      <w:r>
        <w:t xml:space="preserve">I        </w:t>
      </w:r>
      <w:r w:rsidRPr="005468A6">
        <w:rPr>
          <w:b/>
        </w:rPr>
        <w:t>Skupština vjerovnika</w:t>
      </w:r>
      <w:r>
        <w:t xml:space="preserve"> u stečajnom postupku nad dužnikom</w:t>
      </w:r>
      <w:r w:rsidR="00E3307C">
        <w:t>,</w:t>
      </w:r>
      <w:r>
        <w:t xml:space="preserve"> </w:t>
      </w:r>
      <w:r w:rsidR="005B49A4">
        <w:t xml:space="preserve">GAJ </w:t>
      </w:r>
      <w:proofErr w:type="spellStart"/>
      <w:r w:rsidR="005B49A4">
        <w:t>H.S</w:t>
      </w:r>
      <w:proofErr w:type="spellEnd"/>
      <w:r w:rsidR="005B49A4">
        <w:t xml:space="preserve">.-KRAPINA d.o.o. Krapina, Velika </w:t>
      </w:r>
      <w:proofErr w:type="spellStart"/>
      <w:r w:rsidR="005B49A4">
        <w:t>ves</w:t>
      </w:r>
      <w:proofErr w:type="spellEnd"/>
      <w:r w:rsidR="005B49A4">
        <w:t xml:space="preserve"> 111/c, MBS:080454516, OIB:34008016040</w:t>
      </w:r>
      <w:r w:rsidR="001A061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određuje se za dan </w:t>
      </w:r>
      <w:r w:rsidR="005B49A4" w:rsidRPr="005B49A4">
        <w:rPr>
          <w:b/>
        </w:rPr>
        <w:t>10</w:t>
      </w:r>
      <w:r w:rsidRPr="005B49A4">
        <w:rPr>
          <w:b/>
        </w:rPr>
        <w:t>.</w:t>
      </w:r>
      <w:r w:rsidRPr="005468A6">
        <w:rPr>
          <w:b/>
        </w:rPr>
        <w:t xml:space="preserve"> </w:t>
      </w:r>
      <w:r w:rsidR="00D4436D">
        <w:rPr>
          <w:b/>
        </w:rPr>
        <w:t>prosinca</w:t>
      </w:r>
      <w:r>
        <w:rPr>
          <w:b/>
        </w:rPr>
        <w:t xml:space="preserve"> 20</w:t>
      </w:r>
      <w:r w:rsidR="0062491D">
        <w:rPr>
          <w:b/>
        </w:rPr>
        <w:t>1</w:t>
      </w:r>
      <w:r w:rsidR="005B49A4">
        <w:rPr>
          <w:b/>
        </w:rPr>
        <w:t>8</w:t>
      </w:r>
      <w:r w:rsidR="00412E71">
        <w:rPr>
          <w:b/>
        </w:rPr>
        <w:t xml:space="preserve">. godine </w:t>
      </w:r>
      <w:r w:rsidR="00D4436D">
        <w:rPr>
          <w:b/>
        </w:rPr>
        <w:t>10</w:t>
      </w:r>
      <w:r w:rsidRPr="005468A6">
        <w:rPr>
          <w:b/>
        </w:rPr>
        <w:t>,</w:t>
      </w:r>
      <w:r w:rsidR="005B49A4">
        <w:rPr>
          <w:b/>
        </w:rPr>
        <w:t>3</w:t>
      </w:r>
      <w:r w:rsidRPr="005468A6">
        <w:rPr>
          <w:b/>
        </w:rPr>
        <w:t>0 sati</w:t>
      </w:r>
      <w:r>
        <w:t xml:space="preserve"> u zgradi Trgovačkog suda u Zagrebu, Petrinjska 8, soba </w:t>
      </w:r>
      <w:r w:rsidR="00117C92">
        <w:t>8</w:t>
      </w:r>
      <w:r w:rsidR="005B49A4">
        <w:t>5/II</w:t>
      </w:r>
      <w:r w:rsidR="007174F6">
        <w:t>.</w:t>
      </w:r>
    </w:p>
    <w:p w:rsidRDefault="00C14359" w:rsidP="00C14359" w:rsidR="00C14359">
      <w:r>
        <w:t>II       Utvrđuje se dnevni rad:</w:t>
      </w:r>
    </w:p>
    <w:p w:rsidRDefault="00C14359" w:rsidP="00132CCA" w:rsidR="00C14359">
      <w:pPr>
        <w:numPr>
          <w:ilvl w:val="0"/>
          <w:numId w:val="3"/>
        </w:numPr>
        <w:jc w:val="both"/>
      </w:pPr>
      <w:r>
        <w:t>podnošenje izvještaja stečajnog upravitelja i donošenje odluke o tijeku postupka,</w:t>
      </w:r>
    </w:p>
    <w:p w:rsidRDefault="00C14359" w:rsidP="00132CCA" w:rsidR="00C14359">
      <w:pPr>
        <w:numPr>
          <w:ilvl w:val="0"/>
          <w:numId w:val="3"/>
        </w:numPr>
        <w:jc w:val="both"/>
      </w:pPr>
      <w:r>
        <w:t>pribavljanje mišljenja vjerovnika stečajne mase, stečajnog upravitelja i skupštine vjerovnika povodom prijedloga za obustavom i zaključenjem stečajnog postupka, jer stečajna masa nije dostatna niti za pokriće troškova postupka, sukladno članku 203. Stečajnog Zakona.</w:t>
      </w:r>
    </w:p>
    <w:p w:rsidRDefault="005B49A4" w:rsidP="005B49A4" w:rsidR="005B49A4">
      <w:pPr>
        <w:ind w:left="960"/>
        <w:jc w:val="both"/>
      </w:pPr>
    </w:p>
    <w:p w:rsidRDefault="006F649C" w:rsidP="006F649C" w:rsidR="006F649C" w:rsidRPr="005B49A4">
      <w:pPr>
        <w:jc w:val="center"/>
        <w:rPr>
          <w:bCs/>
        </w:rPr>
      </w:pPr>
      <w:r w:rsidRPr="005B49A4">
        <w:rPr>
          <w:bCs/>
        </w:rPr>
        <w:t>O    b     r    a    z    l    o    ž    e    n  j    e</w:t>
      </w:r>
    </w:p>
    <w:p w:rsidRDefault="006F649C" w:rsidP="006F649C" w:rsidR="006F649C">
      <w:pPr>
        <w:jc w:val="both"/>
      </w:pPr>
    </w:p>
    <w:p w:rsidRDefault="0071528F" w:rsidP="007174F6" w:rsidR="008951B6">
      <w:pPr>
        <w:ind w:firstLine="708"/>
        <w:jc w:val="both"/>
      </w:pPr>
      <w:r>
        <w:t>U ovom</w:t>
      </w:r>
      <w:r w:rsidR="005B49A4">
        <w:t xml:space="preserve"> je</w:t>
      </w:r>
      <w:r>
        <w:t xml:space="preserve"> predmetu stečajn</w:t>
      </w:r>
      <w:r w:rsidR="00176AC6">
        <w:t>i</w:t>
      </w:r>
      <w:r w:rsidR="005B49A4">
        <w:t xml:space="preserve"> upravitelj</w:t>
      </w:r>
      <w:r w:rsidR="00E3307C">
        <w:t xml:space="preserve">, </w:t>
      </w:r>
      <w:r w:rsidR="005B49A4">
        <w:t xml:space="preserve">Branko </w:t>
      </w:r>
      <w:proofErr w:type="spellStart"/>
      <w:r w:rsidR="005B49A4">
        <w:t>Smrtić</w:t>
      </w:r>
      <w:proofErr w:type="spellEnd"/>
      <w:r w:rsidR="005B49A4">
        <w:t>,</w:t>
      </w:r>
      <w:r w:rsidR="001A061A">
        <w:t xml:space="preserve"> </w:t>
      </w:r>
      <w:r w:rsidR="00BE41EF">
        <w:t>iz</w:t>
      </w:r>
      <w:r w:rsidR="00176AC6">
        <w:t>vijesti</w:t>
      </w:r>
      <w:r w:rsidR="005B49A4">
        <w:t>o</w:t>
      </w:r>
      <w:r w:rsidR="00C14359">
        <w:t xml:space="preserve"> sud o provedenim radnjama </w:t>
      </w:r>
      <w:r w:rsidR="00E3307C">
        <w:t>i</w:t>
      </w:r>
      <w:r w:rsidR="00C14359">
        <w:t xml:space="preserve"> stanju stečajne mase,  sve s obzirom na čin</w:t>
      </w:r>
      <w:r w:rsidR="00BB47E9">
        <w:t xml:space="preserve">jenično stanje. </w:t>
      </w:r>
      <w:r w:rsidR="005B49A4">
        <w:t xml:space="preserve">Imovina dužnika je unovčena u cijelosti. </w:t>
      </w:r>
      <w:r w:rsidR="00BB47E9">
        <w:t>Stečajni dužnik</w:t>
      </w:r>
      <w:r>
        <w:t xml:space="preserve"> nema sredstava za namirenje vjerovnika</w:t>
      </w:r>
      <w:r w:rsidR="00BB47E9">
        <w:t xml:space="preserve"> i po</w:t>
      </w:r>
      <w:r w:rsidR="00C14359">
        <w:t xml:space="preserve"> prijedlogu stečajnog upravitelja postoje sve zakonske pretpostavke za postupanje sukladno članku 203. Stečajnog zakona.</w:t>
      </w:r>
      <w:r w:rsidR="0035283C">
        <w:t xml:space="preserve"> </w:t>
      </w:r>
      <w:r w:rsidR="00C14359">
        <w:t>Sukladno stanju spisa stečajna masa nije dostatna ni za pokriće troškova postupka pa je stečajni sudac</w:t>
      </w:r>
      <w:r w:rsidR="00BB47E9">
        <w:t xml:space="preserve"> prihvatio prijedlog stečajnog upravitelja i</w:t>
      </w:r>
      <w:r w:rsidR="00C14359">
        <w:t xml:space="preserve"> odlučio pribaviti mišljenje vjerovnika stečajne mase, stečajnog upravitelja i skupštine vjerovnika sukladno članku 203. Stečajnog zakona</w:t>
      </w:r>
      <w:r w:rsidR="00412E71">
        <w:t xml:space="preserve"> koji se primjenjuje u ovom predmetu ( NN 44/96 – 133/12 )</w:t>
      </w:r>
      <w:r w:rsidR="00C14359">
        <w:t>.</w:t>
      </w:r>
      <w:r w:rsidR="00117C92">
        <w:t xml:space="preserve"> </w:t>
      </w:r>
    </w:p>
    <w:p w:rsidRDefault="00412E71" w:rsidP="00C14359" w:rsidR="00412E71">
      <w:pPr>
        <w:jc w:val="both"/>
      </w:pPr>
    </w:p>
    <w:p w:rsidRDefault="00C14359" w:rsidP="00C14359" w:rsidR="00C14359">
      <w:pPr>
        <w:jc w:val="center"/>
      </w:pPr>
      <w:r>
        <w:t xml:space="preserve">Zagreb, </w:t>
      </w:r>
      <w:r w:rsidR="005F4A0B">
        <w:t>1</w:t>
      </w:r>
      <w:r w:rsidR="00D4436D">
        <w:t>5</w:t>
      </w:r>
      <w:r>
        <w:t xml:space="preserve">. </w:t>
      </w:r>
      <w:r w:rsidR="005B49A4">
        <w:t>studenoga</w:t>
      </w:r>
      <w:r w:rsidR="0035283C">
        <w:t xml:space="preserve"> 201</w:t>
      </w:r>
      <w:r w:rsidR="005B49A4">
        <w:t>8</w:t>
      </w:r>
      <w:r>
        <w:t>. godine</w:t>
      </w:r>
    </w:p>
    <w:p w:rsidRDefault="00C14359" w:rsidP="00C14359" w:rsidR="00C14359">
      <w:r>
        <w:t xml:space="preserve">                                                                                       </w:t>
      </w:r>
      <w:r w:rsidR="00190EF0">
        <w:tab/>
      </w:r>
      <w:r w:rsidR="00190EF0">
        <w:tab/>
      </w:r>
      <w:r>
        <w:t xml:space="preserve">  Stečajni sudac:</w:t>
      </w:r>
    </w:p>
    <w:p w:rsidRDefault="00C14359" w:rsidP="00C14359" w:rsidR="00943F12">
      <w:r>
        <w:t xml:space="preserve">                                                                                       </w:t>
      </w:r>
      <w:r w:rsidR="00190EF0">
        <w:tab/>
      </w:r>
      <w:r w:rsidR="00190EF0">
        <w:tab/>
      </w:r>
      <w:r>
        <w:t xml:space="preserve">  Nino Radić</w:t>
      </w:r>
      <w:r w:rsidR="00943F12">
        <w:t xml:space="preserve">  </w:t>
      </w:r>
      <w:r w:rsidR="00B4738B">
        <w:t xml:space="preserve"> v.r. </w:t>
      </w:r>
    </w:p>
    <w:p w:rsidRDefault="007174F6" w:rsidP="00C14359" w:rsidR="007174F6"/>
    <w:p w:rsidRDefault="007174F6" w:rsidP="007174F6" w:rsidR="007174F6">
      <w:pPr>
        <w:jc w:val="both"/>
      </w:pPr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B4738B" w:rsidP="007174F6" w:rsidR="00B4738B">
      <w:pPr>
        <w:jc w:val="both"/>
      </w:pPr>
    </w:p>
    <w:p w:rsidRDefault="00B4738B" w:rsidP="00B4738B" w:rsidR="000A66ED">
      <w:pPr>
        <w:ind w:left="4248"/>
      </w:pPr>
      <w:r>
        <w:t xml:space="preserve">      Za točnost </w:t>
      </w:r>
      <w:proofErr w:type="spellStart"/>
      <w:r>
        <w:t>otpravka</w:t>
      </w:r>
      <w:proofErr w:type="spellEnd"/>
      <w:r>
        <w:t xml:space="preserve">-ovlašteni  </w:t>
      </w:r>
      <w:r w:rsidR="0087330C">
        <w:t xml:space="preserve"> </w:t>
      </w:r>
      <w:r>
        <w:t>službenik</w:t>
      </w:r>
      <w:r w:rsidR="0087330C">
        <w:t xml:space="preserve">   </w:t>
      </w:r>
    </w:p>
    <w:p w:rsidRDefault="00B4738B" w:rsidP="00B4738B" w:rsidR="00B4738B">
      <w:pPr>
        <w:ind w:left="4248"/>
      </w:pPr>
      <w:r>
        <w:t xml:space="preserve">                       Tatjana Slaviček </w:t>
      </w:r>
    </w:p>
    <w:sectPr w:rsidSect="007174F6" w:rsidR="00B4738B">
      <w:pgSz w:h="16838" w:w="11906"/>
      <w:pgMar w:gutter="0" w:footer="708" w:header="708" w:left="1417" w:bottom="284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285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66ED"/>
    <w:rsid w:val="000A7314"/>
    <w:rsid w:val="000A7A33"/>
    <w:rsid w:val="000B26A6"/>
    <w:rsid w:val="000B4177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17C92"/>
    <w:rsid w:val="00121F5E"/>
    <w:rsid w:val="00123271"/>
    <w:rsid w:val="00126F70"/>
    <w:rsid w:val="001270D8"/>
    <w:rsid w:val="0013051E"/>
    <w:rsid w:val="00130EE2"/>
    <w:rsid w:val="00132CCA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7C0"/>
    <w:rsid w:val="00176A48"/>
    <w:rsid w:val="00176AC6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0EF0"/>
    <w:rsid w:val="0019398B"/>
    <w:rsid w:val="00193A49"/>
    <w:rsid w:val="0019487A"/>
    <w:rsid w:val="00197F30"/>
    <w:rsid w:val="001A061A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03D9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25FB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4495"/>
    <w:rsid w:val="002B7F89"/>
    <w:rsid w:val="002C17ED"/>
    <w:rsid w:val="002C1B6E"/>
    <w:rsid w:val="002C4657"/>
    <w:rsid w:val="002C6E3C"/>
    <w:rsid w:val="002C7567"/>
    <w:rsid w:val="002D06C2"/>
    <w:rsid w:val="002D13FF"/>
    <w:rsid w:val="002D2EE8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8C1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83C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5198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080D"/>
    <w:rsid w:val="003B1CAF"/>
    <w:rsid w:val="003B2301"/>
    <w:rsid w:val="003B3140"/>
    <w:rsid w:val="003B4704"/>
    <w:rsid w:val="003B5195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0E3C"/>
    <w:rsid w:val="004021E5"/>
    <w:rsid w:val="004027F3"/>
    <w:rsid w:val="004035AB"/>
    <w:rsid w:val="00405C03"/>
    <w:rsid w:val="004068F2"/>
    <w:rsid w:val="00410255"/>
    <w:rsid w:val="00410B3A"/>
    <w:rsid w:val="00412E71"/>
    <w:rsid w:val="00414178"/>
    <w:rsid w:val="00415217"/>
    <w:rsid w:val="0041608F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0066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BA9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2"/>
    <w:rsid w:val="005964C6"/>
    <w:rsid w:val="005A58A0"/>
    <w:rsid w:val="005B038C"/>
    <w:rsid w:val="005B1184"/>
    <w:rsid w:val="005B1FAB"/>
    <w:rsid w:val="005B35D8"/>
    <w:rsid w:val="005B3B38"/>
    <w:rsid w:val="005B49A4"/>
    <w:rsid w:val="005B5E33"/>
    <w:rsid w:val="005B6344"/>
    <w:rsid w:val="005B6709"/>
    <w:rsid w:val="005C087C"/>
    <w:rsid w:val="005C4E23"/>
    <w:rsid w:val="005C781A"/>
    <w:rsid w:val="005D0D90"/>
    <w:rsid w:val="005D1EC7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4A0B"/>
    <w:rsid w:val="005F5EAF"/>
    <w:rsid w:val="00601CF6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91D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586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23E5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6248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528F"/>
    <w:rsid w:val="007174F6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A7713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2133"/>
    <w:rsid w:val="00804FDF"/>
    <w:rsid w:val="008065B5"/>
    <w:rsid w:val="0081008F"/>
    <w:rsid w:val="00814D10"/>
    <w:rsid w:val="00815596"/>
    <w:rsid w:val="00815B34"/>
    <w:rsid w:val="008161DA"/>
    <w:rsid w:val="0081746E"/>
    <w:rsid w:val="00826E20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30C"/>
    <w:rsid w:val="00873925"/>
    <w:rsid w:val="008802C7"/>
    <w:rsid w:val="00882D0B"/>
    <w:rsid w:val="0088592C"/>
    <w:rsid w:val="00886A35"/>
    <w:rsid w:val="0088730C"/>
    <w:rsid w:val="00887ADA"/>
    <w:rsid w:val="00887F6F"/>
    <w:rsid w:val="00890448"/>
    <w:rsid w:val="00890C49"/>
    <w:rsid w:val="008927FD"/>
    <w:rsid w:val="008951B6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34"/>
    <w:rsid w:val="009222FB"/>
    <w:rsid w:val="00924E4A"/>
    <w:rsid w:val="009267E0"/>
    <w:rsid w:val="00927A86"/>
    <w:rsid w:val="009306EA"/>
    <w:rsid w:val="009333FE"/>
    <w:rsid w:val="00933500"/>
    <w:rsid w:val="009348B4"/>
    <w:rsid w:val="00943F12"/>
    <w:rsid w:val="009473E6"/>
    <w:rsid w:val="00955DC7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199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273E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48B0"/>
    <w:rsid w:val="00AF5E7C"/>
    <w:rsid w:val="00AF7608"/>
    <w:rsid w:val="00AF76B1"/>
    <w:rsid w:val="00B00709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4738B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EC0"/>
    <w:rsid w:val="00B675B1"/>
    <w:rsid w:val="00B70297"/>
    <w:rsid w:val="00B7056E"/>
    <w:rsid w:val="00B70600"/>
    <w:rsid w:val="00B706F4"/>
    <w:rsid w:val="00B707B8"/>
    <w:rsid w:val="00B73F59"/>
    <w:rsid w:val="00B771FB"/>
    <w:rsid w:val="00B8039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47E9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41EF"/>
    <w:rsid w:val="00BE5979"/>
    <w:rsid w:val="00BE6328"/>
    <w:rsid w:val="00BF064D"/>
    <w:rsid w:val="00BF0F3B"/>
    <w:rsid w:val="00BF42B7"/>
    <w:rsid w:val="00BF7190"/>
    <w:rsid w:val="00C008DE"/>
    <w:rsid w:val="00C01C35"/>
    <w:rsid w:val="00C031D5"/>
    <w:rsid w:val="00C06F1A"/>
    <w:rsid w:val="00C07964"/>
    <w:rsid w:val="00C101EA"/>
    <w:rsid w:val="00C11572"/>
    <w:rsid w:val="00C131D1"/>
    <w:rsid w:val="00C1383D"/>
    <w:rsid w:val="00C13845"/>
    <w:rsid w:val="00C14359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67600"/>
    <w:rsid w:val="00C72282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1987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133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6D"/>
    <w:rsid w:val="00D443FA"/>
    <w:rsid w:val="00D46D6C"/>
    <w:rsid w:val="00D52301"/>
    <w:rsid w:val="00D53877"/>
    <w:rsid w:val="00D53D8F"/>
    <w:rsid w:val="00D560CE"/>
    <w:rsid w:val="00D56D65"/>
    <w:rsid w:val="00D603C3"/>
    <w:rsid w:val="00D6170B"/>
    <w:rsid w:val="00D65498"/>
    <w:rsid w:val="00D67197"/>
    <w:rsid w:val="00D7029F"/>
    <w:rsid w:val="00D7179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8FA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1F8F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41F"/>
    <w:rsid w:val="00E256E3"/>
    <w:rsid w:val="00E25B90"/>
    <w:rsid w:val="00E25E3C"/>
    <w:rsid w:val="00E314B1"/>
    <w:rsid w:val="00E32762"/>
    <w:rsid w:val="00E3307C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285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3578"/>
    <w:rsid w:val="00FB4027"/>
    <w:rsid w:val="00FB5A64"/>
    <w:rsid w:val="00FC0060"/>
    <w:rsid w:val="00FC024C"/>
    <w:rsid w:val="00FC2250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1C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1CF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2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28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28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28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28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1C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1CF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2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28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28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28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28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058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013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St-15/2012-129</izvorni_sadrzaj>
    <derivirana_varijabla naziv="DomainObject.Oznaka_1">St-15/2012-129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H.S.-KRAPINA d.o.o. za građevinarstvo, trgovinu i usluge</izvorni_sadrzaj>
    <derivirana_varijabla naziv="DomainObject.Predmet.ProtustrankaFormated_1">  GAJ H.S.-KRAPINA d.o.o. za građevinarstvo, trgovinu i usluge</derivirana_varijabla>
  </DomainObject.Predmet.ProtustrankaFormated>
  <DomainObject.Predmet.ProtustrankaFormatedOIB>
    <izvorni_sadrzaj>  GAJ H.S.-KRAPINA d.o.o. za građevinarstvo, trgovinu i usluge, OIB 34008016040</izvorni_sadrzaj>
    <derivirana_varijabla naziv="DomainObject.Predmet.ProtustrankaFormatedOIB_1">  GAJ H.S.-KRAPINA d.o.o. za građevinarstvo, trgovinu i usluge, OIB 34008016040</derivirana_varijabla>
  </DomainObject.Predmet.ProtustrankaFormatedOIB>
  <DomainObject.Predmet.ProtustrankaFormatedWithAdress>
    <izvorni_sadrzaj> GAJ H.S.-KRAPINA d.o.o. za građevinarstvo, trgovinu i usluge, VELIKA VES 111/C, 49000 Krapina</izvorni_sadrzaj>
    <derivirana_varijabla naziv="DomainObject.Predmet.ProtustrankaFormatedWithAdress_1"> GAJ H.S.-KRAPINA d.o.o. za građevinarstvo, trgovinu i usluge, VELIKA VES 111/C, 49000 Krapina</derivirana_varijabla>
  </DomainObject.Predmet.ProtustrankaFormatedWithAdress>
  <DomainObject.Predmet.ProtustrankaFormatedWithAdressOIB>
    <izvorni_sadrzaj> GAJ H.S.-KRAPINA d.o.o. za građevinarstvo, trgovinu i usluge, OIB 34008016040, VELIKA VES 111/C, 49000 Krapina</izvorni_sadrzaj>
    <derivirana_varijabla naziv="DomainObject.Predmet.ProtustrankaFormatedWithAdressOIB_1"> GAJ H.S.-KRAPINA d.o.o. za građevinarstvo, trgovinu i usluge, OIB 34008016040, VELIKA VES 111/C, 49000 Krapina</derivirana_varijabla>
  </DomainObject.Predmet.ProtustrankaFormatedWithAdressOIB>
  <DomainObject.Predmet.ProtustrankaWithAdress>
    <izvorni_sadrzaj>GAJ H.S.-KRAPINA d.o.o. za građevinarstvo, trgovinu i usluge VELIKA VES 111/C, 49000 Krapina</izvorni_sadrzaj>
    <derivirana_varijabla naziv="DomainObject.Predmet.ProtustrankaWithAdress_1">GAJ H.S.-KRAPINA d.o.o. za građevinarstvo, trgovinu i usluge VELIKA VES 111/C, 49000 Krapina</derivirana_varijabla>
  </DomainObject.Predmet.ProtustrankaWithAdress>
  <DomainObject.Predmet.ProtustrankaWithAdressOIB>
    <izvorni_sadrzaj>GAJ H.S.-KRAPINA d.o.o. za građevinarstvo, trgovinu i usluge, OIB 34008016040, VELIKA VES 111/C, 49000 Krapina</izvorni_sadrzaj>
    <derivirana_varijabla naziv="DomainObject.Predmet.ProtustrankaWithAdressOIB_1">GAJ H.S.-KRAPINA d.o.o. za građevinarstvo, trgovinu i usluge, OIB 34008016040, VELIKA VES 111/C, 49000 Krapina</derivirana_varijabla>
  </DomainObject.Predmet.ProtustrankaWithAdressOIB>
  <DomainObject.Predmet.ProtustrankaNazivFormated>
    <izvorni_sadrzaj>GAJ H.S.-KRAPINA d.o.o. za građevinarstvo, trgovinu i usluge</izvorni_sadrzaj>
    <derivirana_varijabla naziv="DomainObject.Predmet.ProtustrankaNazivFormated_1">GAJ H.S.-KRAPINA d.o.o. za građevinarstvo, trgovinu i usluge</derivirana_varijabla>
  </DomainObject.Predmet.ProtustrankaNazivFormated>
  <DomainObject.Predmet.ProtustrankaNazivFormatedOIB>
    <izvorni_sadrzaj>GAJ H.S.-KRAPINA d.o.o. za građevinarstvo, trgovinu i usluge, OIB 34008016040</izvorni_sadrzaj>
    <derivirana_varijabla naziv="DomainObject.Predmet.ProtustrankaNazivFormatedOIB_1">GAJ H.S.-KRAPINA d.o.o. za građevinarstvo, trgovinu i usluge, OIB 34008016040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ODVJETNIŠTVO; ''Ninotex'' obrt. vl. Kos Nino</izvorni_sadrzaj>
    <derivirana_varijabla naziv="DomainObject.Predmet.StrankaFormated_1">  MINISTARSTVO FINANCIJA, POREZNA UPRAVA, PODRUČNI URED KRAPINA zastupanog po punomoćniku ŽUPANIJSKO DRŽAVNO ODVJETNIŠTVO; ''Ninotex'' obrt. vl. Kos Nino</derivirana_varijabla>
  </DomainObject.Predmet.StrankaFormated>
  <DomainObject.Predmet.StrankaFormatedOIB>
    <izvorni_sadrzaj>  MINISTARSTVO FINANCIJA, POREZNA UPRAVA, PODRUČNI URED KRAPINA, OIB 18683136487 zastupanog po punomoćniku ŽUPANIJSKO DRŽAVNO ODVJETNIŠTVO; ''Ninotex'' obrt. vl. Kos Nino, OIB 97372386089</izvorni_sadrzaj>
    <derivirana_varijabla naziv="DomainObject.Predmet.StrankaFormatedOIB_1">  MINISTARSTVO FINANCIJA, POREZNA UPRAVA, PODRUČNI URED KRAPINA, OIB 18683136487 zastupanog po punomoćniku ŽUPANIJSKO DRŽAVNO ODVJETNIŠTVO; ''Ninotex'' obrt. vl. Kos Nino, OIB 97372386089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ODVJETNIŠTVO; ''Ninotex'' obrt. vl. Kos Nino, ŽUTNICA 3B, 49000 Krapina</izvorni_sadrzaj>
    <derivirana_varijabla naziv="DomainObject.Predmet.StrankaFormatedWithAdress_1"> MINISTARSTVO FINANCIJA, POREZNA UPRAVA, PODRUČNI URED KRAPINA, Ivana Rendića 5, 49000 Krapina zastupanog po punomoćniku ŽUPANIJSKO DRŽAVNO ODVJETNIŠTVO; ''Ninotex'' obrt. vl. Kos Nino, ŽUTNICA 3B, 49000 Krapina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ODVJETNIŠTVO; ''Ninotex'' obrt. vl. Kos Nino, OIB 97372386089, ŽUTNICA 3B, 49000 Krapina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ODVJETNIŠTVO; ''Ninotex'' obrt. vl. Kos Nino, OIB 97372386089, ŽUTNICA 3B, 49000 Krapina</derivirana_varijabla>
  </DomainObject.Predmet.StrankaFormatedWithAdressOIB>
  <DomainObject.Predmet.StrankaWithAdress>
    <izvorni_sadrzaj>MINISTARSTVO FINANCIJA, POREZNA UPRAVA, PODRUČNI URED KRAPINA Ivana Rendića 5,49000 Krapina,''Ninotex'' obrt. vl. Kos Nino ŽUTNICA 3B,49000 Krapina</izvorni_sadrzaj>
    <derivirana_varijabla naziv="DomainObject.Predmet.StrankaWithAdress_1">MINISTARSTVO FINANCIJA, POREZNA UPRAVA, PODRUČNI URED KRAPINA Ivana Rendića 5,49000 Krapina,''Ninotex'' obrt. vl. Kos Nino ŽUTNICA 3B,49000 Krapina</derivirana_varijabla>
  </DomainObject.Predmet.StrankaWithAdress>
  <DomainObject.Predmet.StrankaWithAdressOIB>
    <izvorni_sadrzaj>MINISTARSTVO FINANCIJA, POREZNA UPRAVA, PODRUČNI URED KRAPINA, OIB 18683136487, Ivana Rendića 5,49000 Krapina,''Ninotex'' obrt. vl. Kos Nino, OIB 97372386089, ŽUTNICA 3B,49000 Krapina</izvorni_sadrzaj>
    <derivirana_varijabla naziv="DomainObject.Predmet.StrankaWithAdressOIB_1">MINISTARSTVO FINANCIJA, POREZNA UPRAVA, PODRUČNI URED KRAPINA, OIB 18683136487, Ivana Rendića 5,49000 Krapina,''Ninotex'' obrt. vl. Kos Nino, OIB 97372386089, ŽUTNICA 3B,49000 Krapina</derivirana_varijabla>
  </DomainObject.Predmet.StrankaWithAdressOIB>
  <DomainObject.Predmet.StrankaNazivFormated>
    <izvorni_sadrzaj>MINISTARSTVO FINANCIJA, POREZNA UPRAVA, PODRUČNI URED KRAPINA,''Ninotex'' obrt. vl. Kos Nino</izvorni_sadrzaj>
    <derivirana_varijabla naziv="DomainObject.Predmet.StrankaNazivFormated_1">MINISTARSTVO FINANCIJA, POREZNA UPRAVA, PODRUČNI URED KRAPINA,''Ninotex'' obrt. vl. Kos Nino</derivirana_varijabla>
  </DomainObject.Predmet.StrankaNazivFormated>
  <DomainObject.Predmet.StrankaNazivFormatedOIB>
    <izvorni_sadrzaj>MINISTARSTVO FINANCIJA, POREZNA UPRAVA, PODRUČNI URED KRAPINA, OIB 18683136487,''Ninotex'' obrt. vl. Kos Nino, OIB 97372386089</izvorni_sadrzaj>
    <derivirana_varijabla naziv="DomainObject.Predmet.StrankaNazivFormatedOIB_1">MINISTARSTVO FINANCIJA, POREZNA UPRAVA, PODRUČNI URED KRAPINA, OIB 18683136487,''Ninotex'' obrt. vl. Kos Nino, OIB 97372386089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KRAPINA zastupanog po punomoćniku ŽUPANIJSKO DRŽAVNO ODVJETNIŠTVO</item>
      <item>''Ninotex'' obrt. vl. Kos Nino</item>
    </izvorni_sadrzaj>
    <derivirana_varijabla naziv="DomainObject.Predmet.StrankaListFormated_1">
      <item>MINISTARSTVO FINANCIJA, POREZNA UPRAVA, PODRUČNI URED KRAPINA zastupanog po punomoćniku ŽUPANIJSKO DRŽAVNO ODVJETNIŠTVO</item>
      <item>''Ninotex'' obrt. vl. Kos Nino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  <item>''Ninotex'' obrt. vl. Kos Nino, OIB 97372386089</item>
    </izvorni_sadrzaj>
    <derivirana_varijabla naziv="DomainObject.Predmet.StrankaListFormatedOIB_1">
      <item>MINISTARSTVO FINANCIJA, POREZNA UPRAVA, PODRUČNI URED KRAPINA, OIB 18683136487 zastupanog po punomoćniku ŽUPANIJSKO DRŽAVNO ODVJETNIŠTVO</item>
      <item>''Ninotex'' obrt. vl. Kos Nino, OIB 97372386089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  <item>''Ninotex'' obrt. vl. Kos Nino, ŽUTNICA 3B, 49000 Krapina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  <item>''Ninotex'' obrt. vl. Kos Nino, ŽUTNICA 3B, 49000 Krapina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  <item>''Ninotex'' obrt. vl. Kos Nino, OIB 97372386089, ŽUTNICA 3B, 49000 Krapina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  <item>''Ninotex'' obrt. vl. Kos Nino, OIB 97372386089, ŽUTNICA 3B, 49000 Krapina</item>
    </derivirana_varijabla>
  </DomainObject.Predmet.StrankaListFormatedWithAdressOIB>
  <DomainObject.Predmet.StrankaListNazivFormated>
    <izvorni_sadrzaj>
      <item>MINISTARSTVO FINANCIJA, POREZNA UPRAVA, PODRUČNI URED KRAPINA</item>
      <item>''Ninotex'' obrt. vl. Kos Nino</item>
    </izvorni_sadrzaj>
    <derivirana_varijabla naziv="DomainObject.Predmet.StrankaListNazivFormated_1">
      <item>MINISTARSTVO FINANCIJA, POREZNA UPRAVA, PODRUČNI URED KRAPINA</item>
      <item>''Ninotex'' obrt. vl. Kos Nino</item>
    </derivirana_varijabla>
  </DomainObject.Predmet.StrankaListNazivFormated>
  <DomainObject.Predmet.StrankaListNazivFormatedOIB>
    <izvorni_sadrzaj>
      <item>MINISTARSTVO FINANCIJA, POREZNA UPRAVA, PODRUČNI URED KRAPINA, OIB 18683136487</item>
      <item>''Ninotex'' obrt. vl. Kos Nino, OIB 97372386089</item>
    </izvorni_sadrzaj>
    <derivirana_varijabla naziv="DomainObject.Predmet.StrankaListNazivFormatedOIB_1">
      <item>MINISTARSTVO FINANCIJA, POREZNA UPRAVA, PODRUČNI URED KRAPINA, OIB 18683136487</item>
      <item>''Ninotex'' obrt. vl. Kos Nino, OIB 97372386089</item>
    </derivirana_varijabla>
  </DomainObject.Predmet.StrankaListNazivFormatedOIB>
  <DomainObject.Predmet.ProtuStrankaListFormated>
    <izvorni_sadrzaj>
      <item>GAJ H.S.-KRAPINA d.o.o. za građevinarstvo, trgovinu i usluge</item>
    </izvorni_sadrzaj>
    <derivirana_varijabla naziv="DomainObject.Predmet.ProtuStrankaListFormated_1">
      <item>GAJ H.S.-KRAPINA d.o.o. za građevinarstvo, trgovinu i usluge</item>
    </derivirana_varijabla>
  </DomainObject.Predmet.ProtuStrankaListFormated>
  <DomainObject.Predmet.ProtuStrankaListFormatedOIB>
    <izvorni_sadrzaj>
      <item>GAJ H.S.-KRAPINA d.o.o. za građevinarstvo, trgovinu i usluge, OIB 34008016040</item>
    </izvorni_sadrzaj>
    <derivirana_varijabla naziv="DomainObject.Predmet.ProtuStrankaListFormatedOIB_1">
      <item>GAJ H.S.-KRAPINA d.o.o. za građevinarstvo, trgovinu i usluge, OIB 34008016040</item>
    </derivirana_varijabla>
  </DomainObject.Predmet.ProtuStrankaListFormatedOIB>
  <DomainObject.Predmet.ProtuStrankaListFormatedWithAdress>
    <izvorni_sadrzaj>
      <item>GAJ H.S.-KRAPINA d.o.o. za građevinarstvo, trgovinu i usluge, VELIKA VES 111/C, 49000 Krapina</item>
    </izvorni_sadrzaj>
    <derivirana_varijabla naziv="DomainObject.Predmet.ProtuStrankaListFormatedWithAdress_1">
      <item>GAJ H.S.-KRAPINA d.o.o. za građevinarstvo, trgovinu i usluge, VELIKA VES 111/C, 49000 Krapina</item>
    </derivirana_varijabla>
  </DomainObject.Predmet.ProtuStrankaListFormatedWithAdress>
  <DomainObject.Predmet.ProtuStrankaListFormatedWithAdressOIB>
    <izvorni_sadrzaj>
      <item>GAJ H.S.-KRAPINA d.o.o. za građevinarstvo, trgovinu i usluge, OIB 34008016040, VELIKA VES 111/C, 49000 Krapina</item>
    </izvorni_sadrzaj>
    <derivirana_varijabla naziv="DomainObject.Predmet.ProtuStrankaListFormatedWithAdressOIB_1">
      <item>GAJ H.S.-KRAPINA d.o.o. za građevinarstvo, trgovinu i usluge, OIB 34008016040, VELIKA VES 111/C, 49000 Krapina</item>
    </derivirana_varijabla>
  </DomainObject.Predmet.ProtuStrankaListFormatedWithAdressOIB>
  <DomainObject.Predmet.ProtuStrankaListNazivFormated>
    <izvorni_sadrzaj>
      <item>GAJ H.S.-KRAPINA d.o.o. za građevinarstvo, trgovinu i usluge</item>
    </izvorni_sadrzaj>
    <derivirana_varijabla naziv="DomainObject.Predmet.ProtuStrankaListNazivFormated_1">
      <item>GAJ H.S.-KRAPINA d.o.o. za građevinarstvo, trgovinu i usluge</item>
    </derivirana_varijabla>
  </DomainObject.Predmet.ProtuStrankaListNazivFormated>
  <DomainObject.Predmet.ProtuStrankaListNazivFormatedOIB>
    <izvorni_sadrzaj>
      <item>GAJ H.S.-KRAPINA d.o.o. za građevinarstvo, trgovinu i usluge, OIB 34008016040</item>
    </izvorni_sadrzaj>
    <derivirana_varijabla naziv="DomainObject.Predmet.ProtuStrankaListNazivFormatedOIB_1">
      <item>GAJ H.S.-KRAPINA d.o.o. za građevinarstvo, trgovinu i usluge, OIB 34008016040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Branko Smrtić</item>
    </izvorni_sadrzaj>
    <derivirana_varijabla naziv="DomainObject.Predmet.OstaliListFormated_1">
      <item>ŽUPANIJSKO DRŽAVNO ODVJETNIŠTVO punomoćnik sudionika u postupku MINISTARSTVO FINANCIJA, POREZNA UPRAVA, PODRUČNI URED KRAPINA</item>
      <item>Branko Smrtić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Branko Smrtić, OIB 26761829990</item>
    </izvorni_sadrzaj>
    <derivirana_varijabla naziv="DomainObject.Predmet.OstaliListFormatedOIB_1">
      <item>ŽUPANIJSKO DRŽAVNO ODVJETNIŠTVO punomoćnik sudionika u postupku MINISTARSTVO FINANCIJA, POREZNA UPRAVA, PODRUČNI URED KRAPINA</item>
      <item>Branko Smrtić, OIB 26761829990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Branko Smrtić, Nadvina 15c,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Branko Smrtić, Nadvina 15c,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Branko Smrtić, OIB 26761829990, Nadvina 15c,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Branko Smrtić, OIB 26761829990, Nadvina 15c, 10000 Zagreb</item>
    </derivirana_varijabla>
  </DomainObject.Predmet.OstaliListFormatedWithAdressOIB>
  <DomainObject.Predmet.OstaliListNazivFormated>
    <izvorni_sadrzaj>
      <item>ŽUPANIJSKO DRŽAVNO ODVJETNIŠTVO</item>
      <item>Branko Smrtić</item>
    </izvorni_sadrzaj>
    <derivirana_varijabla naziv="DomainObject.Predmet.OstaliListNazivFormated_1">
      <item>ŽUPANIJSKO DRŽAVNO ODVJETNIŠTVO</item>
      <item>Branko Smrtić</item>
    </derivirana_varijabla>
  </DomainObject.Predmet.OstaliListNazivFormated>
  <DomainObject.Predmet.OstaliListNazivFormatedOIB>
    <izvorni_sadrzaj>
      <item>ŽUPANIJSKO DRŽAVNO ODVJETNIŠTVO</item>
      <item>Branko Smrtić, OIB 26761829990</item>
    </izvorni_sadrzaj>
    <derivirana_varijabla naziv="DomainObject.Predmet.OstaliListNazivFormatedOIB_1">
      <item>ŽUPANIJSKO DRŽAVNO ODVJETNIŠTVO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St-15/2012-129</izvorni_sadrzaj>
    <derivirana_varijabla naziv="DomainObject.PoslovniBrojDokumenta_1">St-15/2012-129</derivirana_varijabla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GAJ H.S.-KRAPINA d.o.o. za građevinarstvo, trgovinu i usluge</izvorni_sadrzaj>
    <derivirana_varijabla naziv="DomainObject.Predmet.ProtustrankaIDrugi_1">GAJ H.S.-KRAPINA d.o.o. za građevinarstvo, trgovinu i usluge</derivirana_varijabla>
  </DomainObject.Predmet.ProtustrankaIDrugi>
  <DomainObject.Predmet.StrankaIDrugiAdressOIB>
    <izvorni_sadrzaj>MINISTARSTVO FINANCIJA, POREZNA UPRAVA, PODRUČNI URED KRAPINA, OIB 18683136487, Ivana Rendića 5, 49000 Krapina i dr.</izvorni_sadrzaj>
    <derivirana_varijabla naziv="DomainObject.Predmet.StrankaIDrugiAdressOIB_1">MINISTARSTVO FINANCIJA, POREZNA UPRAVA, PODRUČNI URED KRAPINA, OIB 18683136487, Ivana Rendića 5, 49000 Krapina i dr.</derivirana_varijabla>
  </DomainObject.Predmet.StrankaIDrugiAdressOIB>
  <DomainObject.Predmet.ProtustrankaIDrugiAdressOIB>
    <izvorni_sadrzaj>GAJ H.S.-KRAPINA d.o.o. za građevinarstvo, trgovinu i usluge, OIB 34008016040, VELIKA VES 111/C, 49000 Krapina</izvorni_sadrzaj>
    <derivirana_varijabla naziv="DomainObject.Predmet.ProtustrankaIDrugiAdressOIB_1">GAJ H.S.-KRAPINA d.o.o. za građevinarstvo, trgovinu i usluge, OIB 34008016040, VELIKA VES 111/C,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H.S.-KRAPINA d.o.o. za građevinarstvo, trgovinu i usluge</item>
      <item>ŽUPANIJSKO DRŽAVNO ODVJETNIŠTVO</item>
      <item>MINISTARSTVO FINANCIJA, POREZNA UPRAVA, PODRUČNI URED KRAPINA</item>
      <item>Branko Smrtić</item>
      <item>''Ninotex'' obrt. vl. Kos Nino</item>
    </izvorni_sadrzaj>
    <derivirana_varijabla naziv="DomainObject.Predmet.SudioniciListNaziv_1">
      <item>GAJ H.S.-KRAPINA d.o.o. za građevinarstvo, trgovinu i usluge</item>
      <item>ŽUPANIJSKO DRŽAVNO ODVJETNIŠTVO</item>
      <item>MINISTARSTVO FINANCIJA, POREZNA UPRAVA, PODRUČNI URED KRAPINA</item>
      <item>Branko Smrtić</item>
      <item>''Ninotex'' obrt. vl. Kos Nino</item>
    </derivirana_varijabla>
  </DomainObject.Predmet.SudioniciListNaziv>
  <DomainObject.Predmet.SudioniciListAdressOIB>
    <izvorni_sadrzaj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  <item>''Ninotex'' obrt. vl. Kos Nino, OIB 97372386089, ŽUTNICA 3B,49000 Krapina</item>
    </izvorni_sadrzaj>
    <derivirana_varijabla naziv="DomainObject.Predmet.SudioniciListAdressOIB_1"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  <item>''Ninotex'' obrt. vl. Kos Nino, OIB 97372386089, ŽUTNICA 3B,49000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34008016040</item>
      <item>, OIB null</item>
      <item>, OIB 18683136487</item>
      <item>, OIB 26761829990</item>
      <item>, OIB 97372386089</item>
    </izvorni_sadrzaj>
    <derivirana_varijabla naziv="DomainObject.Predmet.SudioniciListNazivOIB_1">
      <item>, OIB 34008016040</item>
      <item>, OIB null</item>
      <item>, OIB 18683136487</item>
      <item>, OIB 26761829990</item>
      <item>, OIB 97372386089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2018.</izvorni_sadrzaj>
    <derivirana_varijabla naziv="DomainObject.Predmet.DatumZadnjeOdrzaneSudskeRadnje_1">1. ožujka 2018.</derivirana_varijabla>
  </DomainObject.Predmet.DatumZadnjeOdrzaneSudskeRadnje>
  <DomainObject.PredzadnjaOdlukaIzPredmeta.DatumDonosenjaOdluke>
    <izvorni_sadrzaj>23. svibnja 2018.</izvorni_sadrzaj>
    <derivirana_varijabla naziv="DomainObject.PredzadnjaOdlukaIzPredmeta.DatumDonosenjaOdluke_1">23. svibnja 2018.</derivirana_varijabla>
  </DomainObject.PredzadnjaOdlukaIzPredmeta.DatumDonosenjaOdluke>
  <DomainObject.PredzadnjaOdlukaIzPredmeta.Oznaka>
    <izvorni_sadrzaj>St-15/2012-127</izvorni_sadrzaj>
    <derivirana_varijabla naziv="DomainObject.PredzadnjaOdlukaIzPredmeta.Oznaka_1">St-15/2012-127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286</properties:Words>
  <properties:Characters>1619</properties:Characters>
  <properties:Lines>44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2018-11-15T08:49:00Z</dcterms:created>
  <dc:creator>radicn</dc:creator>
  <cp:lastModifiedBy>Tatjana Slaviček</cp:lastModifiedBy>
  <cp:lastPrinted>2018-11-15T10:20:00Z</cp:lastPrinted>
  <dcterms:modified xmlns:xsi="http://www.w3.org/2001/XMLSchema-instance" xsi:type="dcterms:W3CDTF">2018-11-15T10:20:00Z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St-15/2012-129 / Odluka - Zaključak (Zak_ročište_203_St-15-12.docx)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