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8E7D8B" w:rsidR="008E7D8B">
        <w:tc>
          <w:tcPr>
            <w:tcW w:type="dxa" w:w="2985"/>
            <w:hideMark/>
          </w:tcPr>
          <w:p w:rsidRDefault="008E7D8B" w:rsidR="008E7D8B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E7D8B" w:rsidR="008E7D8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8E7D8B" w:rsidR="008E7D8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8E7D8B" w:rsidR="008E7D8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7a2bc23" w14:paraId="7a2bc23" w:rsidRDefault="008E7D8B" w:rsidP="008E7D8B" w:rsidR="008E7D8B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E7D8B" w:rsidR="008E7D8B">
        <w:trPr>
          <w:jc w:val="right"/>
        </w:trPr>
        <w:tc>
          <w:tcPr>
            <w:tcW w:type="dxa" w:w="4320"/>
            <w:hideMark/>
          </w:tcPr>
          <w:p w:rsidRDefault="008E7D8B" w:rsidR="008E7D8B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 xml:space="preserve">:  6 St-140/2018-3 </w:t>
            </w:r>
          </w:p>
        </w:tc>
      </w:tr>
    </w:tbl>
    <w:p w:rsidRDefault="008E7D8B" w:rsidP="008E7D8B" w:rsidR="008E7D8B">
      <w:pPr>
        <w:spacing w:after="0"/>
        <w:jc w:val="both"/>
      </w:pPr>
    </w:p>
    <w:p w:rsidRDefault="008E7D8B" w:rsidP="008E7D8B" w:rsidR="008E7D8B">
      <w:pPr>
        <w:pStyle w:val="NormaleSPIS"/>
        <w:ind w:firstLine="0"/>
      </w:pPr>
    </w:p>
    <w:p w:rsidRDefault="008E7D8B" w:rsidP="008E7D8B" w:rsidR="008E7D8B">
      <w:pPr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predmetu u povodu zahtjeva Financijske agencije, OIB: 85821130368, Regionalni centar Zagreb, Podružnica Varaždin, Augusta Cesarca br. 2, Varaždin, za pokretanje skraćenog stečajnog postupka nad dužnikom NOSTRA VITA j.d.o.o. za transport, proizvodnju, trgovinu i usluge, OIB: 56305200108, sa sjedištem u </w:t>
      </w:r>
      <w:proofErr w:type="spellStart"/>
      <w:r>
        <w:t>Lepavina</w:t>
      </w:r>
      <w:proofErr w:type="spellEnd"/>
      <w:r>
        <w:t xml:space="preserve">, </w:t>
      </w:r>
      <w:proofErr w:type="spellStart"/>
      <w:r>
        <w:t>Lepavina</w:t>
      </w:r>
      <w:proofErr w:type="spellEnd"/>
      <w:r>
        <w:t xml:space="preserve"> br. 126, </w:t>
      </w:r>
      <w:r w:rsidR="00325CDC">
        <w:t xml:space="preserve">48306 </w:t>
      </w:r>
      <w:proofErr w:type="spellStart"/>
      <w:r w:rsidR="00325CDC">
        <w:t>Lepavina</w:t>
      </w:r>
      <w:proofErr w:type="spellEnd"/>
      <w:r w:rsidR="00325CDC">
        <w:t>, izvan ročišta 2</w:t>
      </w:r>
      <w:r w:rsidR="00486206">
        <w:t>6</w:t>
      </w:r>
      <w:r w:rsidR="00325CDC">
        <w:t>. travnja</w:t>
      </w:r>
      <w:r>
        <w:t xml:space="preserve"> 2018. temeljem čl. 430. Stečajnog zakona (Narodne novine br. 71/15. i 104/17., dalje : SZ-a) objavljuje slijedeći</w:t>
      </w:r>
    </w:p>
    <w:p w:rsidRDefault="008E7D8B" w:rsidP="008E7D8B" w:rsidR="008E7D8B">
      <w:pPr>
        <w:spacing w:after="0"/>
        <w:jc w:val="both"/>
      </w:pPr>
    </w:p>
    <w:p w:rsidRDefault="008E7D8B" w:rsidP="008E7D8B" w:rsidR="008E7D8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8E7D8B" w:rsidP="008E7D8B" w:rsidR="008E7D8B">
      <w:pPr>
        <w:spacing w:after="0"/>
        <w:rPr>
          <w:sz w:val="28"/>
          <w:szCs w:val="28"/>
        </w:rPr>
      </w:pPr>
    </w:p>
    <w:p w:rsidRDefault="008E7D8B" w:rsidP="008E7D8B" w:rsidR="008E7D8B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</w:t>
      </w:r>
      <w:r w:rsidR="00DA2E9D">
        <w:t xml:space="preserve">NOSTRA VITA j.d.o.o. za transport, proizvodnju, trgovinu i usluge, OIB: 56305200108, sa sjedištem u </w:t>
      </w:r>
      <w:proofErr w:type="spellStart"/>
      <w:r w:rsidR="00DA2E9D">
        <w:t>Lepavina</w:t>
      </w:r>
      <w:proofErr w:type="spellEnd"/>
      <w:r w:rsidR="00DA2E9D">
        <w:t xml:space="preserve">, </w:t>
      </w:r>
      <w:proofErr w:type="spellStart"/>
      <w:r w:rsidR="00DA2E9D">
        <w:t>Lepavina</w:t>
      </w:r>
      <w:proofErr w:type="spellEnd"/>
      <w:r w:rsidR="00DA2E9D">
        <w:t xml:space="preserve"> br. 126, 48306 </w:t>
      </w:r>
      <w:proofErr w:type="spellStart"/>
      <w:r w:rsidR="00DA2E9D">
        <w:t>Lepavina</w:t>
      </w:r>
      <w:proofErr w:type="spellEnd"/>
      <w:r w:rsidR="00DA2E9D">
        <w:t>, iznosi 19.111,10</w:t>
      </w:r>
      <w:r>
        <w:t xml:space="preserve"> kuna.</w:t>
      </w:r>
    </w:p>
    <w:p w:rsidRDefault="008E7D8B" w:rsidP="008E7D8B" w:rsidR="008E7D8B">
      <w:pPr>
        <w:spacing w:after="0"/>
        <w:jc w:val="both"/>
      </w:pPr>
    </w:p>
    <w:p w:rsidRDefault="008E7D8B" w:rsidP="008E7D8B" w:rsidR="008E7D8B">
      <w:pPr>
        <w:spacing w:after="0"/>
        <w:jc w:val="both"/>
      </w:pPr>
      <w:r>
        <w:tab/>
        <w:t xml:space="preserve"> 2) Poziva se direktor dužnika </w:t>
      </w:r>
      <w:r w:rsidR="00DA2E9D">
        <w:t xml:space="preserve">Ljubica </w:t>
      </w:r>
      <w:proofErr w:type="spellStart"/>
      <w:r w:rsidR="00DA2E9D">
        <w:t>Žerjav</w:t>
      </w:r>
      <w:proofErr w:type="spellEnd"/>
      <w:r w:rsidR="00DA2E9D">
        <w:t xml:space="preserve">, Mali </w:t>
      </w:r>
      <w:proofErr w:type="spellStart"/>
      <w:r w:rsidR="00DA2E9D">
        <w:t>Grabičani</w:t>
      </w:r>
      <w:proofErr w:type="spellEnd"/>
      <w:r w:rsidR="00DA2E9D">
        <w:t xml:space="preserve">, Mali </w:t>
      </w:r>
      <w:proofErr w:type="spellStart"/>
      <w:r w:rsidR="00DA2E9D">
        <w:t>Grabičani</w:t>
      </w:r>
      <w:proofErr w:type="spellEnd"/>
      <w:r w:rsidR="00DA2E9D">
        <w:t xml:space="preserve"> br. 69, OIB: 32662094149</w:t>
      </w:r>
      <w:r>
        <w:t xml:space="preserve">,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8E7D8B" w:rsidP="008E7D8B" w:rsidR="008E7D8B">
      <w:pPr>
        <w:spacing w:after="0"/>
        <w:jc w:val="both"/>
      </w:pPr>
    </w:p>
    <w:p w:rsidRDefault="008E7D8B" w:rsidP="008E7D8B" w:rsidR="008E7D8B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133.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8E7D8B" w:rsidP="008E7D8B" w:rsidR="008E7D8B">
      <w:pPr>
        <w:spacing w:after="0"/>
        <w:jc w:val="both"/>
      </w:pPr>
    </w:p>
    <w:p w:rsidRDefault="008E7D8B" w:rsidP="008E7D8B" w:rsidR="008E7D8B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 otvoren kod Hrvatske poštanske banke d</w:t>
      </w:r>
      <w:r w:rsidR="00DA2E9D">
        <w:t>.d., pozivom na broj spisa St-140</w:t>
      </w:r>
      <w:r>
        <w:t>-18. – u koloni svrha uplate s time da nakon uplate u spis priloži dokaz – virmansku uplatnicu.</w:t>
      </w:r>
      <w:r>
        <w:rPr>
          <w:b/>
        </w:rPr>
        <w:tab/>
      </w:r>
      <w:r>
        <w:tab/>
      </w:r>
    </w:p>
    <w:p w:rsidRDefault="008E7D8B" w:rsidP="008E7D8B" w:rsidR="008E7D8B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otvaranje stečajnog postupka, te ne plate predujam iz točke 4) ovog oglasa. U tom slučaju sud </w:t>
      </w:r>
      <w:r>
        <w:lastRenderedPageBreak/>
        <w:t>će po službenoj dužnosti donijeti rješenje o otvaranju i zaključenju stečajnog postupka uz primjenu odredbi čl. 132. i čl. 133., te čl. 286. do čl. 299. SZ-a na odgovarajući način.</w:t>
      </w:r>
    </w:p>
    <w:p w:rsidRDefault="008E7D8B" w:rsidP="008E7D8B" w:rsidR="008E7D8B">
      <w:pPr>
        <w:spacing w:after="0"/>
        <w:ind w:firstLine="720"/>
        <w:jc w:val="both"/>
      </w:pPr>
    </w:p>
    <w:p w:rsidRDefault="00DA2E9D" w:rsidP="008E7D8B" w:rsidR="00DA2E9D">
      <w:pPr>
        <w:spacing w:after="0"/>
        <w:ind w:firstLine="720"/>
        <w:jc w:val="both"/>
      </w:pPr>
    </w:p>
    <w:p w:rsidRDefault="008E7D8B" w:rsidP="008E7D8B" w:rsidR="008E7D8B">
      <w:pPr>
        <w:spacing w:after="0"/>
        <w:jc w:val="center"/>
        <w:outlineLvl w:val="0"/>
      </w:pPr>
      <w:r>
        <w:t>Obrazloženje</w:t>
      </w:r>
    </w:p>
    <w:p w:rsidRDefault="008E7D8B" w:rsidP="008E7D8B" w:rsidR="008E7D8B">
      <w:pPr>
        <w:spacing w:after="0"/>
        <w:jc w:val="center"/>
        <w:outlineLvl w:val="0"/>
      </w:pPr>
    </w:p>
    <w:p w:rsidRDefault="008E7D8B" w:rsidP="008E7D8B" w:rsidR="008E7D8B">
      <w:pPr>
        <w:spacing w:after="0"/>
        <w:outlineLvl w:val="0"/>
      </w:pPr>
    </w:p>
    <w:p w:rsidRDefault="00DA2E9D" w:rsidP="008E7D8B" w:rsidR="008E7D8B">
      <w:pPr>
        <w:spacing w:after="0"/>
        <w:jc w:val="both"/>
        <w:outlineLvl w:val="0"/>
      </w:pPr>
      <w:r>
        <w:tab/>
        <w:t>20. travnja</w:t>
      </w:r>
      <w:r w:rsidR="008E7D8B">
        <w:t xml:space="preserve"> 2018., predlagatelj Financijska agencija, Regionalni centar Zagreb, Podružn</w:t>
      </w:r>
      <w:r w:rsidR="00B327EA">
        <w:t>ica Varaždin podnio je zahtjev</w:t>
      </w:r>
      <w:r w:rsidR="008E7D8B">
        <w:t xml:space="preserve"> za otvaranje </w:t>
      </w:r>
      <w:r w:rsidR="00B327EA">
        <w:t xml:space="preserve">skraćenog </w:t>
      </w:r>
      <w:r w:rsidR="008E7D8B">
        <w:t>stečajnog postupka nad dužnikom</w:t>
      </w:r>
      <w:r>
        <w:t xml:space="preserve"> NOSTRA VITA j.d.o.o. za transport, proizvodnju, trgovinu i usluge, OIB: 56305200108, sa sjedištem u </w:t>
      </w:r>
      <w:proofErr w:type="spellStart"/>
      <w:r>
        <w:t>Lepavina</w:t>
      </w:r>
      <w:proofErr w:type="spellEnd"/>
      <w:r>
        <w:t xml:space="preserve">, </w:t>
      </w:r>
      <w:proofErr w:type="spellStart"/>
      <w:r>
        <w:t>Lepavina</w:t>
      </w:r>
      <w:proofErr w:type="spellEnd"/>
      <w:r>
        <w:t xml:space="preserve"> br. 126, 48306 </w:t>
      </w:r>
      <w:proofErr w:type="spellStart"/>
      <w:r>
        <w:t>Lepavina</w:t>
      </w:r>
      <w:proofErr w:type="spellEnd"/>
      <w:r>
        <w:t>, navodeći da dužnik na dan 18. travnja</w:t>
      </w:r>
      <w:r w:rsidR="008E7D8B">
        <w:t xml:space="preserve"> 2018. u Očevidniku redoslijeda osnova za plaćanje ima evidentirane neizvršene osnove za plaćan</w:t>
      </w:r>
      <w:r>
        <w:t>je u ukupnom iznosu od 19.111,10</w:t>
      </w:r>
      <w:r w:rsidR="008E7D8B">
        <w:t xml:space="preserve"> kuna, te da dužnik nema zaposlenih.</w:t>
      </w:r>
    </w:p>
    <w:p w:rsidRDefault="008E7D8B" w:rsidP="008E7D8B" w:rsidR="008E7D8B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Default="008E7D8B" w:rsidP="008E7D8B" w:rsidR="008E7D8B">
      <w:pPr>
        <w:spacing w:after="0"/>
        <w:jc w:val="both"/>
        <w:outlineLvl w:val="0"/>
      </w:pPr>
    </w:p>
    <w:p w:rsidRDefault="008E7D8B" w:rsidP="008E7D8B" w:rsidR="008E7D8B">
      <w:pPr>
        <w:spacing w:after="0"/>
        <w:jc w:val="center"/>
        <w:outlineLvl w:val="0"/>
      </w:pPr>
    </w:p>
    <w:p w:rsidRDefault="00DA2E9D" w:rsidP="008E7D8B" w:rsidR="008E7D8B">
      <w:pPr>
        <w:spacing w:after="0"/>
        <w:jc w:val="center"/>
        <w:outlineLvl w:val="0"/>
      </w:pPr>
      <w:r>
        <w:t>U Varaždinu 2</w:t>
      </w:r>
      <w:r w:rsidR="00486206">
        <w:t>6</w:t>
      </w:r>
      <w:r>
        <w:t>. travnja</w:t>
      </w:r>
      <w:r w:rsidR="008E7D8B">
        <w:t xml:space="preserve"> 2018. </w:t>
      </w:r>
    </w:p>
    <w:p w:rsidRDefault="008E7D8B" w:rsidP="008E7D8B" w:rsidR="008E7D8B">
      <w:pPr>
        <w:spacing w:after="0"/>
        <w:jc w:val="center"/>
        <w:outlineLvl w:val="0"/>
      </w:pPr>
    </w:p>
    <w:p w:rsidRDefault="008E7D8B" w:rsidP="008E7D8B" w:rsidR="008E7D8B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E7D8B" w:rsidP="008E7D8B" w:rsidR="008E7D8B">
      <w:pPr>
        <w:spacing w:after="0"/>
        <w:jc w:val="center"/>
        <w:outlineLvl w:val="0"/>
      </w:pPr>
    </w:p>
    <w:p w:rsidRDefault="008E7D8B" w:rsidP="008E7D8B" w:rsidR="008E7D8B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Sudac :</w:t>
      </w:r>
    </w:p>
    <w:p w:rsidRDefault="008E7D8B" w:rsidP="008E7D8B" w:rsidR="008E7D8B">
      <w:pPr>
        <w:spacing w:after="0"/>
        <w:ind w:firstLine="720" w:left="3600"/>
        <w:outlineLvl w:val="0"/>
      </w:pPr>
      <w:bookmarkStart w:name="_GoBack" w:id="0"/>
      <w:bookmarkEnd w:id="0"/>
    </w:p>
    <w:p w:rsidRDefault="008E7D8B" w:rsidP="008E7D8B" w:rsidR="008E7D8B">
      <w:pPr>
        <w:spacing w:after="0"/>
        <w:ind w:firstLine="720" w:left="3600"/>
        <w:jc w:val="center"/>
        <w:outlineLvl w:val="0"/>
      </w:pPr>
      <w:r>
        <w:t xml:space="preserve">         Hugo Wedemeyer, v. r.</w:t>
      </w:r>
    </w:p>
    <w:p w:rsidRDefault="00DA2E9D" w:rsidP="008E7D8B" w:rsidR="00DA2E9D">
      <w:pPr>
        <w:spacing w:after="0"/>
        <w:ind w:firstLine="720" w:left="3600"/>
        <w:jc w:val="center"/>
        <w:outlineLvl w:val="0"/>
      </w:pPr>
    </w:p>
    <w:p w:rsidRDefault="008E7D8B" w:rsidP="008E7D8B" w:rsidR="008E7D8B">
      <w:pPr>
        <w:spacing w:after="0"/>
        <w:outlineLvl w:val="0"/>
      </w:pPr>
    </w:p>
    <w:p w:rsidRDefault="00DA2E9D" w:rsidP="008E7D8B" w:rsidR="008E7D8B">
      <w:pPr>
        <w:spacing w:after="0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 :</w:t>
      </w:r>
    </w:p>
    <w:p w:rsidRDefault="008E7D8B" w:rsidP="008E7D8B" w:rsidR="008E7D8B">
      <w:pPr>
        <w:spacing w:after="0"/>
        <w:outlineLvl w:val="0"/>
      </w:pPr>
    </w:p>
    <w:p w:rsidRDefault="008E7D8B" w:rsidP="008E7D8B" w:rsidR="008E7D8B">
      <w:pPr>
        <w:spacing w:after="0"/>
        <w:outlineLvl w:val="0"/>
      </w:pPr>
    </w:p>
    <w:p w:rsidRDefault="00DA2E9D" w:rsidP="008E7D8B" w:rsidR="00DA2E9D">
      <w:pPr>
        <w:spacing w:after="0"/>
        <w:outlineLvl w:val="0"/>
      </w:pPr>
    </w:p>
    <w:p w:rsidRDefault="00DA2E9D" w:rsidP="008E7D8B" w:rsidR="00DA2E9D">
      <w:pPr>
        <w:spacing w:after="0"/>
        <w:outlineLvl w:val="0"/>
      </w:pPr>
    </w:p>
    <w:p w:rsidRDefault="008E7D8B" w:rsidP="008E7D8B" w:rsidR="008E7D8B">
      <w:pPr>
        <w:spacing w:after="0"/>
        <w:outlineLvl w:val="0"/>
      </w:pPr>
      <w:r>
        <w:t>DNA:</w:t>
      </w:r>
    </w:p>
    <w:p w:rsidRDefault="008E7D8B" w:rsidP="008E7D8B" w:rsidR="008E7D8B">
      <w:pPr>
        <w:spacing w:after="0"/>
        <w:outlineLvl w:val="0"/>
      </w:pPr>
    </w:p>
    <w:p w:rsidRDefault="008E7D8B" w:rsidP="008E7D8B" w:rsidR="008E7D8B">
      <w:pPr>
        <w:spacing w:after="0"/>
        <w:outlineLvl w:val="0"/>
      </w:pPr>
      <w:r>
        <w:t xml:space="preserve"> e-Oglasna ploča ovoga suda</w:t>
      </w:r>
    </w:p>
    <w:p w:rsidRDefault="008E7D8B" w:rsidP="008E7D8B" w:rsidR="008E7D8B">
      <w:pPr>
        <w:spacing w:after="0"/>
        <w:rPr>
          <w:lang w:val="en-US"/>
        </w:rPr>
      </w:pPr>
    </w:p>
    <w:p w:rsidRDefault="008E7D8B" w:rsidP="008E7D8B" w:rsidR="008E7D8B">
      <w:pPr>
        <w:spacing w:after="0"/>
      </w:pPr>
    </w:p>
    <w:p w:rsidRDefault="008E7D8B" w:rsidP="008E7D8B" w:rsidR="008E7D8B">
      <w:pPr>
        <w:spacing w:after="0"/>
      </w:pPr>
    </w:p>
    <w:p w:rsidRDefault="008E7D8B" w:rsidP="008E7D8B" w:rsidR="008E7D8B">
      <w:pPr>
        <w:pStyle w:val="ZapisniarPotpis"/>
      </w:pPr>
    </w:p>
    <w:p w:rsidRDefault="008E7D8B" w:rsidP="008E7D8B" w:rsidR="008E7D8B">
      <w:pPr>
        <w:pStyle w:val="NormaleSPIS"/>
      </w:pPr>
    </w:p>
    <w:p w:rsidRDefault="008E7D8B" w:rsidP="008E7D8B" w:rsidR="008E7D8B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E7D8B" w:rsidP="008E7D8B" w:rsidR="008E7D8B">
      <w:pPr>
        <w:pStyle w:val="NormaleSPIS"/>
      </w:pPr>
    </w:p>
    <w:p w:rsidRDefault="008E7D8B" w:rsidP="008E7D8B" w:rsidR="008E7D8B">
      <w:pPr>
        <w:pStyle w:val="ZapisniarPotpis"/>
      </w:pPr>
    </w:p>
    <w:p w:rsidRDefault="00AE649C" w:rsidP="004F27AE" w:rsidR="00AE649C" w:rsidRPr="00B76F3C">
      <w:pPr>
        <w:pStyle w:val="NormaleSPIS"/>
      </w:pPr>
    </w:p>
    <w:sectPr w:rsidSect="008E7D8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7ABF" w:rsidP="00537B78" w:rsidR="00CC7ABF">
      <w:r>
        <w:separator/>
      </w:r>
    </w:p>
  </w:endnote>
  <w:endnote w:id="0" w:type="continuationSeparator">
    <w:p w:rsidRDefault="00CC7ABF" w:rsidP="00537B78" w:rsidR="00CC7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7ABF" w:rsidP="00537B78" w:rsidR="00CC7ABF">
      <w:r>
        <w:separator/>
      </w:r>
    </w:p>
  </w:footnote>
  <w:footnote w:id="0" w:type="continuationSeparator">
    <w:p w:rsidRDefault="00CC7ABF" w:rsidP="00537B78" w:rsidR="00CC7A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D8B" w:rsidR="008333A9">
    <w:pPr>
      <w:pStyle w:val="Zaglavlje"/>
    </w:pPr>
    <w:r>
      <w:rPr>
        <w:rStyle w:val="PozadinaSvijetloCrvena"/>
        <w:shd w:fill="auto" w:color="auto" w:val="clear"/>
      </w:rPr>
      <w:t>Poslovni broj : 6 St-140/2018-3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5CDC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6206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E7D8B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3CBC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27EA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7EEF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ABF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2E9D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E7D8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8E7D8B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E7D8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8E7D8B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126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St-140/2018-3</izvorni_sadrzaj>
    <derivirana_varijabla naziv="DomainObject.Oznaka_1">St-140/2018-3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St-140/2018</izvorni_sadrzaj>
    <derivirana_varijabla naziv="DomainObject.Predmet.OznakaBroj_1">St-140/2018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NOSTRA VITA j.d.o.o. za transport, proizvodnju, trgovinu i usluge</izvorni_sadrzaj>
    <derivirana_varijabla naziv="DomainObject.Predmet.ProtustrankaFormated_1">  NOSTRA VITA j.d.o.o. za transport, proizvodnju, trgovinu i usluge</derivirana_varijabla>
  </DomainObject.Predmet.ProtustrankaFormated>
  <DomainObject.Predmet.ProtustrankaFormatedOIB>
    <izvorni_sadrzaj>  NOSTRA VITA j.d.o.o. za transport, proizvodnju, trgovinu i usluge, OIB 56305200108</izvorni_sadrzaj>
    <derivirana_varijabla naziv="DomainObject.Predmet.ProtustrankaFormatedOIB_1">  NOSTRA VITA j.d.o.o. za transport, proizvodnju, trgovinu i usluge, OIB 56305200108</derivirana_varijabla>
  </DomainObject.Predmet.ProtustrankaFormatedOIB>
  <DomainObject.Predmet.ProtustrankaFormatedWithAdress>
    <izvorni_sadrzaj> NOSTRA VITA j.d.o.o. za transport, proizvodnju, trgovinu i usluge, Lepavina 126, 48306 Lepavina</izvorni_sadrzaj>
    <derivirana_varijabla naziv="DomainObject.Predmet.ProtustrankaFormatedWithAdress_1"> NOSTRA VITA j.d.o.o. za transport, proizvodnju, trgovinu i usluge, Lepavina 126, 48306 Lepavina</derivirana_varijabla>
  </DomainObject.Predmet.ProtustrankaFormatedWithAdress>
  <DomainObject.Predmet.ProtustrankaFormatedWithAdressOIB>
    <izvorni_sadrzaj> NOSTRA VITA j.d.o.o. za transport, proizvodnju, trgovinu i usluge, OIB 56305200108, Lepavina 126, 48306 Lepavina</izvorni_sadrzaj>
    <derivirana_varijabla naziv="DomainObject.Predmet.ProtustrankaFormatedWithAdressOIB_1"> NOSTRA VITA j.d.o.o. za transport, proizvodnju, trgovinu i usluge, OIB 56305200108, Lepavina 126, 48306 Lepavina</derivirana_varijabla>
  </DomainObject.Predmet.ProtustrankaFormatedWithAdressOIB>
  <DomainObject.Predmet.ProtustrankaWithAdress>
    <izvorni_sadrzaj>NOSTRA VITA j.d.o.o. za transport, proizvodnju, trgovinu i usluge Lepavina 126, 48306 Lepavina</izvorni_sadrzaj>
    <derivirana_varijabla naziv="DomainObject.Predmet.ProtustrankaWithAdress_1">NOSTRA VITA j.d.o.o. za transport, proizvodnju, trgovinu i usluge Lepavina 126, 48306 Lepavina</derivirana_varijabla>
  </DomainObject.Predmet.ProtustrankaWithAdress>
  <DomainObject.Predmet.ProtustrankaWithAdressOIB>
    <izvorni_sadrzaj>NOSTRA VITA j.d.o.o. za transport, proizvodnju, trgovinu i usluge, OIB 56305200108, Lepavina 126, 48306 Lepavina</izvorni_sadrzaj>
    <derivirana_varijabla naziv="DomainObject.Predmet.ProtustrankaWithAdressOIB_1">NOSTRA VITA j.d.o.o. za transport, proizvodnju, trgovinu i usluge, OIB 56305200108, Lepavina 126, 48306 Lepavina</derivirana_varijabla>
  </DomainObject.Predmet.ProtustrankaWithAdressOIB>
  <DomainObject.Predmet.ProtustrankaNazivFormated>
    <izvorni_sadrzaj>NOSTRA VITA j.d.o.o. za transport, proizvodnju, trgovinu i usluge</izvorni_sadrzaj>
    <derivirana_varijabla naziv="DomainObject.Predmet.ProtustrankaNazivFormated_1">NOSTRA VITA j.d.o.o. za transport, proizvodnju, trgovinu i usluge</derivirana_varijabla>
  </DomainObject.Predmet.ProtustrankaNazivFormated>
  <DomainObject.Predmet.ProtustrankaNazivFormatedOIB>
    <izvorni_sadrzaj>NOSTRA VITA j.d.o.o. za transport, proizvodnju, trgovinu i usluge, OIB 56305200108</izvorni_sadrzaj>
    <derivirana_varijabla naziv="DomainObject.Predmet.ProtustrankaNazivFormatedOIB_1">NOSTRA VITA j.d.o.o. za transport, proizvodnju, trgovinu i usluge, OIB 56305200108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19111.00</izvorni_sadrzaj>
    <derivirana_varijabla naziv="DomainObject.Predmet.TrenutnaVrijednost_1">19111.00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NOSTRA VITA j.d.o.o. za transport, proizvodnju, trgovinu i usluge</item>
    </izvorni_sadrzaj>
    <derivirana_varijabla naziv="DomainObject.Predmet.ProtuStrankaListFormated_1">
      <item>NOSTRA VITA j.d.o.o. za transport, proizvodnju, trgovinu i usluge</item>
    </derivirana_varijabla>
  </DomainObject.Predmet.ProtuStrankaListFormated>
  <DomainObject.Predmet.ProtuStrankaListFormatedOIB>
    <izvorni_sadrzaj>
      <item>NOSTRA VITA j.d.o.o. za transport, proizvodnju, trgovinu i usluge, OIB 56305200108</item>
    </izvorni_sadrzaj>
    <derivirana_varijabla naziv="DomainObject.Predmet.ProtuStrankaListFormatedOIB_1">
      <item>NOSTRA VITA j.d.o.o. za transport, proizvodnju, trgovinu i usluge, OIB 56305200108</item>
    </derivirana_varijabla>
  </DomainObject.Predmet.ProtuStrankaListFormatedOIB>
  <DomainObject.Predmet.ProtuStrankaListFormatedWithAdress>
    <izvorni_sadrzaj>
      <item>NOSTRA VITA j.d.o.o. za transport, proizvodnju, trgovinu i usluge, Lepavina 126, 48306 Lepavina</item>
    </izvorni_sadrzaj>
    <derivirana_varijabla naziv="DomainObject.Predmet.ProtuStrankaListFormatedWithAdress_1">
      <item>NOSTRA VITA j.d.o.o. za transport, proizvodnju, trgovinu i usluge, Lepavina 126, 48306 Lepavina</item>
    </derivirana_varijabla>
  </DomainObject.Predmet.ProtuStrankaListFormatedWithAdress>
  <DomainObject.Predmet.ProtuStrankaListFormatedWithAdressOIB>
    <izvorni_sadrzaj>
      <item>NOSTRA VITA j.d.o.o. za transport, proizvodnju, trgovinu i usluge, OIB 56305200108, Lepavina 126, 48306 Lepavina</item>
    </izvorni_sadrzaj>
    <derivirana_varijabla naziv="DomainObject.Predmet.ProtuStrankaListFormatedWithAdressOIB_1">
      <item>NOSTRA VITA j.d.o.o. za transport, proizvodnju, trgovinu i usluge, OIB 56305200108, Lepavina 126, 48306 Lepavina</item>
    </derivirana_varijabla>
  </DomainObject.Predmet.ProtuStrankaListFormatedWithAdressOIB>
  <DomainObject.Predmet.ProtuStrankaListNazivFormated>
    <izvorni_sadrzaj>
      <item>NOSTRA VITA j.d.o.o. za transport, proizvodnju, trgovinu i usluge</item>
    </izvorni_sadrzaj>
    <derivirana_varijabla naziv="DomainObject.Predmet.ProtuStrankaListNazivFormated_1">
      <item>NOSTRA VITA j.d.o.o. za transport, proizvodnju, trgovinu i usluge</item>
    </derivirana_varijabla>
  </DomainObject.Predmet.ProtuStrankaListNazivFormated>
  <DomainObject.Predmet.ProtuStrankaListNazivFormatedOIB>
    <izvorni_sadrzaj>
      <item>NOSTRA VITA j.d.o.o. za transport, proizvodnju, trgovinu i usluge, OIB 56305200108</item>
    </izvorni_sadrzaj>
    <derivirana_varijabla naziv="DomainObject.Predmet.ProtuStrankaListNazivFormatedOIB_1">
      <item>NOSTRA VITA j.d.o.o. za transport, proizvodnju, trgovinu i usluge, OIB 56305200108</item>
    </derivirana_varijabla>
  </DomainObject.Predmet.ProtuStrankaListNazivFormatedOIB>
  <DomainObject.Predmet.OstaliListFormated>
    <izvorni_sadrzaj>
      <item>Sudski registar</item>
      <item>Ljubica Žerjav</item>
    </izvorni_sadrzaj>
    <derivirana_varijabla naziv="DomainObject.Predmet.OstaliListFormated_1">
      <item>Sudski registar</item>
      <item>Ljubica Žerjav</item>
    </derivirana_varijabla>
  </DomainObject.Predmet.OstaliListFormated>
  <DomainObject.Predmet.OstaliListFormatedOIB>
    <izvorni_sadrzaj>
      <item>Sudski registar</item>
      <item>Ljubica Žerjav, OIB 32662094149</item>
    </izvorni_sadrzaj>
    <derivirana_varijabla naziv="DomainObject.Predmet.OstaliListFormatedOIB_1">
      <item>Sudski registar</item>
      <item>Ljubica Žerjav, OIB 32662094149</item>
    </derivirana_varijabla>
  </DomainObject.Predmet.OstaliListFormatedOIB>
  <DomainObject.Predmet.OstaliListFormatedWithAdress>
    <izvorni_sadrzaj>
      <item>Sudski registar</item>
      <item>Ljubica Žerjav, Mali Grabičani 69, 48306 Mali Grabičani</item>
    </izvorni_sadrzaj>
    <derivirana_varijabla naziv="DomainObject.Predmet.OstaliListFormatedWithAdress_1">
      <item>Sudski registar</item>
      <item>Ljubica Žerjav, Mali Grabičani 69, 48306 Mali Grabičani</item>
    </derivirana_varijabla>
  </DomainObject.Predmet.OstaliListFormatedWithAdress>
  <DomainObject.Predmet.OstaliListFormatedWithAdressOIB>
    <izvorni_sadrzaj>
      <item>Sudski registar</item>
      <item>Ljubica Žerjav, OIB 32662094149, Mali Grabičani 69, 48306 Mali Grabičani</item>
    </izvorni_sadrzaj>
    <derivirana_varijabla naziv="DomainObject.Predmet.OstaliListFormatedWithAdressOIB_1">
      <item>Sudski registar</item>
      <item>Ljubica Žerjav, OIB 32662094149, Mali Grabičani 69, 48306 Mali Grabičani</item>
    </derivirana_varijabla>
  </DomainObject.Predmet.OstaliListFormatedWithAdressOIB>
  <DomainObject.Predmet.OstaliListNazivFormated>
    <izvorni_sadrzaj>
      <item>Sudski registar</item>
      <item>Ljubica Žerjav</item>
    </izvorni_sadrzaj>
    <derivirana_varijabla naziv="DomainObject.Predmet.OstaliListNazivFormated_1">
      <item>Sudski registar</item>
      <item>Ljubica Žerjav</item>
    </derivirana_varijabla>
  </DomainObject.Predmet.OstaliListNazivFormated>
  <DomainObject.Predmet.OstaliListNazivFormatedOIB>
    <izvorni_sadrzaj>
      <item>Sudski registar</item>
      <item>Ljubica Žerjav, OIB 32662094149</item>
    </izvorni_sadrzaj>
    <derivirana_varijabla naziv="DomainObject.Predmet.OstaliListNazivFormatedOIB_1">
      <item>Sudski registar</item>
      <item>Ljubica Žerjav, OIB 32662094149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St-140/2018-3</izvorni_sadrzaj>
    <derivirana_varijabla naziv="DomainObject.PoslovniBrojDokumenta_1">St-140/2018-3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NOSTRA VITA j.d.o.o. za transport, proizvodnju, trgovinu i usluge</izvorni_sadrzaj>
    <derivirana_varijabla naziv="DomainObject.Predmet.ProtustrankaIDrugi_1">NOSTRA VITA j.d.o.o. za transport,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NOSTRA VITA j.d.o.o. za transport, proizvodnju, trgovinu i usluge, OIB 56305200108, Lepavina 126, 48306 Lepavina</izvorni_sadrzaj>
    <derivirana_varijabla naziv="DomainObject.Predmet.ProtustrankaIDrugiAdressOIB_1">NOSTRA VITA j.d.o.o. za transport, proizvodnju, trgovinu i usluge, OIB 56305200108, Lepavina 126, 48306 Lepavina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NOSTRA VITA j.d.o.o. za transport, proizvodnju, trgovinu i usluge</item>
      <item>Sudski registar</item>
      <item>Ljubica Žerjav</item>
    </izvorni_sadrzaj>
    <derivirana_varijabla naziv="DomainObject.Predmet.SudioniciListNaziv_1">
      <item>Financijska agencija</item>
      <item>NOSTRA VITA j.d.o.o. za transport, proizvodnju, trgovinu i usluge</item>
      <item>Sudski registar</item>
      <item>Ljubica Žerjav</item>
    </derivirana_varijabla>
  </DomainObject.Predmet.SudioniciListNaziv>
  <DomainObject.Predmet.SudioniciListAdressOIB>
    <izvorni_sadrzaj>
      <item>Financijska agencija, OIB 85821130368, A. Cesarca 2,42000 Varaždin</item>
      <item>NOSTRA VITA j.d.o.o. za transport, proizvodnju, trgovinu i usluge, OIB 56305200108, Lepavina 126,48306 Lepavina</item>
      <item>Sudski registar</item>
      <item>Ljubica Žerjav, OIB 32662094149, Mali Grabičani 69,48306 Mali Grabičani</item>
    </izvorni_sadrzaj>
    <derivirana_varijabla naziv="DomainObject.Predmet.SudioniciListAdressOIB_1">
      <item>Financijska agencija, OIB 85821130368, A. Cesarca 2,42000 Varaždin</item>
      <item>NOSTRA VITA j.d.o.o. za transport, proizvodnju, trgovinu i usluge, OIB 56305200108, Lepavina 126,48306 Lepavina</item>
      <item>Sudski registar</item>
      <item>Ljubica Žerjav, OIB 32662094149, Mali Grabičani 69,48306 Mali Grabičani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2E2D7C-5B92-484B-92DB-7B6B2A550A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2904</properties:Characters>
  <properties:Lines>87</properties:Lines>
  <properties:Paragraphs>20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2018-04-26T06:16:00Z</cp:lastPrinted>
  <dcterms:modified xmlns:xsi="http://www.w3.org/2001/XMLSchema-instance" xsi:type="dcterms:W3CDTF">2018-04-26T06:16:00Z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St-140/2018-3 / Odluka - Oglas (odluka_St-140_2018-3.docx)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