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adf" w14:paraId="1bdaad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4A49CC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A49CC">
        <w:rPr>
          <w:lang w:val="hr-HR"/>
        </w:rPr>
        <w:t>JG – STANOVI LANIŠTE d.o.o., Zagreb, Jaruščica 21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A49CC">
        <w:rPr>
          <w:lang w:val="hr-HR"/>
        </w:rPr>
        <w:t>080746650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A49CC">
        <w:rPr>
          <w:lang w:val="hr-HR"/>
        </w:rPr>
        <w:t>88469259863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4A49CC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A49CC">
        <w:rPr>
          <w:lang w:val="hr-HR"/>
        </w:rPr>
        <w:t>1.129.374,84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A49CC">
        <w:rPr>
          <w:lang w:val="hr-HR"/>
        </w:rPr>
        <w:t>Michael Ljubas iz Zagreba, Savska cesta 166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A49CC">
        <w:rPr>
          <w:lang w:val="hr-HR"/>
        </w:rPr>
        <w:t>37937455700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B87" w:rsidR="00134B87">
      <w:r>
        <w:separator/>
      </w:r>
    </w:p>
  </w:endnote>
  <w:endnote w:id="0" w:type="continuationSeparator">
    <w:p w:rsidRDefault="00134B87" w:rsidR="00134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B87" w:rsidR="00134B87">
      <w:r>
        <w:separator/>
      </w:r>
    </w:p>
  </w:footnote>
  <w:footnote w:id="0" w:type="continuationSeparator">
    <w:p w:rsidRDefault="00134B87" w:rsidR="00134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32457F"/>
    <w:rsid w:val="00357E43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0D62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St-1099/2016-2</izvorni_sadrzaj>
    <derivirana_varijabla naziv="DomainObject.Oznaka_1">St-1099/2016-2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- STANOVI LANIŠTE d.o.o. zastupanog po punomoćniku Michael Ljubas</izvorni_sadrzaj>
    <derivirana_varijabla naziv="DomainObject.Predmet.ProtustrankaFormated_1">  JG - STANOVI LANIŠTE d.o.o. zastupanog po punomoćniku Michael Ljubas</derivirana_varijabla>
  </DomainObject.Predmet.ProtustrankaFormated>
  <DomainObject.Predmet.ProtustrankaFormatedOIB>
    <izvorni_sadrzaj>  JG - STANOVI LANIŠTE d.o.o., OIB 88469259863 zastupanog po punomoćniku Michael Ljubas</izvorni_sadrzaj>
    <derivirana_varijabla naziv="DomainObject.Predmet.ProtustrankaFormatedOIB_1">  JG - STANOVI LANIŠTE d.o.o., OIB 88469259863 zastupanog po punomoćniku Michael Ljubas</derivirana_varijabla>
  </DomainObject.Predmet.ProtustrankaFormatedOIB>
  <DomainObject.Predmet.ProtustrankaFormatedWithAdress>
    <izvorni_sadrzaj> JG - STANOVI LANIŠTE d.o.o., Jaruščica 21, 10000 Zagreb zastupanog po punomoćniku Michael Ljubas</izvorni_sadrzaj>
    <derivirana_varijabla naziv="DomainObject.Predmet.ProtustrankaFormatedWithAdress_1"> JG - STANOVI LANIŠTE d.o.o., Jaruščica 21, 10000 Zagreb zastupanog po punomoćniku Michael Ljubas</derivirana_varijabla>
  </DomainObject.Predmet.ProtustrankaFormatedWithAdress>
  <DomainObject.Predmet.ProtustrankaFormatedWithAdressOIB>
    <izvorni_sadrzaj> JG - STANOVI LANIŠTE d.o.o., OIB 88469259863, Jaruščica 21, 10000 Zagreb zastupanog po punomoćniku Michael Ljubas</izvorni_sadrzaj>
    <derivirana_varijabla naziv="DomainObject.Predmet.ProtustrankaFormatedWithAdressOIB_1"> JG - STANOVI LANIŠTE d.o.o., OIB 88469259863, Jaruščica 21, 10000 Zagreb zastupanog po punomoćniku Michael Ljubas</derivirana_varijabla>
  </DomainObject.Predmet.ProtustrankaFormatedWithAdressOIB>
  <DomainObject.Predmet.ProtustrankaWithAdress>
    <izvorni_sadrzaj>JG - STANOVI LANIŠTE d.o.o. Jaruščica 21, 10000 Zagreb</izvorni_sadrzaj>
    <derivirana_varijabla naziv="DomainObject.Predmet.ProtustrankaWithAdress_1">JG - STANOVI LANIŠTE d.o.o. Jaruščica 21, 10000 Zagreb</derivirana_varijabla>
  </DomainObject.Predmet.ProtustrankaWithAdress>
  <DomainObject.Predmet.ProtustrankaWithAdressOIB>
    <izvorni_sadrzaj>JG - STANOVI LANIŠTE d.o.o., OIB 88469259863, Jaruščica 21, 10000 Zagreb</izvorni_sadrzaj>
    <derivirana_varijabla naziv="DomainObject.Predmet.ProtustrankaWithAdressOIB_1">JG - STANOVI LANIŠTE d.o.o., OIB 88469259863, Jaruščica 21, 10000 Zagreb</derivirana_varijabla>
  </DomainObject.Predmet.ProtustrankaWithAdressOIB>
  <DomainObject.Predmet.ProtustrankaNazivFormated>
    <izvorni_sadrzaj>JG - STANOVI LANIŠTE d.o.o.</izvorni_sadrzaj>
    <derivirana_varijabla naziv="DomainObject.Predmet.ProtustrankaNazivFormated_1">JG - STANOVI LANIŠTE d.o.o.</derivirana_varijabla>
  </DomainObject.Predmet.ProtustrankaNazivFormated>
  <DomainObject.Predmet.ProtustrankaNazivFormatedOIB>
    <izvorni_sadrzaj>JG - STANOVI LANIŠTE d.o.o., OIB 88469259863</izvorni_sadrzaj>
    <derivirana_varijabla naziv="DomainObject.Predmet.ProtustrankaNazivFormatedOIB_1">JG - STANOVI LANIŠTE d.o.o., OIB 88469259863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- STANOVI LANIŠTE d.o.o. zastupanog po punomoćniku Michael Ljubas</item>
    </izvorni_sadrzaj>
    <derivirana_varijabla naziv="DomainObject.Predmet.ProtuStrankaListFormated_1">
      <item>JG - STANOVI LANIŠTE d.o.o. zastupanog po punomoćniku Michael Ljubas</item>
    </derivirana_varijabla>
  </DomainObject.Predmet.ProtuStrankaListFormated>
  <DomainObject.Predmet.ProtuStrankaListFormatedOIB>
    <izvorni_sadrzaj>
      <item>JG - STANOVI LANIŠTE d.o.o., OIB 88469259863 zastupanog po punomoćniku Michael Ljubas</item>
    </izvorni_sadrzaj>
    <derivirana_varijabla naziv="DomainObject.Predmet.ProtuStrankaListFormatedOIB_1">
      <item>JG - STANOVI LANIŠTE d.o.o., OIB 88469259863 zastupanog po punomoćniku Michael Ljubas</item>
    </derivirana_varijabla>
  </DomainObject.Predmet.ProtuStrankaListFormatedOIB>
  <DomainObject.Predmet.ProtuStrankaListFormatedWithAdress>
    <izvorni_sadrzaj>
      <item>JG - STANOVI LANIŠTE d.o.o., Jaruščica 21, 10000 Zagreb zastupanog po punomoćniku Michael Ljubas</item>
    </izvorni_sadrzaj>
    <derivirana_varijabla naziv="DomainObject.Predmet.ProtuStrankaListFormatedWithAdress_1">
      <item>JG - STANOVI LANIŠTE d.o.o., Jaruščica 21, 10000 Zagreb zastupanog po punomoćniku Michael Ljubas</item>
    </derivirana_varijabla>
  </DomainObject.Predmet.ProtuStrankaListFormatedWithAdress>
  <DomainObject.Predmet.ProtuStrankaListFormatedWithAdressOIB>
    <izvorni_sadrzaj>
      <item>JG - STANOVI LANIŠTE d.o.o., OIB 88469259863, Jaruščica 21, 10000 Zagreb zastupanog po punomoćniku Michael Ljubas</item>
    </izvorni_sadrzaj>
    <derivirana_varijabla naziv="DomainObject.Predmet.ProtuStrankaListFormatedWithAdressOIB_1">
      <item>JG - STANOVI LANIŠTE d.o.o., OIB 88469259863, Jaruščica 21, 10000 Zagreb zastupanog po punomoćniku Michael Ljubas</item>
    </derivirana_varijabla>
  </DomainObject.Predmet.ProtuStrankaListFormatedWithAdressOIB>
  <DomainObject.Predmet.ProtuStrankaListNazivFormated>
    <izvorni_sadrzaj>
      <item>JG - STANOVI LANIŠTE d.o.o.</item>
    </izvorni_sadrzaj>
    <derivirana_varijabla naziv="DomainObject.Predmet.ProtuStrankaListNazivFormated_1">
      <item>JG - STANOVI LANIŠTE d.o.o.</item>
    </derivirana_varijabla>
  </DomainObject.Predmet.ProtuStrankaListNazivFormated>
  <DomainObject.Predmet.ProtuStrankaListNazivFormatedOIB>
    <izvorni_sadrzaj>
      <item>JG - STANOVI LANIŠTE d.o.o., OIB 88469259863</item>
    </izvorni_sadrzaj>
    <derivirana_varijabla naziv="DomainObject.Predmet.ProtuStrankaListNazivFormatedOIB_1">
      <item>JG - STANOVI LANIŠTE d.o.o., OIB 88469259863</item>
    </derivirana_varijabla>
  </DomainObject.Predmet.ProtuStrankaListNazivFormatedOIB>
  <DomainObject.Predmet.OstaliListFormated>
    <izvorni_sadrzaj>
      <item>Michael Ljubas punomoćnik sudionika u postupku JG - STANOVI LANIŠTE d.o.o.</item>
    </izvorni_sadrzaj>
    <derivirana_varijabla naziv="DomainObject.Predmet.OstaliListFormated_1">
      <item>Michael Ljubas punomoćnik sudionika u postupku JG - STANOVI LANIŠTE d.o.o.</item>
    </derivirana_varijabla>
  </DomainObject.Predmet.OstaliListFormated>
  <DomainObject.Predmet.OstaliListFormatedOIB>
    <izvorni_sadrzaj>
      <item>Michael Ljubas, OIB 37937455700 punomoćnik sudionika u postupku JG - STANOVI LANIŠTE d.o.o.</item>
    </izvorni_sadrzaj>
    <derivirana_varijabla naziv="DomainObject.Predmet.OstaliListFormatedOIB_1">
      <item>Michael Ljubas, OIB 37937455700 punomoćnik sudionika u postupku JG - STANOVI LANIŠTE d.o.o.</item>
    </derivirana_varijabla>
  </DomainObject.Predmet.OstaliListFormatedOIB>
  <DomainObject.Predmet.OstaliListFormatedWithAdress>
    <izvorni_sadrzaj>
      <item>Michael Ljubas, Savska cesta 166, 10000 Zagreb punomoćnik sudionika u postupku JG - STANOVI LANIŠTE d.o.o.</item>
    </izvorni_sadrzaj>
    <derivirana_varijabla naziv="DomainObject.Predmet.OstaliListFormatedWithAdress_1">
      <item>Michael Ljubas, Savska cesta 166, 10000 Zagreb punomoćnik sudionika u postupku JG - STANOVI LANIŠTE d.o.o.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- STANOVI LANIŠTE d.o.o.</item>
    </izvorni_sadrzaj>
    <derivirana_varijabla naziv="DomainObject.Predmet.OstaliListFormatedWithAdressOIB_1">
      <item>Michael Ljubas, OIB 37937455700, Savska cesta 166, 10000 Zagreb punomoćnik sudionika u postupku JG - STANOVI LANIŠTE d.o.o.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St-1099/2016-2</izvorni_sadrzaj>
    <derivirana_varijabla naziv="DomainObject.PoslovniBrojDokumenta_1">St-1099/2016-2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- STANOVI LANIŠTE d.o.o.</izvorni_sadrzaj>
    <derivirana_varijabla naziv="DomainObject.Predmet.ProtustrankaIDrugi_1">JG - STANOVI LANIŠTE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JG - STANOVI LANIŠTE d.o.o., OIB 88469259863, Jaruščica 21, 10000 Zagreb</izvorni_sadrzaj>
    <derivirana_varijabla naziv="DomainObject.Predmet.ProtustrankaIDrugiAdressOIB_1">JG - STANOVI LANIŠTE d.o.o., OIB 88469259863,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JG - STANOVI LANIŠTE d.o.o.</item>
      <item>FINA Regionalni centar Zagreb</item>
      <item>Michael Ljubas</item>
    </izvorni_sadrzaj>
    <derivirana_varijabla naziv="DomainObject.Predmet.SudioniciListNaziv_1">
      <item>JG - STANOVI LANIŠTE d.o.o.</item>
      <item>FINA Regionalni centar Zagreb</item>
      <item>Michael Ljubas</item>
    </derivirana_varijabla>
  </DomainObject.Predmet.SudioniciListNaziv>
  <DomainObject.Predmet.SudioniciListAdressOIB>
    <izvorni_sadrzaj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izvorni_sadrzaj>
    <derivirana_varijabla naziv="DomainObject.Predmet.SudioniciListAdressOIB_1"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88469259863</item>
      <item>, OIB 85821130368</item>
      <item>, OIB 37937455700</item>
    </izvorni_sadrzaj>
    <derivirana_varijabla naziv="DomainObject.Predmet.SudioniciListNazivOIB_1">
      <item>, OIB 88469259863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00788-FA47-43C1-A11F-585276FE4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1694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2016-06-30T12:03:00Z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