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800eb" w14:paraId="ea800eb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011C16">
        <w:t>1043/16</w:t>
      </w:r>
      <w:r w:rsidR="00604321">
        <w:t>-</w:t>
      </w:r>
      <w:r w:rsidR="00011C16">
        <w:t>208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011C16" w:rsidP="00011C16" w:rsidR="00C64EB0">
      <w:pPr>
        <w:ind w:firstLine="708"/>
        <w:jc w:val="both"/>
      </w:pPr>
      <w:r w:rsidRPr="00011C16">
        <w:t xml:space="preserve">Trgovački sud u Zadru, OIB: 39670464653, po sutkinji Ardeni </w:t>
      </w:r>
      <w:proofErr w:type="spellStart"/>
      <w:r w:rsidRPr="00011C16">
        <w:t>Bajlo</w:t>
      </w:r>
      <w:proofErr w:type="spellEnd"/>
      <w:r w:rsidRPr="00011C16">
        <w:t xml:space="preserve">, u stečajnom postupku nad stečajnim dužnikom JOLLY – JBS d.o.o. u stečaju, Šibenik, Ante </w:t>
      </w:r>
      <w:proofErr w:type="spellStart"/>
      <w:r w:rsidRPr="00011C16">
        <w:t>Šupuka</w:t>
      </w:r>
      <w:proofErr w:type="spellEnd"/>
      <w:r w:rsidRPr="00011C16">
        <w:t xml:space="preserve"> 10, Šibenik, OIB:00322433664, 16. studenog 2017.  </w:t>
      </w:r>
    </w:p>
    <w:p w:rsidRDefault="00011C16" w:rsidP="00011C16" w:rsidR="00011C16" w:rsidRPr="007B1E6A">
      <w:pPr>
        <w:ind w:firstLine="708"/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E428F" w:rsidR="00C64EB0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stečajn</w:t>
      </w:r>
      <w:r w:rsidR="001D3405">
        <w:t>e</w:t>
      </w:r>
      <w:r w:rsidRPr="003573CC">
        <w:t xml:space="preserve"> upravitelj</w:t>
      </w:r>
      <w:r w:rsidR="001D3405">
        <w:t>ice</w:t>
      </w:r>
      <w:r w:rsidR="000527C6">
        <w:t xml:space="preserve"> </w:t>
      </w:r>
      <w:r w:rsidR="00011C16">
        <w:t xml:space="preserve">Ankice </w:t>
      </w:r>
      <w:proofErr w:type="spellStart"/>
      <w:r w:rsidR="00011C16">
        <w:t>Čenić</w:t>
      </w:r>
      <w:proofErr w:type="spellEnd"/>
      <w:r w:rsidR="007B1E6A">
        <w:t xml:space="preserve"> </w:t>
      </w:r>
      <w:r w:rsidRPr="003573CC">
        <w:t xml:space="preserve">u </w:t>
      </w:r>
      <w:r w:rsidR="00613476">
        <w:t xml:space="preserve">iznosu od </w:t>
      </w:r>
      <w:r w:rsidR="00011C16">
        <w:t>780</w:t>
      </w:r>
      <w:r w:rsidR="007126DA">
        <w:t>.</w:t>
      </w:r>
      <w:r w:rsidR="00011C16">
        <w:t>000</w:t>
      </w:r>
      <w:r w:rsidR="00481705">
        <w:t>,</w:t>
      </w:r>
      <w:r w:rsidR="00011C16">
        <w:t>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  <w:r w:rsidR="00604321">
        <w:t xml:space="preserve"> </w:t>
      </w:r>
    </w:p>
    <w:p w:rsidRDefault="003513F2" w:rsidP="00486D35" w:rsidR="003513F2">
      <w:pPr>
        <w:jc w:val="both"/>
      </w:pPr>
    </w:p>
    <w:p w:rsidRDefault="00EA687B" w:rsidP="007E428F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</w:t>
      </w:r>
      <w:r w:rsidR="00745F77">
        <w:t>Nagrada će se isplatiti sa računa stečajnog dužnika</w:t>
      </w:r>
      <w:r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7126DA" w:rsidP="00AC5EA5" w:rsidR="007126DA">
      <w:pPr>
        <w:ind w:firstLine="705"/>
        <w:jc w:val="both"/>
      </w:pPr>
      <w:r>
        <w:t>Stečajna upraviteljica imenovana u ovom postupku zatražila je određivanje nagrade, visinu ko</w:t>
      </w:r>
      <w:r w:rsidR="00011C16">
        <w:t>je je obrazložila podneskom od 1</w:t>
      </w:r>
      <w:r>
        <w:t xml:space="preserve">8. </w:t>
      </w:r>
      <w:r w:rsidR="00011C16">
        <w:t>listopada</w:t>
      </w:r>
      <w:r>
        <w:t xml:space="preserve"> 2017.</w:t>
      </w:r>
    </w:p>
    <w:p w:rsidRDefault="007126DA" w:rsidP="007126DA" w:rsidR="00011C16">
      <w:pPr>
        <w:ind w:firstLine="705"/>
        <w:jc w:val="both"/>
      </w:pPr>
      <w:r>
        <w:t xml:space="preserve">Vodeći računa o obavljenim poslovima u stečajnom postupku </w:t>
      </w:r>
      <w:r w:rsidR="00011C16">
        <w:t>koji je završio potvrdom stečajnog plana te parametrima određenima u članku 7. Uredbe o kriterijima i načinima plaćanja nagrade stečajnim upraviteljima (Narodne novine 105/15), stečajnoj upraviteljici utvrđena je nagrada u iznosu od 630.000,00 kuna te dodatna nagrada u iznosu od 150.000,00 kuna u skladu s odredbom članka 8. Uredbe zbog osobitog zalaganja koje je rezultiralo dovršetkom ovog postupka u roku od 13 mjeseci, a uz prethodno pribavljenu suglasnost odbora vjerovnika, kako to određuje članak 8. stavak 5. navedene uredbe.</w:t>
      </w:r>
    </w:p>
    <w:p w:rsidRDefault="00B3003A" w:rsidP="00011C16" w:rsidR="005A029D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011C16">
        <w:t>16</w:t>
      </w:r>
      <w:r w:rsidR="007126DA">
        <w:t>.</w:t>
      </w:r>
      <w:r w:rsidR="00604321">
        <w:t xml:space="preserve"> </w:t>
      </w:r>
      <w:r w:rsidR="00011C16">
        <w:t>studenog</w:t>
      </w:r>
      <w:r w:rsidR="00604321">
        <w:t xml:space="preserve"> 2017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 xml:space="preserve">Ardena </w:t>
      </w:r>
      <w:proofErr w:type="spellStart"/>
      <w:r w:rsidR="008F62EA">
        <w:t>Bajlo</w:t>
      </w:r>
      <w:proofErr w:type="spellEnd"/>
    </w:p>
    <w:p w:rsidRDefault="00B50947" w:rsidP="00C64EB0" w:rsidR="00B50947"/>
    <w:p w:rsidRDefault="00B50947" w:rsidP="00C64EB0" w:rsidR="00B50947"/>
    <w:p w:rsidRDefault="007126DA" w:rsidP="00C64EB0" w:rsidR="007126DA"/>
    <w:p w:rsidRDefault="00C64EB0" w:rsidP="00C64EB0" w:rsidR="00C64EB0" w:rsidRPr="007B1E6A">
      <w:r w:rsidRPr="007B1E6A">
        <w:t xml:space="preserve">POUKA O PRAVNOM LIJEKU 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1D3405" w:rsidP="00B50947" w:rsidR="00B50947">
      <w:pPr>
        <w:numPr>
          <w:ilvl w:val="0"/>
          <w:numId w:val="2"/>
        </w:numPr>
      </w:pPr>
      <w:r>
        <w:t>stečajnoj upraviteljici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7126DA" w:rsidR="00B3003A">
      <w:pgSz w:code="9" w:h="16838" w:w="11906"/>
      <w:pgMar w:gutter="0" w:footer="709" w:header="709" w:left="1418" w:bottom="142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11C16"/>
    <w:rsid w:val="000527C6"/>
    <w:rsid w:val="00090759"/>
    <w:rsid w:val="0009493F"/>
    <w:rsid w:val="000D032C"/>
    <w:rsid w:val="000F3DB2"/>
    <w:rsid w:val="001007BD"/>
    <w:rsid w:val="00174532"/>
    <w:rsid w:val="00176680"/>
    <w:rsid w:val="00196233"/>
    <w:rsid w:val="001C544E"/>
    <w:rsid w:val="001D3405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1705"/>
    <w:rsid w:val="00486D35"/>
    <w:rsid w:val="00492F2B"/>
    <w:rsid w:val="005A029D"/>
    <w:rsid w:val="005A216F"/>
    <w:rsid w:val="005A5EB5"/>
    <w:rsid w:val="005C5B26"/>
    <w:rsid w:val="005E425A"/>
    <w:rsid w:val="00604321"/>
    <w:rsid w:val="00613476"/>
    <w:rsid w:val="00615D63"/>
    <w:rsid w:val="00630EA3"/>
    <w:rsid w:val="00633783"/>
    <w:rsid w:val="00634CED"/>
    <w:rsid w:val="00640DD5"/>
    <w:rsid w:val="006B6E1C"/>
    <w:rsid w:val="006D30A4"/>
    <w:rsid w:val="00710A26"/>
    <w:rsid w:val="007126DA"/>
    <w:rsid w:val="00731A40"/>
    <w:rsid w:val="007421EA"/>
    <w:rsid w:val="00745F77"/>
    <w:rsid w:val="00794C76"/>
    <w:rsid w:val="007B17CB"/>
    <w:rsid w:val="007B1E6A"/>
    <w:rsid w:val="007B57FF"/>
    <w:rsid w:val="007C6BF1"/>
    <w:rsid w:val="007D22D4"/>
    <w:rsid w:val="007E15DF"/>
    <w:rsid w:val="007E428F"/>
    <w:rsid w:val="00817F69"/>
    <w:rsid w:val="00833D9A"/>
    <w:rsid w:val="00886894"/>
    <w:rsid w:val="00890095"/>
    <w:rsid w:val="008F62EA"/>
    <w:rsid w:val="00911FC8"/>
    <w:rsid w:val="009250E5"/>
    <w:rsid w:val="009433E3"/>
    <w:rsid w:val="00970287"/>
    <w:rsid w:val="00986612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C5EA5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C7027"/>
    <w:rsid w:val="00BE1D8F"/>
    <w:rsid w:val="00BF6B26"/>
    <w:rsid w:val="00C2596D"/>
    <w:rsid w:val="00C64EB0"/>
    <w:rsid w:val="00CA2AA9"/>
    <w:rsid w:val="00CE069C"/>
    <w:rsid w:val="00CF2E75"/>
    <w:rsid w:val="00CF7517"/>
    <w:rsid w:val="00D27BB2"/>
    <w:rsid w:val="00D375C3"/>
    <w:rsid w:val="00D51AB0"/>
    <w:rsid w:val="00DB4782"/>
    <w:rsid w:val="00DD4D11"/>
    <w:rsid w:val="00E15DB3"/>
    <w:rsid w:val="00E3307B"/>
    <w:rsid w:val="00E44A35"/>
    <w:rsid w:val="00E52205"/>
    <w:rsid w:val="00E62116"/>
    <w:rsid w:val="00E702C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2F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F2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F2B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F2B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F2B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2F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2F2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F2B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F2B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F2B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St-1043/2016</izvorni_sadrzaj>
    <derivirana_varijabla naziv="DomainObject.Predmet.OznakaBroj_1">St-1043/2016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Plaćen predujam =5.000,00 kn 07.09.16.
Plaćen predujam 1000,00 kn 21.11.16.</izvorni_sadrzaj>
    <derivirana_varijabla naziv="DomainObject.Predmet.PrimjedbaSuca_1">Plaćen predujam =5.000,00 kn 07.09.16.
Plaćen predujam 1000,00 kn 21.11.16.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JOLLY - JBS društvo ograničene odgovornosti za trgovinu, turizam, ugostiteljstvo i zastupanje; Ivica Jadrić; VELPRO - CENTAR društvo s ograničenom odgovornošću za trgovinu i usluge; Addiko Bank dioničko društvo; VIPnet, društvo s ograničenom odgovornošću za usluge javnih telekomunikacija; NEKRETNINE 24 d.o.o. za poslovanje nekretninama; STAMBENO KOMUNALNO d.o.o. za upravljanje stambeno-poslovnim objkektima; HEP - Opskrba d.o.o. za opskrbu potrošača električnom, toplinskom energijom i plinom; ERSTE&amp;STEIERMÄRKISCHE BANKA dioničko društvo; OPTIMA LEASING d.o.o. za usluge u likvidaciji; H-ABDUCO društvo s ograničenom odgovornošću za usluge</izvorni_sadrzaj>
    <derivirana_varijabla naziv="DomainObject.Predmet.StrankaFormated_1">  JOLLY - JBS društvo ograničene odgovornosti za trgovinu, turizam, ugostiteljstvo i zastupanje; Ivica Jadrić; VELPRO - CENTAR društvo s ograničenom odgovornošću za trgovinu i usluge; Addiko Bank dioničko društvo; VIPnet, društvo s ograničenom odgovornošću za usluge javnih telekomunikacija; NEKRETNINE 24 d.o.o. za poslovanje nekretninama; STAMBENO KOMUNALNO d.o.o. za upravljanje stambeno-poslovnim objkektima; HEP - Opskrba d.o.o. za opskrbu potrošača električnom, toplinskom energijom i plinom; ERSTE&amp;STEIERMÄRKISCHE BANKA dioničko društvo; OPTIMA LEASING d.o.o. za usluge u likvidaciji; H-ABDUCO društvo s ograničenom odgovornošću za usluge</derivirana_varijabla>
  </DomainObject.Predmet.StrankaFormated>
  <DomainObject.Predmet.StrankaFormatedOIB>
    <izvorni_sadrzaj>  JOLLY - JBS društvo ograničene odgovornosti za trgovinu, turizam, ugostiteljstvo i zastupanje, OIB 00322433664; Ivica Jadrić, OIB 28395116681; VELPRO - CENTAR društvo s ograničenom odgovornošću za trgovinu i usluge, OIB 46660800468; Addiko Bank dioničko društvo, OIB 14036333877; VIPnet, društvo s ograničenom odgovornošću za usluge javnih telekomunikacija, OIB 29524210204; NEKRETNINE 24 d.o.o. za poslovanje nekretninama, OIB 34776595520; STAMBENO KOMUNALNO d.o.o. za upravljanje stambeno-poslovnim objkektima, OIB 23871085395; HEP - Opskrba d.o.o. za opskrbu potrošača električnom, toplinskom energijom i plinom, OIB 63073332379; ERSTE&amp;STEIERMÄRKISCHE BANKA dioničko društvo, OIB 23057039320; OPTIMA LEASING d.o.o. za usluge u likvidaciji, OIB 71463153978; H-ABDUCO društvo s ograničenom odgovornošću za usluge, OIB 13667298928</izvorni_sadrzaj>
    <derivirana_varijabla naziv="DomainObject.Predmet.StrankaFormatedOIB_1">  JOLLY - JBS društvo ograničene odgovornosti za trgovinu, turizam, ugostiteljstvo i zastupanje, OIB 00322433664; Ivica Jadrić, OIB 28395116681; VELPRO - CENTAR društvo s ograničenom odgovornošću za trgovinu i usluge, OIB 46660800468; Addiko Bank dioničko društvo, OIB 14036333877; VIPnet, društvo s ograničenom odgovornošću za usluge javnih telekomunikacija, OIB 29524210204; NEKRETNINE 24 d.o.o. za poslovanje nekretninama, OIB 34776595520; STAMBENO KOMUNALNO d.o.o. za upravljanje stambeno-poslovnim objkektima, OIB 23871085395; HEP - Opskrba d.o.o. za opskrbu potrošača električnom, toplinskom energijom i plinom, OIB 63073332379; ERSTE&amp;STEIERMÄRKISCHE BANKA dioničko društvo, OIB 23057039320; OPTIMA LEASING d.o.o. za usluge u likvidaciji, OIB 71463153978; H-ABDUCO društvo s ograničenom odgovornošću za usluge, OIB 13667298928</derivirana_varijabla>
  </DomainObject.Predmet.StrankaFormatedOIB>
  <DomainObject.Predmet.StrankaFormatedWithAdress>
    <izvorni_sadrzaj> JOLLY - JBS društvo ograničene odgovornosti za trgovinu, turizam, ugostiteljstvo i zastupanje, Ante Šupuka 10, 22000 Šibenik; Ivica Jadrić, Ulica Kneza Domagoja 30, 21210 Solin; VELPRO - CENTAR društvo s ograničenom odgovornošću za trgovinu i usluge, Marijana Čavića 1, 10000 Zagreb; Addiko Bank dioničko društvo, Slavonska avenija 6, 10000 Zagreb; VIPnet, društvo s ograničenom odgovornošću za usluge javnih telekomunikacija, Vrtni put 1, 10000 Zagreb; NEKRETNINE 24 d.o.o. za poslovanje nekretninama, Bože Peričića 26, 22000 Šibenik; STAMBENO KOMUNALNO d.o.o. za upravljanje stambeno-poslovnim objkektima, Matije Gupca 66A, 22000 Šibenik; HEP - Opskrba d.o.o. za opskrbu potrošača električnom, toplinskom energijom i plinom, Ulica grada Vukovara 37, 10000 Zagreb; ERSTE&amp;STEIERMÄRKISCHE BANKA dioničko društvo, Jadranski Trg 3a, 51000 Rijeka; OPTIMA LEASING d.o.o. za usluge u likvidaciji, Miramarska 246, 10000 Zagreb; H-ABDUCO društvo s ograničenom odgovornošću za usluge, Slavonska avenija 6A , 10000 Zagreb</izvorni_sadrzaj>
    <derivirana_varijabla naziv="DomainObject.Predmet.StrankaFormatedWithAdress_1"> JOLLY - JBS društvo ograničene odgovornosti za trgovinu, turizam, ugostiteljstvo i zastupanje, Ante Šupuka 10, 22000 Šibenik; Ivica Jadrić, Ulica Kneza Domagoja 30, 21210 Solin; VELPRO - CENTAR društvo s ograničenom odgovornošću za trgovinu i usluge, Marijana Čavića 1, 10000 Zagreb; Addiko Bank dioničko društvo, Slavonska avenija 6, 10000 Zagreb; VIPnet, društvo s ograničenom odgovornošću za usluge javnih telekomunikacija, Vrtni put 1, 10000 Zagreb; NEKRETNINE 24 d.o.o. za poslovanje nekretninama, Bože Peričića 26, 22000 Šibenik; STAMBENO KOMUNALNO d.o.o. za upravljanje stambeno-poslovnim objkektima, Matije Gupca 66A, 22000 Šibenik; HEP - Opskrba d.o.o. za opskrbu potrošača električnom, toplinskom energijom i plinom, Ulica grada Vukovara 37, 10000 Zagreb; ERSTE&amp;STEIERMÄRKISCHE BANKA dioničko društvo, Jadranski Trg 3a, 51000 Rijeka; OPTIMA LEASING d.o.o. za usluge u likvidaciji, Miramarska 246, 10000 Zagreb; H-ABDUCO društvo s ograničenom odgovornošću za usluge, Slavonska avenija 6A , 10000 Zagreb</derivirana_varijabla>
  </DomainObject.Predmet.StrankaFormatedWithAdress>
  <DomainObject.Predmet.StrankaFormatedWithAdressOIB>
    <izvorni_sadrzaj> JOLLY - JBS društvo ograničene odgovornosti za trgovinu, turizam, ugostiteljstvo i zastupanje, OIB 00322433664, Ante Šupuka 10, 22000 Šibenik; Ivica Jadrić, OIB 28395116681, Ulica Kneza Domagoja 30, 21210 Solin; VELPRO - CENTAR društvo s ograničenom odgovornošću za trgovinu i usluge, OIB 46660800468, Marijana Čavića 1, 10000 Zagreb; Addiko Bank dioničko društvo, OIB 14036333877, Slavonska avenija 6, 10000 Zagreb; VIPnet, društvo s ograničenom odgovornošću za usluge javnih telekomunikacija, OIB 29524210204, Vrtni put 1, 10000 Zagreb; NEKRETNINE 24 d.o.o. za poslovanje nekretninama, OIB 34776595520, Bože Peričića 26, 22000 Šibenik; STAMBENO KOMUNALNO d.o.o. za upravljanje stambeno-poslovnim objkektima, OIB 23871085395, Matije Gupca 66A, 22000 Šibenik; HEP - Opskrba d.o.o. za opskrbu potrošača električnom, toplinskom energijom i plinom, OIB 63073332379, Ulica grada Vukovara 37, 10000 Zagreb; ERSTE&amp;STEIERMÄRKISCHE BANKA dioničko društvo, OIB 23057039320, Jadranski Trg 3a, 51000 Rijeka; OPTIMA LEASING d.o.o. za usluge u likvidaciji, OIB 71463153978, Miramarska 246, 10000 Zagreb; H-ABDUCO društvo s ograničenom odgovornošću za usluge, OIB 13667298928, Slavonska avenija 6A , 10000 Zagreb</izvorni_sadrzaj>
    <derivirana_varijabla naziv="DomainObject.Predmet.StrankaFormatedWithAdressOIB_1"> JOLLY - JBS društvo ograničene odgovornosti za trgovinu, turizam, ugostiteljstvo i zastupanje, OIB 00322433664, Ante Šupuka 10, 22000 Šibenik; Ivica Jadrić, OIB 28395116681, Ulica Kneza Domagoja 30, 21210 Solin; VELPRO - CENTAR društvo s ograničenom odgovornošću za trgovinu i usluge, OIB 46660800468, Marijana Čavića 1, 10000 Zagreb; Addiko Bank dioničko društvo, OIB 14036333877, Slavonska avenija 6, 10000 Zagreb; VIPnet, društvo s ograničenom odgovornošću za usluge javnih telekomunikacija, OIB 29524210204, Vrtni put 1, 10000 Zagreb; NEKRETNINE 24 d.o.o. za poslovanje nekretninama, OIB 34776595520, Bože Peričića 26, 22000 Šibenik; STAMBENO KOMUNALNO d.o.o. za upravljanje stambeno-poslovnim objkektima, OIB 23871085395, Matije Gupca 66A, 22000 Šibenik; HEP - Opskrba d.o.o. za opskrbu potrošača električnom, toplinskom energijom i plinom, OIB 63073332379, Ulica grada Vukovara 37, 10000 Zagreb; ERSTE&amp;STEIERMÄRKISCHE BANKA dioničko društvo, OIB 23057039320, Jadranski Trg 3a, 51000 Rijeka; OPTIMA LEASING d.o.o. za usluge u likvidaciji, OIB 71463153978, Miramarska 246, 10000 Zagreb; H-ABDUCO društvo s ograničenom odgovornošću za usluge, OIB 13667298928, Slavonska avenija 6A , 10000 Zagreb</derivirana_varijabla>
  </DomainObject.Predmet.StrankaFormatedWithAdressOIB>
  <DomainObject.Predmet.StrankaWithAdress>
    <izvorni_sadrzaj>JOLLY - JBS društvo ograničene odgovornosti za trgovinu, turizam, ugostiteljstvo i zastupanje Ante Šupuka 10,22000 Šibenik,Ivica Jadrić Ulica Kneza Domagoja 30,21210 Solin,VELPRO - CENTAR društvo s ograničenom odgovornošću za trgovinu i usluge Marijana Čavića 1,10000 Zagreb,Addiko Bank dioničko društvo Slavonska avenija 6,10000 Zagreb,VIPnet, društvo s ograničenom odgovornošću za usluge javnih telekomunikacija Vrtni put 1,10000 Zagreb,NEKRETNINE 24 d.o.o. za poslovanje nekretninama Bože Peričića 26,22000 Šibenik,STAMBENO KOMUNALNO d.o.o. za upravljanje stambeno-poslovnim objkektima Matije Gupca 66A,22000 Šibenik,HEP - Opskrba d.o.o. za opskrbu potrošača električnom, toplinskom energijom i plinom Ulica grada Vukovara 37,10000 Zagreb,ERSTE&amp;STEIERMÄRKISCHE BANKA dioničko društvo Jadranski Trg 3a,51000 Rijeka,OPTIMA LEASING d.o.o. za usluge u likvidaciji Miramarska 246,10000 Zagreb,H-ABDUCO društvo s ograničenom odgovornošću za usluge Slavonska avenija 6A ,10000 Zagreb</izvorni_sadrzaj>
    <derivirana_varijabla naziv="DomainObject.Predmet.StrankaWithAdress_1">JOLLY - JBS društvo ograničene odgovornosti za trgovinu, turizam, ugostiteljstvo i zastupanje Ante Šupuka 10,22000 Šibenik,Ivica Jadrić Ulica Kneza Domagoja 30,21210 Solin,VELPRO - CENTAR društvo s ograničenom odgovornošću za trgovinu i usluge Marijana Čavića 1,10000 Zagreb,Addiko Bank dioničko društvo Slavonska avenija 6,10000 Zagreb,VIPnet, društvo s ograničenom odgovornošću za usluge javnih telekomunikacija Vrtni put 1,10000 Zagreb,NEKRETNINE 24 d.o.o. za poslovanje nekretninama Bože Peričića 26,22000 Šibenik,STAMBENO KOMUNALNO d.o.o. za upravljanje stambeno-poslovnim objkektima Matije Gupca 66A,22000 Šibenik,HEP - Opskrba d.o.o. za opskrbu potrošača električnom, toplinskom energijom i plinom Ulica grada Vukovara 37,10000 Zagreb,ERSTE&amp;STEIERMÄRKISCHE BANKA dioničko društvo Jadranski Trg 3a,51000 Rijeka,OPTIMA LEASING d.o.o. za usluge u likvidaciji Miramarska 246,10000 Zagreb,H-ABDUCO društvo s ograničenom odgovornošću za usluge Slavonska avenija 6A ,10000 Zagreb</derivirana_varijabla>
  </DomainObject.Predmet.StrankaWithAdress>
  <DomainObject.Predmet.StrankaWithAdressOIB>
    <izvorni_sadrzaj>JOLLY - JBS društvo ograničene odgovornosti za trgovinu, turizam, ugostiteljstvo i zastupanje, OIB 00322433664, Ante Šupuka 10,22000 Šibenik,Ivica Jadrić, OIB 28395116681, Ulica Kneza Domagoja 30,21210 Solin,VELPRO - CENTAR društvo s ograničenom odgovornošću za trgovinu i usluge, OIB 46660800468, Marijana Čavića 1,10000 Zagreb,Addiko Bank dioničko društvo, OIB 14036333877, Slavonska avenija 6,10000 Zagreb,VIPnet, društvo s ograničenom odgovornošću za usluge javnih telekomunikacija, OIB 29524210204, Vrtni put 1,10000 Zagreb,NEKRETNINE 24 d.o.o. za poslovanje nekretninama, OIB 34776595520, Bože Peričića 26,22000 Šibenik,STAMBENO KOMUNALNO d.o.o. za upravljanje stambeno-poslovnim objkektima, OIB 23871085395, Matije Gupca 66A,22000 Šibenik,HEP - Opskrba d.o.o. za opskrbu potrošača električnom, toplinskom energijom i plinom, OIB 63073332379, Ulica grada Vukovara 37,10000 Zagreb,ERSTE&amp;STEIERMÄRKISCHE BANKA dioničko društvo, OIB 23057039320, Jadranski Trg 3a,51000 Rijeka,OPTIMA LEASING d.o.o. za usluge u likvidaciji, OIB 71463153978, Miramarska 246,10000 Zagreb,H-ABDUCO društvo s ograničenom odgovornošću za usluge, OIB 13667298928, Slavonska avenija 6A ,10000 Zagreb</izvorni_sadrzaj>
    <derivirana_varijabla naziv="DomainObject.Predmet.StrankaWithAdressOIB_1">JOLLY - JBS društvo ograničene odgovornosti za trgovinu, turizam, ugostiteljstvo i zastupanje, OIB 00322433664, Ante Šupuka 10,22000 Šibenik,Ivica Jadrić, OIB 28395116681, Ulica Kneza Domagoja 30,21210 Solin,VELPRO - CENTAR društvo s ograničenom odgovornošću za trgovinu i usluge, OIB 46660800468, Marijana Čavića 1,10000 Zagreb,Addiko Bank dioničko društvo, OIB 14036333877, Slavonska avenija 6,10000 Zagreb,VIPnet, društvo s ograničenom odgovornošću za usluge javnih telekomunikacija, OIB 29524210204, Vrtni put 1,10000 Zagreb,NEKRETNINE 24 d.o.o. za poslovanje nekretninama, OIB 34776595520, Bože Peričića 26,22000 Šibenik,STAMBENO KOMUNALNO d.o.o. za upravljanje stambeno-poslovnim objkektima, OIB 23871085395, Matije Gupca 66A,22000 Šibenik,HEP - Opskrba d.o.o. za opskrbu potrošača električnom, toplinskom energijom i plinom, OIB 63073332379, Ulica grada Vukovara 37,10000 Zagreb,ERSTE&amp;STEIERMÄRKISCHE BANKA dioničko društvo, OIB 23057039320, Jadranski Trg 3a,51000 Rijeka,OPTIMA LEASING d.o.o. za usluge u likvidaciji, OIB 71463153978, Miramarska 246,10000 Zagreb,H-ABDUCO društvo s ograničenom odgovornošću za usluge, OIB 13667298928, Slavonska avenija 6A ,10000 Zagreb</derivirana_varijabla>
  </DomainObject.Predmet.StrankaWithAdressOIB>
  <DomainObject.Predmet.StrankaNazivFormated>
    <izvorni_sadrzaj>JOLLY - JBS društvo ograničene odgovornosti za trgovinu, turizam, ugostiteljstvo i zastupanje,Ivica Jadrić,VELPRO - CENTAR društvo s ograničenom odgovornošću za trgovinu i usluge,Addiko Bank dioničko društvo,VIPnet, društvo s ograničenom odgovornošću za usluge javnih telekomunikacija,NEKRETNINE 24 d.o.o. za poslovanje nekretninama,STAMBENO KOMUNALNO d.o.o. za upravljanje stambeno-poslovnim objkektima,HEP - Opskrba d.o.o. za opskrbu potrošača električnom, toplinskom energijom i plinom,ERSTE&amp;STEIERMÄRKISCHE BANKA dioničko društvo,OPTIMA LEASING d.o.o. za usluge u likvidaciji,H-ABDUCO društvo s ograničenom odgovornošću za usluge</izvorni_sadrzaj>
    <derivirana_varijabla naziv="DomainObject.Predmet.StrankaNazivFormated_1">JOLLY - JBS društvo ograničene odgovornosti za trgovinu, turizam, ugostiteljstvo i zastupanje,Ivica Jadrić,VELPRO - CENTAR društvo s ograničenom odgovornošću za trgovinu i usluge,Addiko Bank dioničko društvo,VIPnet, društvo s ograničenom odgovornošću za usluge javnih telekomunikacija,NEKRETNINE 24 d.o.o. za poslovanje nekretninama,STAMBENO KOMUNALNO d.o.o. za upravljanje stambeno-poslovnim objkektima,HEP - Opskrba d.o.o. za opskrbu potrošača električnom, toplinskom energijom i plinom,ERSTE&amp;STEIERMÄRKISCHE BANKA dioničko društvo,OPTIMA LEASING d.o.o. za usluge u likvidaciji,H-ABDUCO društvo s ograničenom odgovornošću za usluge</derivirana_varijabla>
  </DomainObject.Predmet.StrankaNazivFormated>
  <DomainObject.Predmet.StrankaNazivFormatedOIB>
    <izvorni_sadrzaj>JOLLY - JBS društvo ograničene odgovornosti za trgovinu, turizam, ugostiteljstvo i zastupanje, OIB 00322433664,Ivica Jadrić, OIB 28395116681,VELPRO - CENTAR društvo s ograničenom odgovornošću za trgovinu i usluge, OIB 46660800468,Addiko Bank dioničko društvo, OIB 14036333877,VIPnet, društvo s ograničenom odgovornošću za usluge javnih telekomunikacija, OIB 29524210204,NEKRETNINE 24 d.o.o. za poslovanje nekretninama, OIB 34776595520,STAMBENO KOMUNALNO d.o.o. za upravljanje stambeno-poslovnim objkektima, OIB 23871085395,HEP - Opskrba d.o.o. za opskrbu potrošača električnom, toplinskom energijom i plinom, OIB 63073332379,ERSTE&amp;STEIERMÄRKISCHE BANKA dioničko društvo, OIB 23057039320,OPTIMA LEASING d.o.o. za usluge u likvidaciji, OIB 71463153978,H-ABDUCO društvo s ograničenom odgovornošću za usluge, OIB 13667298928</izvorni_sadrzaj>
    <derivirana_varijabla naziv="DomainObject.Predmet.StrankaNazivFormatedOIB_1">JOLLY - JBS društvo ograničene odgovornosti za trgovinu, turizam, ugostiteljstvo i zastupanje, OIB 00322433664,Ivica Jadrić, OIB 28395116681,VELPRO - CENTAR društvo s ograničenom odgovornošću za trgovinu i usluge, OIB 46660800468,Addiko Bank dioničko društvo, OIB 14036333877,VIPnet, društvo s ograničenom odgovornošću za usluge javnih telekomunikacija, OIB 29524210204,NEKRETNINE 24 d.o.o. za poslovanje nekretninama, OIB 34776595520,STAMBENO KOMUNALNO d.o.o. za upravljanje stambeno-poslovnim objkektima, OIB 23871085395,HEP - Opskrba d.o.o. za opskrbu potrošača električnom, toplinskom energijom i plinom, OIB 63073332379,ERSTE&amp;STEIERMÄRKISCHE BANKA dioničko društvo, OIB 23057039320,OPTIMA LEASING d.o.o. za usluge u likvidaciji, OIB 71463153978,H-ABDUCO društvo s ograničenom odgovornošću za usluge, OIB 13667298928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izvorni_sadrzaj>
    <derivirana_varijabla naziv="DomainObject.Predmet.StrankaListFormated_1"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derivirana_varijabla>
  </DomainObject.Predmet.StrankaListFormated>
  <DomainObject.Predmet.StrankaListFormatedOIB>
    <izvorni_sadrzaj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  <item>Addiko Bank dioničko društvo, OIB 14036333877</item>
      <item>VIPnet, društvo s ograničenom odgovornošću za usluge javnih telekomunikacija, OIB 29524210204</item>
      <item>NEKRETNINE 24 d.o.o. za poslovanje nekretninama, OIB 34776595520</item>
      <item>STAMBENO KOMUNALNO d.o.o. za upravljanje stambeno-poslovnim objkektima, OIB 23871085395</item>
      <item>HEP - Opskrba d.o.o. za opskrbu potrošača električnom, toplinskom energijom i plinom, OIB 63073332379</item>
      <item>ERSTE&amp;STEIERMÄRKISCHE BANKA dioničko društvo, OIB 23057039320</item>
      <item>OPTIMA LEASING d.o.o. za usluge u likvidaciji, OIB 71463153978</item>
      <item>H-ABDUCO društvo s ograničenom odgovornošću za usluge, OIB 13667298928</item>
    </izvorni_sadrzaj>
    <derivirana_varijabla naziv="DomainObject.Predmet.StrankaListFormatedOIB_1"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  <item>Addiko Bank dioničko društvo, OIB 14036333877</item>
      <item>VIPnet, društvo s ograničenom odgovornošću za usluge javnih telekomunikacija, OIB 29524210204</item>
      <item>NEKRETNINE 24 d.o.o. za poslovanje nekretninama, OIB 34776595520</item>
      <item>STAMBENO KOMUNALNO d.o.o. za upravljanje stambeno-poslovnim objkektima, OIB 23871085395</item>
      <item>HEP - Opskrba d.o.o. za opskrbu potrošača električnom, toplinskom energijom i plinom, OIB 63073332379</item>
      <item>ERSTE&amp;STEIERMÄRKISCHE BANKA dioničko društvo, OIB 23057039320</item>
      <item>OPTIMA LEASING d.o.o. za usluge u likvidaciji, OIB 71463153978</item>
      <item>H-ABDUCO društvo s ograničenom odgovornošću za usluge, OIB 13667298928</item>
    </derivirana_varijabla>
  </DomainObject.Predmet.StrankaListFormatedOIB>
  <DomainObject.Predmet.StrankaListFormatedWithAdress>
    <izvorni_sadrzaj>
      <item>JOLLY - JBS društvo ograničene odgovornosti za trgovinu, turizam, ugostiteljstvo i zastupanje, Ante Šupuka 10, 22000 Šibenik</item>
      <item>Ivica Jadrić, Ulica Kneza Domagoja 30, 21210 Solin</item>
      <item>VELPRO - CENTAR društvo s ograničenom odgovornošću za trgovinu i usluge, Marijana Čavića 1, 10000 Zagreb</item>
      <item>Addiko Bank dioničko društvo, Slavonska avenija 6, 10000 Zagreb</item>
      <item>VIPnet, društvo s ograničenom odgovornošću za usluge javnih telekomunikacija, Vrtni put 1, 10000 Zagreb</item>
      <item>NEKRETNINE 24 d.o.o. za poslovanje nekretninama, Bože Peričića 26, 22000 Šibenik</item>
      <item>STAMBENO KOMUNALNO d.o.o. za upravljanje stambeno-poslovnim objkektima, Matije Gupca 66A, 22000 Šibenik</item>
      <item>HEP - Opskrba d.o.o. za opskrbu potrošača električnom, toplinskom energijom i plinom, Ulica grada Vukovara 37, 10000 Zagreb</item>
      <item>ERSTE&amp;STEIERMÄRKISCHE BANKA dioničko društvo, Jadranski Trg 3a, 51000 Rijeka</item>
      <item>OPTIMA LEASING d.o.o. za usluge u likvidaciji, Miramarska 246, 10000 Zagreb</item>
      <item>H-ABDUCO društvo s ograničenom odgovornošću za usluge, Slavonska avenija 6A , 10000 Zagreb</item>
    </izvorni_sadrzaj>
    <derivirana_varijabla naziv="DomainObject.Predmet.StrankaListFormatedWithAdress_1">
      <item>JOLLY - JBS društvo ograničene odgovornosti za trgovinu, turizam, ugostiteljstvo i zastupanje, Ante Šupuka 10, 22000 Šibenik</item>
      <item>Ivica Jadrić, Ulica Kneza Domagoja 30, 21210 Solin</item>
      <item>VELPRO - CENTAR društvo s ograničenom odgovornošću za trgovinu i usluge, Marijana Čavića 1, 10000 Zagreb</item>
      <item>Addiko Bank dioničko društvo, Slavonska avenija 6, 10000 Zagreb</item>
      <item>VIPnet, društvo s ograničenom odgovornošću za usluge javnih telekomunikacija, Vrtni put 1, 10000 Zagreb</item>
      <item>NEKRETNINE 24 d.o.o. za poslovanje nekretninama, Bože Peričića 26, 22000 Šibenik</item>
      <item>STAMBENO KOMUNALNO d.o.o. za upravljanje stambeno-poslovnim objkektima, Matije Gupca 66A, 22000 Šibenik</item>
      <item>HEP - Opskrba d.o.o. za opskrbu potrošača električnom, toplinskom energijom i plinom, Ulica grada Vukovara 37, 10000 Zagreb</item>
      <item>ERSTE&amp;STEIERMÄRKISCHE BANKA dioničko društvo, Jadranski Trg 3a, 51000 Rijeka</item>
      <item>OPTIMA LEASING d.o.o. za usluge u likvidaciji, Miramarska 246, 10000 Zagreb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JOLLY - JBS društvo ograničene odgovornosti za trgovinu, turizam, ugostiteljstvo i zastupanje, OIB 00322433664, Ante Šupuka 10, 22000 Šibenik</item>
      <item>Ivica Jadrić, OIB 28395116681, Ulica Kneza Domagoja 30, 21210 Solin</item>
      <item>VELPRO - CENTAR društvo s ograničenom odgovornošću za trgovinu i usluge, OIB 46660800468, Marijana Čavića 1, 10000 Zagreb</item>
      <item>Addiko Bank dioničko društvo, OIB 14036333877, Slavonska avenija 6, 10000 Zagreb</item>
      <item>VIPnet, društvo s ograničenom odgovornošću za usluge javnih telekomunikacija, OIB 29524210204, Vrtni put 1, 10000 Zagreb</item>
      <item>NEKRETNINE 24 d.o.o. za poslovanje nekretninama, OIB 34776595520, Bože Peričića 26, 22000 Šibenik</item>
      <item>STAMBENO KOMUNALNO d.o.o. za upravljanje stambeno-poslovnim objkektima, OIB 23871085395, Matije Gupca 66A, 22000 Šibenik</item>
      <item>HEP - Opskrba d.o.o. za opskrbu potrošača električnom, toplinskom energijom i plinom, OIB 63073332379, Ulica grada Vukovara 37, 10000 Zagreb</item>
      <item>ERSTE&amp;STEIERMÄRKISCHE BANKA dioničko društvo, OIB 23057039320, Jadranski Trg 3a, 51000 Rijeka</item>
      <item>OPTIMA LEASING d.o.o. za usluge u likvidaciji, OIB 71463153978, Miramarska 246, 10000 Zagreb</item>
      <item>H-ABDUCO društvo s ograničenom odgovornošću za usluge, OIB 13667298928, Slavonska avenija 6A , 10000 Zagreb</item>
    </izvorni_sadrzaj>
    <derivirana_varijabla naziv="DomainObject.Predmet.StrankaListFormatedWithAdressOIB_1">
      <item>JOLLY - JBS društvo ograničene odgovornosti za trgovinu, turizam, ugostiteljstvo i zastupanje, OIB 00322433664, Ante Šupuka 10, 22000 Šibenik</item>
      <item>Ivica Jadrić, OIB 28395116681, Ulica Kneza Domagoja 30, 21210 Solin</item>
      <item>VELPRO - CENTAR društvo s ograničenom odgovornošću za trgovinu i usluge, OIB 46660800468, Marijana Čavića 1, 10000 Zagreb</item>
      <item>Addiko Bank dioničko društvo, OIB 14036333877, Slavonska avenija 6, 10000 Zagreb</item>
      <item>VIPnet, društvo s ograničenom odgovornošću za usluge javnih telekomunikacija, OIB 29524210204, Vrtni put 1, 10000 Zagreb</item>
      <item>NEKRETNINE 24 d.o.o. za poslovanje nekretninama, OIB 34776595520, Bože Peričića 26, 22000 Šibenik</item>
      <item>STAMBENO KOMUNALNO d.o.o. za upravljanje stambeno-poslovnim objkektima, OIB 23871085395, Matije Gupca 66A, 22000 Šibenik</item>
      <item>HEP - Opskrba d.o.o. za opskrbu potrošača električnom, toplinskom energijom i plinom, OIB 63073332379, Ulica grada Vukovara 37, 10000 Zagreb</item>
      <item>ERSTE&amp;STEIERMÄRKISCHE BANKA dioničko društvo, OIB 23057039320, Jadranski Trg 3a, 51000 Rijeka</item>
      <item>OPTIMA LEASING d.o.o. za usluge u likvidaciji, OIB 71463153978, Miramarska 246, 10000 Zagreb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izvorni_sadrzaj>
    <derivirana_varijabla naziv="DomainObject.Predmet.StrankaListNazivFormated_1"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derivirana_varijabla>
  </DomainObject.Predmet.StrankaListNazivFormated>
  <DomainObject.Predmet.StrankaListNazivFormatedOIB>
    <izvorni_sadrzaj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  <item>Addiko Bank dioničko društvo, OIB 14036333877</item>
      <item>VIPnet, društvo s ograničenom odgovornošću za usluge javnih telekomunikacija, OIB 29524210204</item>
      <item>NEKRETNINE 24 d.o.o. za poslovanje nekretninama, OIB 34776595520</item>
      <item>STAMBENO KOMUNALNO d.o.o. za upravljanje stambeno-poslovnim objkektima, OIB 23871085395</item>
      <item>HEP - Opskrba d.o.o. za opskrbu potrošača električnom, toplinskom energijom i plinom, OIB 63073332379</item>
      <item>ERSTE&amp;STEIERMÄRKISCHE BANKA dioničko društvo, OIB 23057039320</item>
      <item>OPTIMA LEASING d.o.o. za usluge u likvidaciji, OIB 71463153978</item>
      <item>H-ABDUCO društvo s ograničenom odgovornošću za usluge, OIB 13667298928</item>
    </izvorni_sadrzaj>
    <derivirana_varijabla naziv="DomainObject.Predmet.StrankaListNazivFormatedOIB_1"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  <item>Addiko Bank dioničko društvo, OIB 14036333877</item>
      <item>VIPnet, društvo s ograničenom odgovornošću za usluge javnih telekomunikacija, OIB 29524210204</item>
      <item>NEKRETNINE 24 d.o.o. za poslovanje nekretninama, OIB 34776595520</item>
      <item>STAMBENO KOMUNALNO d.o.o. za upravljanje stambeno-poslovnim objkektima, OIB 23871085395</item>
      <item>HEP - Opskrba d.o.o. za opskrbu potrošača električnom, toplinskom energijom i plinom, OIB 63073332379</item>
      <item>ERSTE&amp;STEIERMÄRKISCHE BANKA dioničko društvo, OIB 23057039320</item>
      <item>OPTIMA LEASING d.o.o. za usluge u likvidaciji, OIB 71463153978</item>
      <item>H-ABDUCO društvo s ograničenom odgovornošću za usluge, OIB 13667298928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JOLLY - JBS društvo ograničene odgovornosti za trgovinu, turizam, ugostiteljstvo i zastupanje i dr.</izvorni_sadrzaj>
    <derivirana_varijabla naziv="DomainObject.Predmet.StrankaIDrugi_1">JOLLY - JBS društvo ograničene odgovornosti za trgovinu, turizam, ugostiteljstvo i zastupanje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JOLLY - JBS društvo ograničene odgovornosti za trgovinu, turizam, ugostiteljstvo i zastupanje, OIB 00322433664, Ante Šupuka 10, 22000 Šibenik i dr.</izvorni_sadrzaj>
    <derivirana_varijabla naziv="DomainObject.Predmet.StrankaIDrugiAdressOIB_1">JOLLY - JBS društvo ograničene odgovornosti za trgovinu, turizam, ugostiteljstvo i zastupanje, OIB 00322433664, Ante Šupuka 10, 22000 Šibenik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izvorni_sadrzaj>
    <derivirana_varijabla naziv="DomainObject.Predmet.SudioniciListNaziv_1"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derivirana_varijabla>
  </DomainObject.Predmet.SudioniciListNaziv>
  <DomainObject.Predmet.SudioniciListAdressOIB>
    <izvorni_sadrzaj>
      <item>JOLLY - JBS društvo ograničene odgovornosti za trgovinu, turizam, ugostiteljstvo i zastupanje, OIB 00322433664, Ante Šupuka 10,22000 Šibenik</item>
      <item>Ivica Jadrić, OIB 28395116681, Ulica Kneza Domagoja 30,21210 Solin</item>
      <item>VELPRO - CENTAR društvo s ograničenom odgovornošću za trgovinu i usluge, OIB 46660800468, Marijana Čavića 1,10000 Zagreb</item>
      <item>Addiko Bank dioničko društvo, OIB 14036333877, Slavonska avenija 6,10000 Zagreb</item>
      <item>VIPnet, društvo s ograničenom odgovornošću za usluge javnih telekomunikacija, OIB 29524210204, Vrtni put 1,10000 Zagreb</item>
      <item>NEKRETNINE 24 d.o.o. za poslovanje nekretninama, OIB 34776595520, Bože Peričića 26,22000 Šibenik</item>
      <item>STAMBENO KOMUNALNO d.o.o. za upravljanje stambeno-poslovnim objkektima, OIB 23871085395, Matije Gupca 66A,22000 Šibenik</item>
      <item>HEP - Opskrba d.o.o. za opskrbu potrošača električnom, toplinskom energijom i plinom, OIB 63073332379, Ulica grada Vukovara 37,10000 Zagreb</item>
      <item>ERSTE&amp;STEIERMÄRKISCHE BANKA dioničko društvo, OIB 23057039320, Jadranski Trg 3a,51000 Rijeka</item>
      <item>OPTIMA LEASING d.o.o. za usluge u likvidaciji, OIB 71463153978, Miramarska 246,10000 Zagreb</item>
      <item>H-ABDUCO društvo s ograničenom odgovornošću za usluge, OIB 13667298928, Slavonska avenija 6A ,10000 Zagreb</item>
    </izvorni_sadrzaj>
    <derivirana_varijabla naziv="DomainObject.Predmet.SudioniciListAdressOIB_1">
      <item>JOLLY - JBS društvo ograničene odgovornosti za trgovinu, turizam, ugostiteljstvo i zastupanje, OIB 00322433664, Ante Šupuka 10,22000 Šibenik</item>
      <item>Ivica Jadrić, OIB 28395116681, Ulica Kneza Domagoja 30,21210 Solin</item>
      <item>VELPRO - CENTAR društvo s ograničenom odgovornošću za trgovinu i usluge, OIB 46660800468, Marijana Čavića 1,10000 Zagreb</item>
      <item>Addiko Bank dioničko društvo, OIB 14036333877, Slavonska avenija 6,10000 Zagreb</item>
      <item>VIPnet, društvo s ograničenom odgovornošću za usluge javnih telekomunikacija, OIB 29524210204, Vrtni put 1,10000 Zagreb</item>
      <item>NEKRETNINE 24 d.o.o. za poslovanje nekretninama, OIB 34776595520, Bože Peričića 26,22000 Šibenik</item>
      <item>STAMBENO KOMUNALNO d.o.o. za upravljanje stambeno-poslovnim objkektima, OIB 23871085395, Matije Gupca 66A,22000 Šibenik</item>
      <item>HEP - Opskrba d.o.o. za opskrbu potrošača električnom, toplinskom energijom i plinom, OIB 63073332379, Ulica grada Vukovara 37,10000 Zagreb</item>
      <item>ERSTE&amp;STEIERMÄRKISCHE BANKA dioničko društvo, OIB 23057039320, Jadranski Trg 3a,51000 Rijeka</item>
      <item>OPTIMA LEASING d.o.o. za usluge u likvidaciji, OIB 71463153978, Miramarska 246,10000 Zagreb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00322433664</item>
      <item>, OIB 28395116681</item>
      <item>, OIB 46660800468</item>
      <item>, OIB 14036333877</item>
      <item>, OIB 29524210204</item>
      <item>, OIB 34776595520</item>
      <item>, OIB 23871085395</item>
      <item>, OIB 63073332379</item>
      <item>, OIB 23057039320</item>
      <item>, OIB 71463153978</item>
      <item>, OIB 13667298928</item>
    </izvorni_sadrzaj>
    <derivirana_varijabla naziv="DomainObject.Predmet.SudioniciListNazivOIB_1">
      <item>, OIB 00322433664</item>
      <item>, OIB 28395116681</item>
      <item>, OIB 46660800468</item>
      <item>, OIB 14036333877</item>
      <item>, OIB 29524210204</item>
      <item>, OIB 34776595520</item>
      <item>, OIB 23871085395</item>
      <item>, OIB 63073332379</item>
      <item>, OIB 23057039320</item>
      <item>, OIB 71463153978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255</properties:Words>
  <properties:Characters>1273</properties:Characters>
  <properties:Lines>53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2017-11-16T10:09:00Z</dcterms:created>
  <dc:creator>abajlo</dc:creator>
  <cp:lastModifiedBy>Nena Mužanović</cp:lastModifiedBy>
  <cp:lastPrinted>2017-10-23T08:08:00Z</cp:lastPrinted>
  <dcterms:modified xmlns:xsi="http://www.w3.org/2001/XMLSchema-instance" xsi:type="dcterms:W3CDTF">2017-11-16T13:09:00Z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