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bc337" w14:paraId="7cbc337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EF79D0">
        <w:rPr>
          <w:rStyle w:val="Naglaeno"/>
          <w:b w:val="false"/>
        </w:rPr>
        <w:t>1</w:t>
      </w:r>
      <w:r w:rsidR="0029017F">
        <w:rPr>
          <w:rStyle w:val="Naglaeno"/>
          <w:b w:val="false"/>
        </w:rPr>
        <w:t>5</w:t>
      </w:r>
      <w:r w:rsidR="00C931D2">
        <w:rPr>
          <w:rStyle w:val="Naglaeno"/>
          <w:b w:val="false"/>
        </w:rPr>
        <w:t>99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4A6038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C931D2" w:rsidR="00443F69">
      <w:pPr>
        <w:ind w:firstLine="708" w:left="360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</w:t>
      </w:r>
      <w:r w:rsidR="00EF79D0">
        <w:t>Osijek</w:t>
      </w:r>
      <w:r w:rsidR="004A0D7B">
        <w:t>, L. Jagera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C931D2">
        <w:t xml:space="preserve">Markoba </w:t>
      </w:r>
      <w:r w:rsidR="004A6038">
        <w:t>d.o.o.</w:t>
      </w:r>
      <w:r w:rsidR="004F61D9">
        <w:t xml:space="preserve"> </w:t>
      </w:r>
      <w:r w:rsidR="0086401E">
        <w:t xml:space="preserve">za </w:t>
      </w:r>
      <w:r w:rsidR="00C931D2">
        <w:t xml:space="preserve">ugostiteljstvo, </w:t>
      </w:r>
      <w:r w:rsidR="00DB24FC">
        <w:t>trgovinu i usluge</w:t>
      </w:r>
      <w:r w:rsidR="004F61D9">
        <w:t xml:space="preserve">, </w:t>
      </w:r>
      <w:r w:rsidR="00C931D2">
        <w:t>Nuštar, Dvanaest redarstvenika 22</w:t>
      </w:r>
      <w:r w:rsidR="006C4ECC">
        <w:t xml:space="preserve">, </w:t>
      </w:r>
      <w:r w:rsidR="004E39CC">
        <w:t>MBS 0301</w:t>
      </w:r>
      <w:r w:rsidR="004A6038">
        <w:t>81</w:t>
      </w:r>
      <w:r w:rsidR="00C931D2">
        <w:t>247</w:t>
      </w:r>
      <w:r w:rsidR="00331402">
        <w:t xml:space="preserve">, OIB: </w:t>
      </w:r>
      <w:r w:rsidR="00C931D2">
        <w:t>11676432693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DB531E">
        <w:t>2</w:t>
      </w:r>
      <w:r w:rsidR="00E70130">
        <w:t>3</w:t>
      </w:r>
      <w:r w:rsidR="000408AE">
        <w:t xml:space="preserve">. </w:t>
      </w:r>
      <w:r w:rsidR="0086401E">
        <w:t>studenog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3E3227">
        <w:t>Markoba d.o.o. za ugostiteljstvo, trgovinu i usluge, Nuštar, Dvanaest redarstvenika 22, MBS 030181247, OIB: 11676432693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E70130">
        <w:t>8</w:t>
      </w:r>
      <w:r w:rsidR="003E3227">
        <w:t>6</w:t>
      </w:r>
      <w:r w:rsidR="00E70130">
        <w:t>.580,76</w:t>
      </w:r>
      <w:r w:rsidR="00F528AF">
        <w:t xml:space="preserve"> </w:t>
      </w:r>
      <w:r>
        <w:t>kn</w:t>
      </w:r>
      <w:r w:rsidR="0074540E">
        <w:t xml:space="preserve"> na dan </w:t>
      </w:r>
      <w:r w:rsidR="00E70130">
        <w:t>20</w:t>
      </w:r>
      <w:r w:rsidR="0074540E">
        <w:t>.</w:t>
      </w:r>
      <w:r w:rsidR="0046376A">
        <w:t>1</w:t>
      </w:r>
      <w:r w:rsidR="0022147B">
        <w:t>1</w:t>
      </w:r>
      <w:r w:rsidR="0074540E">
        <w:t>.2017</w:t>
      </w:r>
      <w:r>
        <w:t>.</w:t>
      </w:r>
    </w:p>
    <w:p w:rsidRDefault="004D3C2C" w:rsidP="00FA2A24" w:rsidR="004D3C2C">
      <w:pPr>
        <w:ind w:hanging="284" w:left="284"/>
        <w:jc w:val="both"/>
      </w:pPr>
    </w:p>
    <w:p w:rsidRDefault="00224AFF" w:rsidP="00D71700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EF78F4">
        <w:t xml:space="preserve">direktor dužnika </w:t>
      </w:r>
      <w:r w:rsidR="00E70130">
        <w:t>Mario Markobašić</w:t>
      </w:r>
      <w:r w:rsidR="00D71700">
        <w:t xml:space="preserve">, </w:t>
      </w:r>
      <w:r w:rsidR="00E70130">
        <w:t xml:space="preserve">Nuštar, Dvanaest redarstvenika 22, </w:t>
      </w:r>
      <w:r w:rsidR="00AE66C9">
        <w:t xml:space="preserve">OIB </w:t>
      </w:r>
      <w:r w:rsidR="00DB531E">
        <w:t>8</w:t>
      </w:r>
      <w:r w:rsidR="009E7D54">
        <w:t>1</w:t>
      </w:r>
      <w:r w:rsidR="00DB531E">
        <w:t>2</w:t>
      </w:r>
      <w:r w:rsidR="009E7D54">
        <w:t>03874976</w:t>
      </w:r>
      <w:r w:rsidR="00037CE9">
        <w:t xml:space="preserve">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2D76">
        <w:t>1</w:t>
      </w:r>
      <w:r w:rsidR="00775DF3">
        <w:t>5</w:t>
      </w:r>
      <w:r w:rsidR="009E7D54">
        <w:t>99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A2132E">
        <w:t>a</w:t>
      </w:r>
      <w:r w:rsidR="00413C80">
        <w:t xml:space="preserve"> ovlašten</w:t>
      </w:r>
      <w:r w:rsidR="00A2132E">
        <w:t>a</w:t>
      </w:r>
      <w:r w:rsidR="00413C80">
        <w:t xml:space="preserve">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454F1F">
        <w:t>2</w:t>
      </w:r>
      <w:r w:rsidR="009E7D54">
        <w:t>3</w:t>
      </w:r>
      <w:r w:rsidR="007A14C7" w:rsidRPr="007A14C7">
        <w:t xml:space="preserve">. studenog </w:t>
      </w:r>
      <w:r>
        <w:t>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B731EC">
        <w:t>1</w:t>
      </w:r>
      <w:r w:rsidR="009E7D54">
        <w:t>7</w:t>
      </w:r>
      <w:r w:rsidR="005B3A79">
        <w:t>/1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47DEA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96E1C"/>
    <w:rsid w:val="000B0EBD"/>
    <w:rsid w:val="000B72C7"/>
    <w:rsid w:val="000C1C20"/>
    <w:rsid w:val="000C26C6"/>
    <w:rsid w:val="000C4712"/>
    <w:rsid w:val="000C6AA1"/>
    <w:rsid w:val="000C725B"/>
    <w:rsid w:val="000D0569"/>
    <w:rsid w:val="000D12B4"/>
    <w:rsid w:val="000E762A"/>
    <w:rsid w:val="000F61EA"/>
    <w:rsid w:val="000F6941"/>
    <w:rsid w:val="00102060"/>
    <w:rsid w:val="0012059F"/>
    <w:rsid w:val="001347E8"/>
    <w:rsid w:val="001437B2"/>
    <w:rsid w:val="00166BF6"/>
    <w:rsid w:val="00173F18"/>
    <w:rsid w:val="0017565C"/>
    <w:rsid w:val="00177EC7"/>
    <w:rsid w:val="00194011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171C2"/>
    <w:rsid w:val="002207C8"/>
    <w:rsid w:val="0022147B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9017F"/>
    <w:rsid w:val="00297848"/>
    <w:rsid w:val="002A2AF5"/>
    <w:rsid w:val="002A36D6"/>
    <w:rsid w:val="002A3BEF"/>
    <w:rsid w:val="002B4236"/>
    <w:rsid w:val="002C352F"/>
    <w:rsid w:val="002C3D49"/>
    <w:rsid w:val="002D2610"/>
    <w:rsid w:val="002D7681"/>
    <w:rsid w:val="002E574F"/>
    <w:rsid w:val="002F2EC7"/>
    <w:rsid w:val="002F4AAF"/>
    <w:rsid w:val="002F66FE"/>
    <w:rsid w:val="00312DA4"/>
    <w:rsid w:val="003150FD"/>
    <w:rsid w:val="00316796"/>
    <w:rsid w:val="00317905"/>
    <w:rsid w:val="00320C64"/>
    <w:rsid w:val="003276D7"/>
    <w:rsid w:val="00330910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2A2F"/>
    <w:rsid w:val="003A56C0"/>
    <w:rsid w:val="003A610E"/>
    <w:rsid w:val="003B282B"/>
    <w:rsid w:val="003B5119"/>
    <w:rsid w:val="003C01DF"/>
    <w:rsid w:val="003C4B1C"/>
    <w:rsid w:val="003D02B1"/>
    <w:rsid w:val="003D0F26"/>
    <w:rsid w:val="003D2AE6"/>
    <w:rsid w:val="003D495E"/>
    <w:rsid w:val="003D6B3E"/>
    <w:rsid w:val="003E3227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09F"/>
    <w:rsid w:val="00434C25"/>
    <w:rsid w:val="004351D0"/>
    <w:rsid w:val="00436570"/>
    <w:rsid w:val="00443F69"/>
    <w:rsid w:val="004545C4"/>
    <w:rsid w:val="00454F1F"/>
    <w:rsid w:val="00457B91"/>
    <w:rsid w:val="0046376A"/>
    <w:rsid w:val="004638F5"/>
    <w:rsid w:val="004640A1"/>
    <w:rsid w:val="0046632E"/>
    <w:rsid w:val="004710A4"/>
    <w:rsid w:val="00471BFA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038"/>
    <w:rsid w:val="004A6F2C"/>
    <w:rsid w:val="004B490A"/>
    <w:rsid w:val="004C3969"/>
    <w:rsid w:val="004C3A48"/>
    <w:rsid w:val="004D3C2C"/>
    <w:rsid w:val="004D5A26"/>
    <w:rsid w:val="004D6CE6"/>
    <w:rsid w:val="004E1973"/>
    <w:rsid w:val="004E39CC"/>
    <w:rsid w:val="004E466C"/>
    <w:rsid w:val="004E5649"/>
    <w:rsid w:val="004E6A29"/>
    <w:rsid w:val="004F5FE8"/>
    <w:rsid w:val="004F61D9"/>
    <w:rsid w:val="005126B5"/>
    <w:rsid w:val="005159C5"/>
    <w:rsid w:val="00515F79"/>
    <w:rsid w:val="005167FF"/>
    <w:rsid w:val="005178B0"/>
    <w:rsid w:val="00524293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73B76"/>
    <w:rsid w:val="005868D0"/>
    <w:rsid w:val="005931E7"/>
    <w:rsid w:val="005B1166"/>
    <w:rsid w:val="005B3A79"/>
    <w:rsid w:val="005B59B6"/>
    <w:rsid w:val="005B6072"/>
    <w:rsid w:val="005C01B9"/>
    <w:rsid w:val="005C598E"/>
    <w:rsid w:val="005D2A79"/>
    <w:rsid w:val="005D7EC1"/>
    <w:rsid w:val="005E0812"/>
    <w:rsid w:val="005E0CFB"/>
    <w:rsid w:val="005E55B1"/>
    <w:rsid w:val="005F3F47"/>
    <w:rsid w:val="00613D0A"/>
    <w:rsid w:val="006207DD"/>
    <w:rsid w:val="0063248E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5D43"/>
    <w:rsid w:val="006A6EBE"/>
    <w:rsid w:val="006B29B9"/>
    <w:rsid w:val="006B2D9D"/>
    <w:rsid w:val="006B346E"/>
    <w:rsid w:val="006B4F4E"/>
    <w:rsid w:val="006B5168"/>
    <w:rsid w:val="006C36CE"/>
    <w:rsid w:val="006C4ECC"/>
    <w:rsid w:val="006C4FDF"/>
    <w:rsid w:val="006F6DD5"/>
    <w:rsid w:val="006F72C2"/>
    <w:rsid w:val="00711561"/>
    <w:rsid w:val="00712635"/>
    <w:rsid w:val="007253FF"/>
    <w:rsid w:val="0073010A"/>
    <w:rsid w:val="00734726"/>
    <w:rsid w:val="0073789B"/>
    <w:rsid w:val="0074540E"/>
    <w:rsid w:val="007657AA"/>
    <w:rsid w:val="00766D29"/>
    <w:rsid w:val="0077329E"/>
    <w:rsid w:val="00775DF3"/>
    <w:rsid w:val="0078009A"/>
    <w:rsid w:val="00796AED"/>
    <w:rsid w:val="007A14C7"/>
    <w:rsid w:val="007A4540"/>
    <w:rsid w:val="007A5699"/>
    <w:rsid w:val="007B0AB6"/>
    <w:rsid w:val="007B7534"/>
    <w:rsid w:val="007C1B5B"/>
    <w:rsid w:val="007C2BD7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401E"/>
    <w:rsid w:val="008665E1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D3048"/>
    <w:rsid w:val="008E0BE0"/>
    <w:rsid w:val="008F1B6B"/>
    <w:rsid w:val="00901EF5"/>
    <w:rsid w:val="00912CF5"/>
    <w:rsid w:val="00914F33"/>
    <w:rsid w:val="00915CDC"/>
    <w:rsid w:val="00930B0A"/>
    <w:rsid w:val="00930E47"/>
    <w:rsid w:val="00936874"/>
    <w:rsid w:val="00937840"/>
    <w:rsid w:val="0094232B"/>
    <w:rsid w:val="0094702E"/>
    <w:rsid w:val="009525D4"/>
    <w:rsid w:val="009767F2"/>
    <w:rsid w:val="00980E4D"/>
    <w:rsid w:val="00982FC1"/>
    <w:rsid w:val="009A412B"/>
    <w:rsid w:val="009A5E54"/>
    <w:rsid w:val="009B40D7"/>
    <w:rsid w:val="009B46D8"/>
    <w:rsid w:val="009C1900"/>
    <w:rsid w:val="009C2B83"/>
    <w:rsid w:val="009C670C"/>
    <w:rsid w:val="009E5D6D"/>
    <w:rsid w:val="009E7D54"/>
    <w:rsid w:val="00A04792"/>
    <w:rsid w:val="00A07CA2"/>
    <w:rsid w:val="00A1285B"/>
    <w:rsid w:val="00A2132E"/>
    <w:rsid w:val="00A214C9"/>
    <w:rsid w:val="00A23BFB"/>
    <w:rsid w:val="00A405B5"/>
    <w:rsid w:val="00A41F76"/>
    <w:rsid w:val="00A4222B"/>
    <w:rsid w:val="00A4346C"/>
    <w:rsid w:val="00A46436"/>
    <w:rsid w:val="00A519A5"/>
    <w:rsid w:val="00A56ACB"/>
    <w:rsid w:val="00A57AB7"/>
    <w:rsid w:val="00A633F9"/>
    <w:rsid w:val="00A63F24"/>
    <w:rsid w:val="00A74747"/>
    <w:rsid w:val="00A81194"/>
    <w:rsid w:val="00A8702F"/>
    <w:rsid w:val="00AA6B6E"/>
    <w:rsid w:val="00AB7B53"/>
    <w:rsid w:val="00AC2A7E"/>
    <w:rsid w:val="00AD0676"/>
    <w:rsid w:val="00AD17F4"/>
    <w:rsid w:val="00AD251E"/>
    <w:rsid w:val="00AE66C9"/>
    <w:rsid w:val="00B00E40"/>
    <w:rsid w:val="00B24B41"/>
    <w:rsid w:val="00B25F6A"/>
    <w:rsid w:val="00B32948"/>
    <w:rsid w:val="00B41500"/>
    <w:rsid w:val="00B56125"/>
    <w:rsid w:val="00B67389"/>
    <w:rsid w:val="00B731EC"/>
    <w:rsid w:val="00B82540"/>
    <w:rsid w:val="00B931A9"/>
    <w:rsid w:val="00B95B20"/>
    <w:rsid w:val="00BA0255"/>
    <w:rsid w:val="00BA204A"/>
    <w:rsid w:val="00BD7ADD"/>
    <w:rsid w:val="00BE33FF"/>
    <w:rsid w:val="00BE6FE1"/>
    <w:rsid w:val="00BF32DE"/>
    <w:rsid w:val="00C04A19"/>
    <w:rsid w:val="00C2016D"/>
    <w:rsid w:val="00C321D1"/>
    <w:rsid w:val="00C43CDA"/>
    <w:rsid w:val="00C52D76"/>
    <w:rsid w:val="00C56925"/>
    <w:rsid w:val="00C66216"/>
    <w:rsid w:val="00C831D9"/>
    <w:rsid w:val="00C8590C"/>
    <w:rsid w:val="00C931D2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01DA0"/>
    <w:rsid w:val="00D024F1"/>
    <w:rsid w:val="00D212DB"/>
    <w:rsid w:val="00D22877"/>
    <w:rsid w:val="00D23251"/>
    <w:rsid w:val="00D24D2F"/>
    <w:rsid w:val="00D32BDC"/>
    <w:rsid w:val="00D505FE"/>
    <w:rsid w:val="00D64021"/>
    <w:rsid w:val="00D71700"/>
    <w:rsid w:val="00D745AC"/>
    <w:rsid w:val="00D77EA4"/>
    <w:rsid w:val="00D85974"/>
    <w:rsid w:val="00D97782"/>
    <w:rsid w:val="00DA146A"/>
    <w:rsid w:val="00DA2EA6"/>
    <w:rsid w:val="00DA3DF6"/>
    <w:rsid w:val="00DA4636"/>
    <w:rsid w:val="00DB24FC"/>
    <w:rsid w:val="00DB4D59"/>
    <w:rsid w:val="00DB531E"/>
    <w:rsid w:val="00DD5FFB"/>
    <w:rsid w:val="00DD6682"/>
    <w:rsid w:val="00DE1523"/>
    <w:rsid w:val="00DE5F69"/>
    <w:rsid w:val="00E16CD8"/>
    <w:rsid w:val="00E23AF8"/>
    <w:rsid w:val="00E26944"/>
    <w:rsid w:val="00E27BF4"/>
    <w:rsid w:val="00E313B6"/>
    <w:rsid w:val="00E50DDF"/>
    <w:rsid w:val="00E60C19"/>
    <w:rsid w:val="00E64462"/>
    <w:rsid w:val="00E70130"/>
    <w:rsid w:val="00E84847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23A"/>
    <w:rsid w:val="00ED68FE"/>
    <w:rsid w:val="00EF78F4"/>
    <w:rsid w:val="00EF79D0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D1DC5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69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2694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2694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94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94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69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2694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2694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94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94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1599</izvorni_sadrzaj>
    <derivirana_varijabla naziv="DomainObject.Predmet.Broj_1">1599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2017.</izvorni_sadrzaj>
    <derivirana_varijabla naziv="DomainObject.Predmet.DatumOsnivanja_1">22.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St-1599/2017</izvorni_sadrzaj>
    <derivirana_varijabla naziv="DomainObject.Predmet.OznakaBroj_1">St-1599/2017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Markoba d.o.o. za ugostiteljstvo, trgovinu i usluge</izvorni_sadrzaj>
    <derivirana_varijabla naziv="DomainObject.Predmet.ProtustrankaFormated_1">  Markoba d.o.o. za ugostiteljstvo, trgovinu i usluge</derivirana_varijabla>
  </DomainObject.Predmet.ProtustrankaFormated>
  <DomainObject.Predmet.ProtustrankaFormatedOIB>
    <izvorni_sadrzaj>  Markoba d.o.o. za ugostiteljstvo, trgovinu i usluge, OIB 11676432693</izvorni_sadrzaj>
    <derivirana_varijabla naziv="DomainObject.Predmet.ProtustrankaFormatedOIB_1">  Markoba d.o.o. za ugostiteljstvo, trgovinu i usluge, OIB 11676432693</derivirana_varijabla>
  </DomainObject.Predmet.ProtustrankaFormatedOIB>
  <DomainObject.Predmet.ProtustrankaFormatedWithAdress>
    <izvorni_sadrzaj> Markoba d.o.o. za ugostiteljstvo, trgovinu i usluge, Dvanaest redarstvenika 22, 32221 Nuštar</izvorni_sadrzaj>
    <derivirana_varijabla naziv="DomainObject.Predmet.ProtustrankaFormatedWithAdress_1"> Markoba d.o.o. za ugostiteljstvo, trgovinu i usluge, Dvanaest redarstvenika 22, 32221 Nuštar</derivirana_varijabla>
  </DomainObject.Predmet.ProtustrankaFormatedWithAdress>
  <DomainObject.Predmet.ProtustrankaFormatedWithAdressOIB>
    <izvorni_sadrzaj> Markoba d.o.o. za ugostiteljstvo, trgovinu i usluge, OIB 11676432693, Dvanaest redarstvenika 22, 32221 Nuštar</izvorni_sadrzaj>
    <derivirana_varijabla naziv="DomainObject.Predmet.ProtustrankaFormatedWithAdressOIB_1"> Markoba d.o.o. za ugostiteljstvo, trgovinu i usluge, OIB 11676432693, Dvanaest redarstvenika 22, 32221 Nuštar</derivirana_varijabla>
  </DomainObject.Predmet.ProtustrankaFormatedWithAdressOIB>
  <DomainObject.Predmet.ProtustrankaWithAdress>
    <izvorni_sadrzaj>Markoba d.o.o. za ugostiteljstvo, trgovinu i usluge Dvanaest redarstvenika 22, 32221 Nuštar</izvorni_sadrzaj>
    <derivirana_varijabla naziv="DomainObject.Predmet.ProtustrankaWithAdress_1">Markoba d.o.o. za ugostiteljstvo, trgovinu i usluge Dvanaest redarstvenika 22, 32221 Nuštar</derivirana_varijabla>
  </DomainObject.Predmet.ProtustrankaWithAdress>
  <DomainObject.Predmet.ProtustrankaWithAdressOIB>
    <izvorni_sadrzaj>Markoba d.o.o. za ugostiteljstvo, trgovinu i usluge, OIB 11676432693, Dvanaest redarstvenika 22, 32221 Nuštar</izvorni_sadrzaj>
    <derivirana_varijabla naziv="DomainObject.Predmet.ProtustrankaWithAdressOIB_1">Markoba d.o.o. za ugostiteljstvo, trgovinu i usluge, OIB 11676432693, Dvanaest redarstvenika 22, 32221 Nuštar</derivirana_varijabla>
  </DomainObject.Predmet.ProtustrankaWithAdressOIB>
  <DomainObject.Predmet.ProtustrankaNazivFormated>
    <izvorni_sadrzaj>Markoba d.o.o. za ugostiteljstvo, trgovinu i usluge</izvorni_sadrzaj>
    <derivirana_varijabla naziv="DomainObject.Predmet.ProtustrankaNazivFormated_1">Markoba d.o.o. za ugostiteljstvo, trgovinu i usluge</derivirana_varijabla>
  </DomainObject.Predmet.ProtustrankaNazivFormated>
  <DomainObject.Predmet.ProtustrankaNazivFormatedOIB>
    <izvorni_sadrzaj>Markoba d.o.o. za ugostiteljstvo, trgovinu i usluge, OIB 11676432693</izvorni_sadrzaj>
    <derivirana_varijabla naziv="DomainObject.Predmet.ProtustrankaNazivFormatedOIB_1">Markoba d.o.o. za ugostiteljstvo, trgovinu i usluge, OIB 11676432693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Markoba d.o.o. za ugostiteljstvo, trgovinu i usluge</item>
    </izvorni_sadrzaj>
    <derivirana_varijabla naziv="DomainObject.Predmet.ProtuStrankaListFormated_1">
      <item>Markoba d.o.o. za ugostiteljstvo, trgovinu i usluge</item>
    </derivirana_varijabla>
  </DomainObject.Predmet.ProtuStrankaListFormated>
  <DomainObject.Predmet.ProtuStrankaListFormatedOIB>
    <izvorni_sadrzaj>
      <item>Markoba d.o.o. za ugostiteljstvo, trgovinu i usluge, OIB 11676432693</item>
    </izvorni_sadrzaj>
    <derivirana_varijabla naziv="DomainObject.Predmet.ProtuStrankaListFormatedOIB_1">
      <item>Markoba d.o.o. za ugostiteljstvo, trgovinu i usluge, OIB 11676432693</item>
    </derivirana_varijabla>
  </DomainObject.Predmet.ProtuStrankaListFormatedOIB>
  <DomainObject.Predmet.ProtuStrankaListFormatedWithAdress>
    <izvorni_sadrzaj>
      <item>Markoba d.o.o. za ugostiteljstvo, trgovinu i usluge, Dvanaest redarstvenika 22, 32221 Nuštar</item>
    </izvorni_sadrzaj>
    <derivirana_varijabla naziv="DomainObject.Predmet.ProtuStrankaListFormatedWithAdress_1">
      <item>Markoba d.o.o. za ugostiteljstvo, trgovinu i usluge, Dvanaest redarstvenika 22, 32221 Nuštar</item>
    </derivirana_varijabla>
  </DomainObject.Predmet.ProtuStrankaListFormatedWithAdress>
  <DomainObject.Predmet.ProtuStrankaListFormatedWithAdressOIB>
    <izvorni_sadrzaj>
      <item>Markoba d.o.o. za ugostiteljstvo, trgovinu i usluge, OIB 11676432693, Dvanaest redarstvenika 22, 32221 Nuštar</item>
    </izvorni_sadrzaj>
    <derivirana_varijabla naziv="DomainObject.Predmet.ProtuStrankaListFormatedWithAdressOIB_1">
      <item>Markoba d.o.o. za ugostiteljstvo, trgovinu i usluge, OIB 11676432693, Dvanaest redarstvenika 22, 32221 Nuštar</item>
    </derivirana_varijabla>
  </DomainObject.Predmet.ProtuStrankaListFormatedWithAdressOIB>
  <DomainObject.Predmet.ProtuStrankaListNazivFormated>
    <izvorni_sadrzaj>
      <item>Markoba d.o.o. za ugostiteljstvo, trgovinu i usluge</item>
    </izvorni_sadrzaj>
    <derivirana_varijabla naziv="DomainObject.Predmet.ProtuStrankaListNazivFormated_1">
      <item>Markoba d.o.o. za ugostiteljstvo, trgovinu i usluge</item>
    </derivirana_varijabla>
  </DomainObject.Predmet.ProtuStrankaListNazivFormated>
  <DomainObject.Predmet.ProtuStrankaListNazivFormatedOIB>
    <izvorni_sadrzaj>
      <item>Markoba d.o.o. za ugostiteljstvo, trgovinu i usluge, OIB 11676432693</item>
    </izvorni_sadrzaj>
    <derivirana_varijabla naziv="DomainObject.Predmet.ProtuStrankaListNazivFormatedOIB_1">
      <item>Markoba d.o.o. za ugostiteljstvo, trgovinu i usluge, OIB 11676432693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Markoba d.o.o. za ugostiteljstvo, trgovinu i usluge</izvorni_sadrzaj>
    <derivirana_varijabla naziv="DomainObject.Predmet.ProtustrankaIDrugi_1">Markoba d.o.o.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Markoba d.o.o. za ugostiteljstvo, trgovinu i usluge, OIB 11676432693, Dvanaest redarstvenika 22, 32221 Nuštar</izvorni_sadrzaj>
    <derivirana_varijabla naziv="DomainObject.Predmet.ProtustrankaIDrugiAdressOIB_1">Markoba d.o.o. za ugostiteljstvo, trgovinu i usluge, OIB 11676432693, Dvanaest redarstvenika 22,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Markoba d.o.o. za ugostiteljstvo, trgovinu i usluge</item>
    </izvorni_sadrzaj>
    <derivirana_varijabla naziv="DomainObject.Predmet.SudioniciListNaziv_1">
      <item>FINA RC OSIJEK</item>
      <item>Markoba d.o.o. za ugostiteljstvo, trgovinu i usluge</item>
    </derivirana_varijabla>
  </DomainObject.Predmet.SudioniciListNaziv>
  <DomainObject.Predmet.SudioniciListAdressOIB>
    <izvorni_sadrzaj>
      <item>FINA RC OSIJEK, OIB 85821130368</item>
      <item>Markoba d.o.o. za ugostiteljstvo, trgovinu i usluge, OIB 11676432693, Dvanaest redarstvenika 22,32221 Nuštar</item>
    </izvorni_sadrzaj>
    <derivirana_varijabla naziv="DomainObject.Predmet.SudioniciListAdressOIB_1">
      <item>FINA RC OSIJEK, OIB 85821130368</item>
      <item>Markoba d.o.o. za ugostiteljstvo, trgovinu i usluge, OIB 11676432693, Dvanaest redarstvenika 22,32221 Nuštar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11676432693</item>
    </izvorni_sadrzaj>
    <derivirana_varijabla naziv="DomainObject.Predmet.SudioniciListNazivOIB_1">
      <item>, OIB 85821130368</item>
      <item>, OIB 11676432693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E8344E-06FA-4DFE-92B3-6F6D87E3E1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409</properties:Words>
  <properties:Characters>2214</properties:Characters>
  <properties:Lines>52</properties:Lines>
  <properties:Paragraphs>16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2017-09-20T07:12:00Z</cp:lastPrinted>
  <dcterms:modified xmlns:xsi="http://www.w3.org/2001/XMLSchema-instance" xsi:type="dcterms:W3CDTF">2017-11-23T08:58:00Z</dcterms:modified>
  <cp:revision>35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