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ffb3" w14:paraId="1f7ffb3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8B6170">
        <w:t>8</w:t>
      </w:r>
      <w:r w:rsidR="006B5F80">
        <w:t>44</w:t>
      </w:r>
      <w:r w:rsidR="00335F93">
        <w:t>/1</w:t>
      </w:r>
      <w:r w:rsidR="00D86986">
        <w:t>8</w:t>
      </w:r>
      <w:r w:rsidR="00335F93">
        <w:t>-</w:t>
      </w:r>
      <w:r w:rsidR="006B5F80">
        <w:t>16</w:t>
      </w:r>
    </w:p>
    <w:p w:rsidRDefault="009750F1" w:rsidP="009750F1" w:rsidR="009750F1" w:rsidRPr="00D21A2C"/>
    <w:p w:rsidRDefault="009750F1" w:rsidP="009750F1" w:rsidR="00FD02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FD02E7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8C581C" w:rsidP="00A31D1E" w:rsidR="008C581C">
      <w:pPr>
        <w:jc w:val="both"/>
      </w:pPr>
    </w:p>
    <w:p w:rsidRDefault="007B563B" w:rsidP="00514F01" w:rsidR="00514F01">
      <w:pPr>
        <w:jc w:val="both"/>
      </w:pPr>
      <w:r>
        <w:tab/>
      </w:r>
      <w:r w:rsidR="00091BC3" w:rsidRPr="00611430">
        <w:t xml:space="preserve">Trgovački sud u Osijeku, po sucu mr. sc. Tihomiru Kovačeviću, kao stečajnom sucu, povodom prijedloga FINANCIJSKE AGENCIJE ZAGREB, Regionalni centar </w:t>
      </w:r>
      <w:r w:rsidR="00091BC3">
        <w:t>Osijek, L. Jagera 3</w:t>
      </w:r>
      <w:r w:rsidR="00091BC3" w:rsidRPr="00611430">
        <w:t xml:space="preserve">, </w:t>
      </w:r>
      <w:r w:rsidR="00091BC3">
        <w:t xml:space="preserve">OIB 85821130368 za </w:t>
      </w:r>
      <w:r w:rsidR="00091BC3" w:rsidRPr="0041082E">
        <w:t xml:space="preserve">otvaranje stečajnog postupka nad dužnikom </w:t>
      </w:r>
      <w:r w:rsidR="00091BC3">
        <w:t>DANIJELA ORLOVAC</w:t>
      </w:r>
      <w:r w:rsidR="00091BC3" w:rsidRPr="003D00E9">
        <w:t xml:space="preserve"> </w:t>
      </w:r>
      <w:r w:rsidR="00091BC3">
        <w:t>j.</w:t>
      </w:r>
      <w:r w:rsidR="00091BC3" w:rsidRPr="003D00E9">
        <w:t xml:space="preserve">d.o.o. za </w:t>
      </w:r>
      <w:r w:rsidR="00091BC3">
        <w:t>ugostiteljstvo, Osijek, Ivana Gundulića 62</w:t>
      </w:r>
      <w:r w:rsidR="00091BC3" w:rsidRPr="003D00E9">
        <w:t>, MBS 0</w:t>
      </w:r>
      <w:r w:rsidR="00091BC3">
        <w:t>30187368</w:t>
      </w:r>
      <w:r w:rsidR="00091BC3" w:rsidRPr="003D00E9">
        <w:t xml:space="preserve">, OIB </w:t>
      </w:r>
      <w:r w:rsidR="00091BC3">
        <w:t>84727165719</w:t>
      </w:r>
      <w:r w:rsidR="00514F01" w:rsidRPr="0041082E">
        <w:t xml:space="preserve">, dana </w:t>
      </w:r>
      <w:r w:rsidR="003014F4">
        <w:t>11</w:t>
      </w:r>
      <w:r w:rsidR="00514F01" w:rsidRPr="0041082E">
        <w:t xml:space="preserve">. </w:t>
      </w:r>
      <w:r w:rsidR="00C433B2">
        <w:t>rujn</w:t>
      </w:r>
      <w:r w:rsidR="00514F01">
        <w:t>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FD02E7" w:rsidP="00514F01" w:rsidR="00FD02E7">
      <w:pPr>
        <w:ind w:firstLine="708"/>
        <w:jc w:val="both"/>
      </w:pPr>
    </w:p>
    <w:p w:rsidRDefault="00514F01" w:rsidP="00514F01" w:rsidR="00514F01">
      <w:pPr>
        <w:ind w:firstLine="708"/>
        <w:jc w:val="center"/>
      </w:pPr>
      <w:r w:rsidRPr="00F15533">
        <w:t>r i j e š i o   j e</w:t>
      </w:r>
    </w:p>
    <w:p w:rsidRDefault="00FD02E7" w:rsidP="00514F01" w:rsidR="00FD02E7" w:rsidRPr="00F15533">
      <w:pPr>
        <w:ind w:firstLine="708"/>
        <w:jc w:val="center"/>
      </w:pPr>
    </w:p>
    <w:p w:rsidRDefault="008C581C" w:rsidP="00514F01" w:rsidR="008C581C">
      <w:pPr>
        <w:jc w:val="both"/>
      </w:pPr>
    </w:p>
    <w:p w:rsidRDefault="00514F01" w:rsidP="006B5F80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6B5F80" w:rsidRPr="006B5F80">
        <w:t>DANIJELA ORLOVAC j.d.o.o. za ugostiteljstvo, Osijek, Ivana Gundulića 62, MBS 030187368, OIB 84727165719</w:t>
      </w:r>
      <w:r w:rsidR="00160C37">
        <w:t xml:space="preserve"> </w:t>
      </w:r>
      <w:r>
        <w:t>s pozivom na broj HR05 272-</w:t>
      </w:r>
      <w:r w:rsidR="003014F4">
        <w:t>8</w:t>
      </w:r>
      <w:r w:rsidR="00091BC3">
        <w:t>44</w:t>
      </w:r>
      <w:r>
        <w:t>-1</w:t>
      </w:r>
      <w:r w:rsidR="00D86986">
        <w:t>8</w:t>
      </w:r>
      <w:r>
        <w:t xml:space="preserve"> kod Hrvatske poštanske banke iznos od </w:t>
      </w:r>
      <w:r w:rsidR="008B6170" w:rsidRPr="008B6170">
        <w:rPr>
          <w:color w:val="000000"/>
        </w:rPr>
        <w:t>33.880</w:t>
      </w:r>
      <w:r w:rsidR="00947EDA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272BCB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  <w:r w:rsidR="003370A4">
        <w:t>.</w:t>
      </w:r>
    </w:p>
    <w:p w:rsidRDefault="00FD02E7" w:rsidP="00514F01" w:rsidR="00FD02E7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FD02E7" w:rsidP="00FD02E7" w:rsidR="00FD02E7"/>
    <w:p w:rsidRDefault="00091BC3" w:rsidP="00091BC3" w:rsidR="00091BC3">
      <w:pPr>
        <w:jc w:val="both"/>
      </w:pPr>
    </w:p>
    <w:p w:rsidRDefault="00091BC3" w:rsidP="00091BC3" w:rsidR="00091BC3">
      <w:pPr>
        <w:ind w:firstLine="720"/>
        <w:jc w:val="both"/>
      </w:pPr>
      <w:r>
        <w:t xml:space="preserve">Dana 8.05.2018. zaprimljen je na ovome sudu zahtjev FINE Regionalni centar Osijek, Podružnica Osijek, klasa: 110-07/18-01/04 Ur. broj 04-06-18-1966 od 7.05.2018. godine, za otvaranje stečajnog postupka nad dužnikom </w:t>
      </w:r>
      <w:r w:rsidRPr="00615D7E">
        <w:t>DANIJELA ORLOVAC j.d.o.o. za ugostiteljstvo, Osijek, Ivana Gundulića 62, MBS 030187368, OIB 84727165719</w:t>
      </w:r>
      <w:r>
        <w:t>, temeljem odredbe čl. 110. st. 1. Stečajnog zakona (NN 71/15 i 104/17, dalje: SZ).</w:t>
      </w:r>
    </w:p>
    <w:p w:rsidRDefault="00091BC3" w:rsidP="00091BC3" w:rsidR="00091BC3">
      <w:pPr>
        <w:ind w:firstLine="720"/>
        <w:jc w:val="both"/>
      </w:pPr>
    </w:p>
    <w:p w:rsidRDefault="00091BC3" w:rsidP="00091BC3" w:rsidR="00091BC3">
      <w:pPr>
        <w:ind w:firstLine="720"/>
        <w:jc w:val="both"/>
      </w:pPr>
      <w:r>
        <w:lastRenderedPageBreak/>
        <w:t>U prijedlogu je navela da na dan 4</w:t>
      </w:r>
      <w:r w:rsidRPr="00C92E83">
        <w:t>.05.2018</w:t>
      </w:r>
      <w:r>
        <w:t>. dužnik u Očevidniku redoslijeda osnova za plaćanje ima evidentirane neizvršene osnove za plaćanje u neprekinutom razdoblju od 120 dana, u ukupnom iznosu od 24.898,64 kn, u koji iznos je uračunata kamata i naknada FINE za provedbe ovrhe na novčanim sredstvima dužnika. Navodi da dužnik ima 1 zaposlenog radnika.</w:t>
      </w:r>
    </w:p>
    <w:p w:rsidRDefault="00091BC3" w:rsidP="00091BC3" w:rsidR="00091BC3">
      <w:pPr>
        <w:ind w:firstLine="720"/>
        <w:jc w:val="both"/>
      </w:pPr>
    </w:p>
    <w:p w:rsidRDefault="00091BC3" w:rsidP="00091BC3" w:rsidR="00091BC3">
      <w:pPr>
        <w:ind w:firstLine="720"/>
        <w:jc w:val="both"/>
      </w:pPr>
      <w:r>
        <w:t>Dostavlja popis računa i oročenih novčanih sredstava dužnika na dan 4</w:t>
      </w:r>
      <w:r w:rsidRPr="001C7CF7">
        <w:t>.</w:t>
      </w:r>
      <w:r>
        <w:t>05</w:t>
      </w:r>
      <w:r w:rsidRPr="001C7CF7">
        <w:t>.201</w:t>
      </w:r>
      <w:r>
        <w:t xml:space="preserve">8., te navodi da na temelju čl. 112. st. 5. SZ dužnik na ime predujma za namirenje troškova stečajnog postupka nema zaplijenjena novčana sredstva na dan </w:t>
      </w:r>
      <w:r w:rsidRPr="005228C2">
        <w:t>4.05.2018</w:t>
      </w:r>
      <w:r>
        <w:t xml:space="preserve">. </w:t>
      </w:r>
    </w:p>
    <w:p w:rsidRDefault="00E539AF" w:rsidP="00091BC3" w:rsidR="00E539AF">
      <w:pPr>
        <w:ind w:right="-335"/>
        <w:jc w:val="both"/>
      </w:pPr>
    </w:p>
    <w:p w:rsidRDefault="00E539AF" w:rsidP="0074465A" w:rsidR="00846A27">
      <w:pPr>
        <w:ind w:right="-335"/>
        <w:jc w:val="both"/>
      </w:pPr>
      <w:r>
        <w:tab/>
      </w:r>
      <w:r w:rsidR="00514F01">
        <w:t xml:space="preserve">Na ročištu radi izjašnjenja o prijedlogu za otvaranje stečajnog postupka i ročišta radi rasprave o uvjetima za otvaranje stečajnog postupka nad dužnikom, održanom </w:t>
      </w:r>
      <w:r w:rsidR="003014F4">
        <w:t>11</w:t>
      </w:r>
      <w:r w:rsidR="00514F01">
        <w:t>.0</w:t>
      </w:r>
      <w:r w:rsidR="0061105B">
        <w:t>9</w:t>
      </w:r>
      <w:r w:rsidR="00514F01">
        <w:t>.2018.  godine, privremen</w:t>
      </w:r>
      <w:r w:rsidR="00FD02E7">
        <w:t>a</w:t>
      </w:r>
      <w:r w:rsidR="00514F01">
        <w:t xml:space="preserve"> stečajn</w:t>
      </w:r>
      <w:r w:rsidR="00FD02E7">
        <w:t>a</w:t>
      </w:r>
      <w:r w:rsidR="00514F01">
        <w:t xml:space="preserve"> upravitelj</w:t>
      </w:r>
      <w:r w:rsidR="00FD02E7">
        <w:t>ica</w:t>
      </w:r>
      <w:r w:rsidR="00514F01">
        <w:t xml:space="preserve"> je izloži</w:t>
      </w:r>
      <w:r w:rsidR="00FD02E7">
        <w:t>la</w:t>
      </w:r>
      <w:r w:rsidR="00514F01">
        <w:t xml:space="preserve"> svoje pisano izvješće od</w:t>
      </w:r>
      <w:r w:rsidR="00514F01" w:rsidRPr="00A128F1">
        <w:t xml:space="preserve"> </w:t>
      </w:r>
      <w:r w:rsidR="00160C37">
        <w:t>3</w:t>
      </w:r>
      <w:r w:rsidR="00514F01" w:rsidRPr="00A128F1">
        <w:t>.</w:t>
      </w:r>
      <w:r w:rsidR="00514F01">
        <w:t>0</w:t>
      </w:r>
      <w:r w:rsidR="00D01475">
        <w:t>9</w:t>
      </w:r>
      <w:r w:rsidR="00514F01" w:rsidRPr="00A128F1">
        <w:t>.201</w:t>
      </w:r>
      <w:r w:rsidR="00514F01">
        <w:t>8</w:t>
      </w:r>
      <w:r w:rsidR="00514F01" w:rsidRPr="00A128F1">
        <w:t xml:space="preserve">. godine koje se nalazi u spisu na listu broj </w:t>
      </w:r>
      <w:r w:rsidR="00D01475">
        <w:t>1</w:t>
      </w:r>
      <w:r w:rsidR="0074465A">
        <w:t>9</w:t>
      </w:r>
      <w:r w:rsidR="00514F01" w:rsidRPr="00F16487">
        <w:t>-</w:t>
      </w:r>
      <w:r w:rsidR="0074465A">
        <w:t>22</w:t>
      </w:r>
      <w:r w:rsidR="00514F01">
        <w:t xml:space="preserve"> i izvršen je uvid u dokumentaciju u spisu, te je utvrđeno da kod stečajnog dužnika postoje stečajni razlozi predviđeni člankom 5. SZ-a jer je</w:t>
      </w:r>
      <w:r w:rsidR="00514F01" w:rsidRPr="003B191D">
        <w:t xml:space="preserve"> </w:t>
      </w:r>
      <w:r w:rsidR="00514F01">
        <w:t>utvrđeno</w:t>
      </w:r>
      <w:r w:rsidR="00514F01" w:rsidRPr="003B191D">
        <w:t xml:space="preserve"> da je dužnik neli</w:t>
      </w:r>
      <w:r w:rsidR="00514F01">
        <w:t>kvidan i nesposoban za plaćanje</w:t>
      </w:r>
      <w:r w:rsidR="00514F01" w:rsidRPr="003B191D">
        <w:t>.</w:t>
      </w:r>
      <w:r w:rsidR="00514F01">
        <w:t xml:space="preserve"> Kako dužnik nema imovin</w:t>
      </w:r>
      <w:r w:rsidR="004202D9">
        <w:t xml:space="preserve">u </w:t>
      </w:r>
      <w:r w:rsidR="00514F01" w:rsidRPr="00D3064F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D3064F">
        <w:t xml:space="preserve"> u iznosu od</w:t>
      </w:r>
      <w:r w:rsidR="00820518">
        <w:t xml:space="preserve"> </w:t>
      </w:r>
      <w:r w:rsidR="008B6170" w:rsidRPr="008B6170">
        <w:t>33.880</w:t>
      </w:r>
      <w:r w:rsidR="00240F73" w:rsidRPr="00240F73">
        <w:t xml:space="preserve">,00 kn </w:t>
      </w:r>
      <w:r w:rsidR="007F6BA7">
        <w:t xml:space="preserve">i to </w:t>
      </w:r>
      <w:r w:rsidR="0074465A">
        <w:t>potvrda općinskog suda da dužnik nema imovine u iznosu 20,00 kn, potvrda autokluba o vozilima u iznosu od 18,00 kn, poštanski troškovi prethodnog postupka (slanje poziva na dostavu dokumentacije) u ukupnom iznosu od 11,50 kn u skladu s Cjenikom poštanskih usluga, jednokratna nagrada privremenom stečajnom upravitelju za obavljene poslove u prethodnom stečajnom postupku, čl. 4. Uredba o kriterijima i načinu obračuna i plaćanja nagrade stečajnim upraviteljima (Narodne novine 105/15) u iznosu od 4.000,00 kn, trošak knjigovodstvenih usluga (mjesečno 1.000,00 kn x 12 mjeseci) u iznosu od 12.000,00 kn u skladu s prosječnom cijenom takvih usluga na tržištu, arhiviranje dokumentacije/pohrana dokumentacije u skladu sa Zakonom o arhivskom gradivu i arhivima prema Cjeniku u iznosu od 3.000,00 kn, naknada banci za trošak otvaranja i vođenja računa (u iznosu od cca 60,00 kn x 12 mjeseci) u ukupnom iznosu od 720,00 kn u skladu s prosječnom naknadom prema Cjeniku financijskih institucija za usluge platnog prometa na tržištu, trošak izrade pečata u iznosu od 150,00 kn u skladu s prosječnom važećom cijenom takvih usluga na tržištu, nagrada stečajnom upravitelju – prema čl. 5. toč. 1. i čl. 7. Uredbe o kriterijima i načinu obračuna i plaćanja nagrade stečajnim upraviteljima) u iznosu od 10.000,00 kn, naknada FINA-i za 2 objave GFI – POD (1 objava 230,00 kn) ukupno u iznosu od 460,00 kn u skladu s Cjenikom FINE propisanim Pravilnikom o vrstama i visini naknada za uslugu javne objave dokumentacije iz Registra godišnjih financijskih izvještaja (Narodne novine br. 1/16), paušalna sudska pristojba u stečajnom postupku, Tbr. 24. Zakona o sudskim prist</w:t>
      </w:r>
      <w:r w:rsidR="00272BCB">
        <w:t xml:space="preserve">ojbama u iznosu od 2.000,00 kn, </w:t>
      </w:r>
      <w:r w:rsidR="0074465A">
        <w:t>sudske pristojbe, državni biljezi i druge admini</w:t>
      </w:r>
      <w:r w:rsidR="00272BCB">
        <w:t xml:space="preserve">strativne pristojbe 1.000,00 kn, </w:t>
      </w:r>
      <w:r w:rsidR="0074465A">
        <w:t xml:space="preserve">poštanski i telefonski troškovi stečajnog upravitelja u iznosu od 500,50 </w:t>
      </w:r>
      <w:r>
        <w:t>kn</w:t>
      </w:r>
      <w:r w:rsidR="00606C6D">
        <w:rPr>
          <w:color w:val="000000"/>
        </w:rPr>
        <w:t xml:space="preserve">, u roku od </w:t>
      </w:r>
      <w:r w:rsidR="00A0434E">
        <w:rPr>
          <w:color w:val="000000"/>
        </w:rPr>
        <w:t>15 dana</w:t>
      </w:r>
      <w:r w:rsidR="00A16D1A" w:rsidRPr="005F045D">
        <w:t>.</w:t>
      </w:r>
    </w:p>
    <w:p w:rsidRDefault="00FD02E7" w:rsidP="00FF6D08" w:rsidR="00FD02E7">
      <w:pPr>
        <w:ind w:right="-2"/>
        <w:jc w:val="both"/>
      </w:pPr>
    </w:p>
    <w:p w:rsidRDefault="00514F01" w:rsidP="00514F01" w:rsidR="00A30D70" w:rsidRPr="00F15533">
      <w:pPr>
        <w:jc w:val="center"/>
      </w:pPr>
      <w:r w:rsidRPr="00F15533">
        <w:t xml:space="preserve">U Osijeku </w:t>
      </w:r>
      <w:r w:rsidR="006D33C4">
        <w:t>11</w:t>
      </w:r>
      <w:r w:rsidR="00C433B2" w:rsidRPr="00C433B2">
        <w:t xml:space="preserve">. rujna </w:t>
      </w:r>
      <w:r w:rsidRPr="00333014">
        <w:t>2018</w:t>
      </w:r>
      <w:r w:rsidRPr="00F15533">
        <w:t>.</w:t>
      </w: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B555BE" w:rsidR="00FD02E7" w:rsidRPr="006A38F5">
      <w:pPr>
        <w:pStyle w:val="Tijeloteksta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514F01" w:rsidP="00B555BE" w:rsidR="00514F01" w:rsidRPr="006178F4">
      <w:pPr>
        <w:pStyle w:val="Tijeloteksta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40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  <w:r>
      <w:tab/>
    </w:r>
    <w:r>
      <w:tab/>
    </w:r>
    <w:r w:rsidR="00335F93" w:rsidRPr="00335F93">
      <w:t>14 St-</w:t>
    </w:r>
    <w:r w:rsidR="006B5F80" w:rsidRPr="006B5F80">
      <w:t>844/18-16</w:t>
    </w:r>
  </w:p>
  <w:p w:rsidRDefault="00272BCB" w:rsidR="00272BCB">
    <w:pPr>
      <w:pStyle w:val="Zaglavlje"/>
    </w:pPr>
  </w:p>
  <w:p w:rsidRDefault="00272BCB" w:rsidR="00272B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7D532AE"/>
    <w:multiLevelType w:val="hybridMultilevel"/>
    <w:tmpl w:val="9476FDB0"/>
    <w:lvl w:tplc="10C8250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1BC3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0C37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676C"/>
    <w:rsid w:val="002309B7"/>
    <w:rsid w:val="002316B5"/>
    <w:rsid w:val="002321E0"/>
    <w:rsid w:val="00232922"/>
    <w:rsid w:val="00240F73"/>
    <w:rsid w:val="00241AEE"/>
    <w:rsid w:val="002431F5"/>
    <w:rsid w:val="00250830"/>
    <w:rsid w:val="00253522"/>
    <w:rsid w:val="00257509"/>
    <w:rsid w:val="00257A00"/>
    <w:rsid w:val="002617D8"/>
    <w:rsid w:val="00261ADD"/>
    <w:rsid w:val="0026746C"/>
    <w:rsid w:val="00270975"/>
    <w:rsid w:val="00272BCB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A7D4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14F4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370A4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2F40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4C61"/>
    <w:rsid w:val="005D60F9"/>
    <w:rsid w:val="005D6EE9"/>
    <w:rsid w:val="005F045D"/>
    <w:rsid w:val="005F2FF7"/>
    <w:rsid w:val="005F7553"/>
    <w:rsid w:val="0060477C"/>
    <w:rsid w:val="00606C6D"/>
    <w:rsid w:val="00606E4C"/>
    <w:rsid w:val="0061105B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8F5"/>
    <w:rsid w:val="006A3BD8"/>
    <w:rsid w:val="006A4A2E"/>
    <w:rsid w:val="006B1987"/>
    <w:rsid w:val="006B4D96"/>
    <w:rsid w:val="006B5F80"/>
    <w:rsid w:val="006C6BD9"/>
    <w:rsid w:val="006D33C4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465A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7F6BA7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B6170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3DD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17D88"/>
    <w:rsid w:val="00A20EEF"/>
    <w:rsid w:val="00A22C4E"/>
    <w:rsid w:val="00A23433"/>
    <w:rsid w:val="00A24B27"/>
    <w:rsid w:val="00A251E3"/>
    <w:rsid w:val="00A30D70"/>
    <w:rsid w:val="00A31987"/>
    <w:rsid w:val="00A31D1E"/>
    <w:rsid w:val="00A3289A"/>
    <w:rsid w:val="00A33AC5"/>
    <w:rsid w:val="00A371EB"/>
    <w:rsid w:val="00A42D85"/>
    <w:rsid w:val="00A43D4C"/>
    <w:rsid w:val="00A46321"/>
    <w:rsid w:val="00A505F7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3E4B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5BE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27A2D"/>
    <w:rsid w:val="00C34B12"/>
    <w:rsid w:val="00C34C38"/>
    <w:rsid w:val="00C3739F"/>
    <w:rsid w:val="00C433B2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475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39AF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67D9"/>
    <w:rsid w:val="00E86B15"/>
    <w:rsid w:val="00E93FB9"/>
    <w:rsid w:val="00E948EE"/>
    <w:rsid w:val="00E96434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40AD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2E7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6D08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4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940A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940A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0A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0A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4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940A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940A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0A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0A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St-844/2018</izvorni_sadrzaj>
    <derivirana_varijabla naziv="DomainObject.Predmet.OznakaBroj_1">St-844/2018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DANIJELA ORLOVAC j.d.o.o. za ugostiteljstvo</izvorni_sadrzaj>
    <derivirana_varijabla naziv="DomainObject.Predmet.ProtustrankaFormated_1">  DANIJELA ORLOVAC j.d.o.o. za ugostiteljstvo</derivirana_varijabla>
  </DomainObject.Predmet.ProtustrankaFormated>
  <DomainObject.Predmet.ProtustrankaFormatedOIB>
    <izvorni_sadrzaj>  DANIJELA ORLOVAC j.d.o.o. za ugostiteljstvo, OIB 84727165719</izvorni_sadrzaj>
    <derivirana_varijabla naziv="DomainObject.Predmet.ProtustrankaFormatedOIB_1">  DANIJELA ORLOVAC j.d.o.o. za ugostiteljstvo, OIB 84727165719</derivirana_varijabla>
  </DomainObject.Predmet.ProtustrankaFormatedOIB>
  <DomainObject.Predmet.ProtustrankaFormatedWithAdress>
    <izvorni_sadrzaj> DANIJELA ORLOVAC j.d.o.o. za ugostiteljstvo, Ivana Gundulića 62, 31000 Osijek</izvorni_sadrzaj>
    <derivirana_varijabla naziv="DomainObject.Predmet.ProtustrankaFormatedWithAdress_1"> DANIJELA ORLOVAC j.d.o.o. za ugostiteljstvo, Ivana Gundulića 62, 31000 Osijek</derivirana_varijabla>
  </DomainObject.Predmet.ProtustrankaFormatedWithAdress>
  <DomainObject.Predmet.ProtustrankaFormatedWithAdressOIB>
    <izvorni_sadrzaj> DANIJELA ORLOVAC j.d.o.o. za ugostiteljstvo, OIB 84727165719, Ivana Gundulića 62, 31000 Osijek</izvorni_sadrzaj>
    <derivirana_varijabla naziv="DomainObject.Predmet.ProtustrankaFormatedWithAdressOIB_1"> DANIJELA ORLOVAC j.d.o.o. za ugostiteljstvo, OIB 84727165719, Ivana Gundulića 62, 31000 Osijek</derivirana_varijabla>
  </DomainObject.Predmet.ProtustrankaFormatedWithAdressOIB>
  <DomainObject.Predmet.ProtustrankaWithAdress>
    <izvorni_sadrzaj>DANIJELA ORLOVAC j.d.o.o. za ugostiteljstvo Ivana Gundulića 62, 31000 Osijek</izvorni_sadrzaj>
    <derivirana_varijabla naziv="DomainObject.Predmet.ProtustrankaWithAdress_1">DANIJELA ORLOVAC j.d.o.o. za ugostiteljstvo Ivana Gundulića 62, 31000 Osijek</derivirana_varijabla>
  </DomainObject.Predmet.ProtustrankaWithAdress>
  <DomainObject.Predmet.ProtustrankaWithAdressOIB>
    <izvorni_sadrzaj>DANIJELA ORLOVAC j.d.o.o. za ugostiteljstvo, OIB 84727165719, Ivana Gundulića 62, 31000 Osijek</izvorni_sadrzaj>
    <derivirana_varijabla naziv="DomainObject.Predmet.ProtustrankaWithAdressOIB_1">DANIJELA ORLOVAC j.d.o.o. za ugostiteljstvo, OIB 84727165719, Ivana Gundulića 62, 31000 Osijek</derivirana_varijabla>
  </DomainObject.Predmet.ProtustrankaWithAdressOIB>
  <DomainObject.Predmet.ProtustrankaNazivFormated>
    <izvorni_sadrzaj>DANIJELA ORLOVAC j.d.o.o. za ugostiteljstvo</izvorni_sadrzaj>
    <derivirana_varijabla naziv="DomainObject.Predmet.ProtustrankaNazivFormated_1">DANIJELA ORLOVAC j.d.o.o. za ugostiteljstvo</derivirana_varijabla>
  </DomainObject.Predmet.ProtustrankaNazivFormated>
  <DomainObject.Predmet.ProtustrankaNazivFormatedOIB>
    <izvorni_sadrzaj>DANIJELA ORLOVAC j.d.o.o. za ugostiteljstvo, OIB 84727165719</izvorni_sadrzaj>
    <derivirana_varijabla naziv="DomainObject.Predmet.ProtustrankaNazivFormatedOIB_1">DANIJELA ORLOVAC j.d.o.o. za ugostiteljstvo, OIB 84727165719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DANIJELA ORLOVAC j.d.o.o. za ugostiteljstvo</item>
    </izvorni_sadrzaj>
    <derivirana_varijabla naziv="DomainObject.Predmet.ProtuStrankaListFormated_1">
      <item>DANIJELA ORLOVAC j.d.o.o. za ugostiteljstvo</item>
    </derivirana_varijabla>
  </DomainObject.Predmet.ProtuStrankaListFormated>
  <DomainObject.Predmet.ProtuStrankaListFormatedOIB>
    <izvorni_sadrzaj>
      <item>DANIJELA ORLOVAC j.d.o.o. za ugostiteljstvo, OIB 84727165719</item>
    </izvorni_sadrzaj>
    <derivirana_varijabla naziv="DomainObject.Predmet.ProtuStrankaListFormatedOIB_1">
      <item>DANIJELA ORLOVAC j.d.o.o. za ugostiteljstvo, OIB 84727165719</item>
    </derivirana_varijabla>
  </DomainObject.Predmet.ProtuStrankaListFormatedOIB>
  <DomainObject.Predmet.ProtuStrankaListFormatedWithAdress>
    <izvorni_sadrzaj>
      <item>DANIJELA ORLOVAC j.d.o.o. za ugostiteljstvo, Ivana Gundulića 62, 31000 Osijek</item>
    </izvorni_sadrzaj>
    <derivirana_varijabla naziv="DomainObject.Predmet.ProtuStrankaListFormatedWithAdress_1">
      <item>DANIJELA ORLOVAC j.d.o.o. za ugostiteljstvo, Ivana Gundulića 62, 31000 Osijek</item>
    </derivirana_varijabla>
  </DomainObject.Predmet.ProtuStrankaListFormatedWithAdress>
  <DomainObject.Predmet.ProtuStrankaListFormatedWithAdressOIB>
    <izvorni_sadrzaj>
      <item>DANIJELA ORLOVAC j.d.o.o. za ugostiteljstvo, OIB 84727165719, Ivana Gundulića 62, 31000 Osijek</item>
    </izvorni_sadrzaj>
    <derivirana_varijabla naziv="DomainObject.Predmet.ProtuStrankaListFormatedWithAdressOIB_1">
      <item>DANIJELA ORLOVAC j.d.o.o. za ugostiteljstvo, OIB 84727165719, Ivana Gundulića 62, 31000 Osijek</item>
    </derivirana_varijabla>
  </DomainObject.Predmet.ProtuStrankaListFormatedWithAdressOIB>
  <DomainObject.Predmet.ProtuStrankaListNazivFormated>
    <izvorni_sadrzaj>
      <item>DANIJELA ORLOVAC j.d.o.o. za ugostiteljstvo</item>
    </izvorni_sadrzaj>
    <derivirana_varijabla naziv="DomainObject.Predmet.ProtuStrankaListNazivFormated_1">
      <item>DANIJELA ORLOVAC j.d.o.o. za ugostiteljstvo</item>
    </derivirana_varijabla>
  </DomainObject.Predmet.ProtuStrankaListNazivFormated>
  <DomainObject.Predmet.ProtuStrankaListNazivFormatedOIB>
    <izvorni_sadrzaj>
      <item>DANIJELA ORLOVAC j.d.o.o. za ugostiteljstvo, OIB 84727165719</item>
    </izvorni_sadrzaj>
    <derivirana_varijabla naziv="DomainObject.Predmet.ProtuStrankaListNazivFormatedOIB_1">
      <item>DANIJELA ORLOVAC j.d.o.o. za ugostiteljstvo, OIB 84727165719</item>
    </derivirana_varijabla>
  </DomainObject.Predmet.ProtuStrankaListNazivFormatedOIB>
  <DomainObject.Predmet.OstaliListFormated>
    <izvorni_sadrzaj>
      <item>Danijela Orlovac Ajhnberger</item>
    </izvorni_sadrzaj>
    <derivirana_varijabla naziv="DomainObject.Predmet.OstaliListFormated_1">
      <item>Danijela Orlovac Ajhnberger</item>
    </derivirana_varijabla>
  </DomainObject.Predmet.OstaliListFormated>
  <DomainObject.Predmet.OstaliListFormatedOIB>
    <izvorni_sadrzaj>
      <item>Danijela Orlovac Ajhnberger, OIB 31822866041</item>
    </izvorni_sadrzaj>
    <derivirana_varijabla naziv="DomainObject.Predmet.OstaliListFormatedOIB_1">
      <item>Danijela Orlovac Ajhnberger, OIB 31822866041</item>
    </derivirana_varijabla>
  </DomainObject.Predmet.OstaliListFormatedOIB>
  <DomainObject.Predmet.OstaliListFormatedWithAdress>
    <izvorni_sadrzaj>
      <item>Danijela Orlovac Ajhnberger, Savska 40, 31000 Osijek</item>
    </izvorni_sadrzaj>
    <derivirana_varijabla naziv="DomainObject.Predmet.OstaliListFormatedWithAdress_1">
      <item>Danijela Orlovac Ajhnberger, Savska 40, 31000 Osijek</item>
    </derivirana_varijabla>
  </DomainObject.Predmet.OstaliListFormatedWithAdress>
  <DomainObject.Predmet.OstaliListFormatedWithAdressOIB>
    <izvorni_sadrzaj>
      <item>Danijela Orlovac Ajhnberger, OIB 31822866041, Savska 40, 31000 Osijek</item>
    </izvorni_sadrzaj>
    <derivirana_varijabla naziv="DomainObject.Predmet.OstaliListFormatedWithAdressOIB_1">
      <item>Danijela Orlovac Ajhnberger, OIB 31822866041, Savska 40, 31000 Osijek</item>
    </derivirana_varijabla>
  </DomainObject.Predmet.OstaliListFormatedWithAdressOIB>
  <DomainObject.Predmet.OstaliListNazivFormated>
    <izvorni_sadrzaj>
      <item>Danijela Orlovac Ajhnberger</item>
    </izvorni_sadrzaj>
    <derivirana_varijabla naziv="DomainObject.Predmet.OstaliListNazivFormated_1">
      <item>Danijela Orlovac Ajhnberger</item>
    </derivirana_varijabla>
  </DomainObject.Predmet.OstaliListNazivFormated>
  <DomainObject.Predmet.OstaliListNazivFormatedOIB>
    <izvorni_sadrzaj>
      <item>Danijela Orlovac Ajhnberger, OIB 31822866041</item>
    </izvorni_sadrzaj>
    <derivirana_varijabla naziv="DomainObject.Predmet.OstaliListNazivFormatedOIB_1">
      <item>Danijela Orlovac Ajhnberger, OIB 31822866041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DANIJELA ORLOVAC j.d.o.o. za ugostiteljstvo</izvorni_sadrzaj>
    <derivirana_varijabla naziv="DomainObject.Predmet.ProtustrankaIDrugi_1">DANIJELA ORLOVAC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DANIJELA ORLOVAC j.d.o.o. za ugostiteljstvo, OIB 84727165719, Ivana Gundulića 62, 31000 Osijek</izvorni_sadrzaj>
    <derivirana_varijabla naziv="DomainObject.Predmet.ProtustrankaIDrugiAdressOIB_1">DANIJELA ORLOVAC j.d.o.o. za ugostiteljstvo, OIB 84727165719, Ivana Gundulića 62,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DANIJELA ORLOVAC j.d.o.o. za ugostiteljstvo</item>
      <item>Danijela Orlovac Ajhnberger</item>
    </izvorni_sadrzaj>
    <derivirana_varijabla naziv="DomainObject.Predmet.SudioniciListNaziv_1">
      <item>FINA RC OSIJEK</item>
      <item>DANIJELA ORLOVAC j.d.o.o. za ugostiteljstvo</item>
      <item>Danijela Orlovac Ajhnberger</item>
    </derivirana_varijabla>
  </DomainObject.Predmet.SudioniciListNaziv>
  <DomainObject.Predmet.SudioniciListAdressOIB>
    <izvorni_sadrzaj>
      <item>FINA RC OSIJEK, OIB 85821130368</item>
      <item>DANIJELA ORLOVAC j.d.o.o. za ugostiteljstvo, OIB 84727165719, Ivana Gundulića 62,31000 Osijek</item>
      <item>Danijela Orlovac Ajhnberger, OIB 31822866041, Savska 40,31000 Osijek</item>
    </izvorni_sadrzaj>
    <derivirana_varijabla naziv="DomainObject.Predmet.SudioniciListAdressOIB_1">
      <item>FINA RC OSIJEK, OIB 85821130368</item>
      <item>DANIJELA ORLOVAC j.d.o.o. za ugostiteljstvo, OIB 84727165719, Ivana Gundulića 62,31000 Osijek</item>
      <item>Danijela Orlovac Ajhnberger, OIB 31822866041, Savska 40,31000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84727165719</item>
      <item>, OIB 31822866041</item>
    </izvorni_sadrzaj>
    <derivirana_varijabla naziv="DomainObject.Predmet.SudioniciListNazivOIB_1">
      <item>, OIB 85821130368</item>
      <item>, OIB 84727165719</item>
      <item>, OIB 31822866041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0F23D0-568B-458E-B4BA-D6A8F9D1E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876</properties:Words>
  <properties:Characters>4756</properties:Characters>
  <properties:Lines>92</properties:Lines>
  <properties:Paragraphs>23</properties:Paragraphs>
  <properties:TotalTime>397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2018-09-11T07:47:00Z</cp:lastPrinted>
  <dcterms:modified xmlns:xsi="http://www.w3.org/2001/XMLSchema-instance" xsi:type="dcterms:W3CDTF">2018-09-11T08:55:00Z</dcterms:modified>
  <cp:revision>77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33.880,00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