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8f1b9" w14:paraId="8b8f1b9" w:rsidRDefault="0081747C" w:rsidP="001E5073" w:rsidR="003510BE" w:rsidRPr="00062CE9">
      <w:pPr>
        <w:jc w:val="right"/>
        <w15:collapsed w:val="false"/>
      </w:pPr>
      <w:bookmarkStart w:name="_GoBack" w:id="0"/>
      <w:bookmarkEnd w:id="0"/>
      <w:r w:rsidRPr="00062CE9">
        <w:rPr>
          <w:b/>
        </w:rPr>
        <w:t>Posl. br.</w:t>
      </w:r>
      <w:r w:rsidR="0050784D">
        <w:rPr>
          <w:b/>
        </w:rPr>
        <w:t>7.St.37/15</w:t>
      </w:r>
    </w:p>
    <w:p w:rsidRDefault="008A12CD" w:rsidP="00421BA8" w:rsidR="00C120FF" w:rsidRPr="00062CE9">
      <w:pPr>
        <w:ind w:firstLine="708" w:left="708"/>
        <w:rPr>
          <w:color w:val="000000"/>
        </w:rPr>
      </w:pPr>
      <w:r w:rsidRPr="00062CE9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20FF" w:rsidR="00C120FF" w:rsidRPr="00062CE9">
      <w:pPr>
        <w:rPr>
          <w:b/>
        </w:rPr>
      </w:pPr>
      <w:r w:rsidRPr="00062CE9">
        <w:rPr>
          <w:color w:val="000000"/>
        </w:rPr>
        <w:t xml:space="preserve">        </w:t>
      </w:r>
      <w:r w:rsidRPr="00062CE9">
        <w:rPr>
          <w:b/>
        </w:rPr>
        <w:t>REPUBLIKA HRVATSKA</w:t>
      </w:r>
    </w:p>
    <w:p w:rsidRDefault="00C120FF" w:rsidR="00C120FF" w:rsidRPr="00062CE9">
      <w:pPr>
        <w:rPr>
          <w:b/>
        </w:rPr>
      </w:pPr>
      <w:r w:rsidRPr="00062CE9">
        <w:rPr>
          <w:b/>
        </w:rPr>
        <w:t xml:space="preserve">     TRGOVAČKI SUD U SPLITU</w:t>
      </w:r>
    </w:p>
    <w:p w:rsidRDefault="00C120FF" w:rsidR="00C120FF" w:rsidRPr="00062CE9">
      <w:pPr>
        <w:rPr>
          <w:b/>
        </w:rPr>
      </w:pPr>
      <w:r w:rsidRPr="00062CE9">
        <w:rPr>
          <w:b/>
        </w:rPr>
        <w:t>STALNA SLUŽBA U DUBROVNIKU</w:t>
      </w:r>
    </w:p>
    <w:p w:rsidRDefault="00C120FF" w:rsidR="00C120FF" w:rsidRPr="00062CE9">
      <w:pPr>
        <w:rPr>
          <w:b/>
        </w:rPr>
      </w:pPr>
      <w:r w:rsidRPr="00062CE9">
        <w:rPr>
          <w:b/>
        </w:rPr>
        <w:t xml:space="preserve">    Dr. Ante Starčevića 23, Dubrovnik</w:t>
      </w:r>
    </w:p>
    <w:p w:rsidRDefault="00C120FF" w:rsidP="00421BA8" w:rsidR="00DE15EB">
      <w:pPr>
        <w:jc w:val="both"/>
      </w:pPr>
      <w:r w:rsidRPr="00062CE9">
        <w:t xml:space="preserve"> </w:t>
      </w:r>
    </w:p>
    <w:p w:rsidRDefault="00A60861" w:rsidP="00421BA8" w:rsidR="00A60861" w:rsidRPr="00062CE9">
      <w:pPr>
        <w:jc w:val="both"/>
      </w:pPr>
    </w:p>
    <w:p w:rsidRDefault="0000618C" w:rsidP="0085498B" w:rsidR="0000618C" w:rsidRPr="00062CE9">
      <w:pPr>
        <w:jc w:val="center"/>
        <w:rPr>
          <w:b/>
        </w:rPr>
      </w:pPr>
      <w:r w:rsidRPr="00062CE9">
        <w:rPr>
          <w:b/>
        </w:rPr>
        <w:t>P O Z I V</w:t>
      </w:r>
    </w:p>
    <w:p w:rsidRDefault="006E3AB0" w:rsidP="0085498B" w:rsidR="006E3AB0" w:rsidRPr="00062CE9">
      <w:pPr>
        <w:jc w:val="center"/>
      </w:pPr>
      <w:r w:rsidRPr="00062CE9">
        <w:t>za ročište za diobu kupovnine</w:t>
      </w:r>
    </w:p>
    <w:p w:rsidRDefault="0000618C" w:rsidP="0085498B" w:rsidR="0000618C" w:rsidRPr="00062CE9">
      <w:pPr>
        <w:jc w:val="center"/>
      </w:pPr>
    </w:p>
    <w:p w:rsidRDefault="0030608D" w:rsidP="00421BA8" w:rsidR="0030608D" w:rsidRPr="00062CE9">
      <w:pPr>
        <w:jc w:val="both"/>
      </w:pPr>
      <w:r w:rsidRPr="00062CE9">
        <w:t>Pozivate se na ročište za diobu kupovnine u stečaj</w:t>
      </w:r>
      <w:r w:rsidR="009A1F5F" w:rsidRPr="00062CE9">
        <w:t xml:space="preserve">nom predmetu dužnika </w:t>
      </w:r>
      <w:r w:rsidR="0050784D" w:rsidRPr="00EE65A3">
        <w:t>ENERGOMONT d.o.o. Ploče, Dalmatinska 0, OIB: 40210673969, zastupanog po stečajnom upravitelju Maroju Stjepoviću iz Dubrovnika</w:t>
      </w:r>
      <w:r w:rsidR="0050784D">
        <w:t xml:space="preserve">, </w:t>
      </w:r>
      <w:r w:rsidRPr="00062CE9">
        <w:t>koje će se održati pred stečajnim s</w:t>
      </w:r>
      <w:r w:rsidR="00D45145" w:rsidRPr="00062CE9">
        <w:t xml:space="preserve">ucem dana </w:t>
      </w:r>
      <w:r w:rsidR="0050784D">
        <w:t xml:space="preserve">02. ožujka </w:t>
      </w:r>
      <w:r w:rsidR="00302616">
        <w:t>2017</w:t>
      </w:r>
      <w:r w:rsidR="002858A4">
        <w:t>.g. u 1</w:t>
      </w:r>
      <w:r w:rsidR="0050784D">
        <w:t>3</w:t>
      </w:r>
      <w:r w:rsidR="002858A4">
        <w:t xml:space="preserve">,00 </w:t>
      </w:r>
      <w:r w:rsidR="00DE15EB" w:rsidRPr="00062CE9">
        <w:t>sati</w:t>
      </w:r>
      <w:r w:rsidRPr="00062CE9">
        <w:t xml:space="preserve">, u sudnici br. </w:t>
      </w:r>
      <w:r w:rsidR="00AF3607">
        <w:t>1</w:t>
      </w:r>
      <w:r w:rsidRPr="00062CE9">
        <w:t xml:space="preserve">.  </w:t>
      </w:r>
    </w:p>
    <w:p w:rsidRDefault="0000618C" w:rsidP="0085498B" w:rsidR="0000618C" w:rsidRPr="00062CE9">
      <w:pPr>
        <w:jc w:val="both"/>
      </w:pPr>
    </w:p>
    <w:p w:rsidRDefault="0030608D" w:rsidP="0085498B" w:rsidR="009367A0" w:rsidRPr="00062CE9">
      <w:pPr>
        <w:jc w:val="both"/>
      </w:pPr>
      <w:r w:rsidRPr="00062CE9">
        <w:t xml:space="preserve">Stranka odnosno sudionik može imenovati opunomoćenika </w:t>
      </w:r>
      <w:r w:rsidR="009367A0" w:rsidRPr="00062CE9">
        <w:t>u smislu čl. 89. Zakona o parničnom postupku (NN br. 53/91, 91/92, 111/99, 88/01 i 117/03</w:t>
      </w:r>
      <w:r w:rsidR="0085498B" w:rsidRPr="00062CE9">
        <w:t>, 88/05, 02/07, 84/08, 123/08, 57/11 i 148/11</w:t>
      </w:r>
      <w:r w:rsidR="009367A0" w:rsidRPr="00062CE9">
        <w:t>).</w:t>
      </w:r>
    </w:p>
    <w:p w:rsidRDefault="00AB4D03" w:rsidP="0085498B" w:rsidR="00AB4D03">
      <w:pPr>
        <w:jc w:val="both"/>
      </w:pPr>
    </w:p>
    <w:p w:rsidRDefault="00E068CC" w:rsidP="0085498B" w:rsidR="00E068CC" w:rsidRPr="00062CE9">
      <w:pPr>
        <w:jc w:val="both"/>
      </w:pPr>
    </w:p>
    <w:p w:rsidRDefault="009367A0" w:rsidP="0085498B" w:rsidR="009367A0" w:rsidRPr="00062CE9">
      <w:pPr>
        <w:jc w:val="both"/>
        <w:rPr>
          <w:b/>
        </w:rPr>
      </w:pPr>
      <w:r w:rsidRPr="00062CE9">
        <w:rPr>
          <w:b/>
        </w:rPr>
        <w:t>UPOZORENJE:</w:t>
      </w:r>
    </w:p>
    <w:p w:rsidRDefault="009367A0" w:rsidP="0085498B" w:rsidR="0030608D" w:rsidRPr="00062CE9">
      <w:pPr>
        <w:jc w:val="both"/>
      </w:pPr>
      <w:r w:rsidRPr="00062CE9">
        <w:t xml:space="preserve">Tražbina vjerovnika koji ne dođe na ročište uzet će se prema stanju koje proizlazi </w:t>
      </w:r>
      <w:r w:rsidR="000666E1" w:rsidRPr="00062CE9">
        <w:t xml:space="preserve">iz zemljišnih knjiga i spisa. </w:t>
      </w:r>
      <w:r w:rsidRPr="00062CE9">
        <w:t xml:space="preserve">  </w:t>
      </w:r>
    </w:p>
    <w:p w:rsidRDefault="0085498B" w:rsidP="0085498B" w:rsidR="0085498B" w:rsidRPr="00062CE9">
      <w:pPr>
        <w:jc w:val="both"/>
      </w:pPr>
    </w:p>
    <w:p w:rsidRDefault="000666E1" w:rsidP="0085498B" w:rsidR="0085498B" w:rsidRPr="00062CE9">
      <w:pPr>
        <w:jc w:val="both"/>
      </w:pPr>
      <w:r w:rsidRPr="00062CE9">
        <w:t xml:space="preserve">Najkasnije na ročištu za diobu, osobe pozvane na ročište mogu drugom osporiti tražbinu, njezinu visinu i red namirenja prema čl. </w:t>
      </w:r>
      <w:smartTag w:element="metricconverter" w:uri="urn:schemas-microsoft-com:office:smarttags">
        <w:smartTagPr>
          <w:attr w:val="117. st" w:name="ProductID"/>
        </w:smartTagPr>
        <w:r w:rsidRPr="00062CE9">
          <w:t>117. st</w:t>
        </w:r>
      </w:smartTag>
      <w:r w:rsidRPr="00062CE9">
        <w:t xml:space="preserve">. 3. </w:t>
      </w:r>
      <w:r w:rsidR="0085498B" w:rsidRPr="00062CE9">
        <w:t xml:space="preserve">Ovršnog zakona (NN  br. 57/96, 29/99, 42/00, 173/03, 151/04 i 88/05, 121/05, 67/08 i 112/12- dalje: OZ) </w:t>
      </w:r>
    </w:p>
    <w:p w:rsidRDefault="0085498B" w:rsidP="0085498B" w:rsidR="0085498B" w:rsidRPr="00062CE9">
      <w:pPr>
        <w:jc w:val="both"/>
      </w:pPr>
    </w:p>
    <w:p w:rsidRDefault="00AB4D03" w:rsidP="0085498B" w:rsidR="0085498B" w:rsidRPr="00062CE9">
      <w:pPr>
        <w:jc w:val="both"/>
      </w:pPr>
      <w:r w:rsidRPr="00062CE9">
        <w:t xml:space="preserve">Prijedlozi, izjave i prigovori ne mogu se davati, odnosno podnositi ako se propusti rok, odnosno izostane s ročišta na kojem ih je trebalo podnijeti u skladu s čl. </w:t>
      </w:r>
      <w:smartTag w:element="metricconverter" w:uri="urn:schemas-microsoft-com:office:smarttags">
        <w:smartTagPr>
          <w:attr w:val="7. st" w:name="ProductID"/>
        </w:smartTagPr>
        <w:r w:rsidRPr="00062CE9">
          <w:t>7. st</w:t>
        </w:r>
      </w:smartTag>
      <w:r w:rsidRPr="00062CE9">
        <w:t xml:space="preserve">. 6. </w:t>
      </w:r>
      <w:r w:rsidR="0085498B" w:rsidRPr="00062CE9">
        <w:t>Stečajnog zakona (NN 44/96, 29/99, 129/00, 123/03 , 82/06, 116/10, 25/12 – dalje SZ)</w:t>
      </w:r>
    </w:p>
    <w:p w:rsidRDefault="0085498B" w:rsidP="0085498B" w:rsidR="0085498B" w:rsidRPr="00062CE9">
      <w:pPr>
        <w:jc w:val="both"/>
      </w:pPr>
    </w:p>
    <w:p w:rsidRDefault="0000618C" w:rsidP="0085498B" w:rsidR="0000618C" w:rsidRPr="00062CE9">
      <w:pPr>
        <w:jc w:val="center"/>
        <w:rPr>
          <w:b/>
        </w:rPr>
      </w:pPr>
      <w:r w:rsidRPr="00062CE9">
        <w:rPr>
          <w:b/>
        </w:rPr>
        <w:t>U Du</w:t>
      </w:r>
      <w:r w:rsidR="001E5073" w:rsidRPr="00062CE9">
        <w:rPr>
          <w:b/>
        </w:rPr>
        <w:t xml:space="preserve">brovniku, </w:t>
      </w:r>
      <w:r w:rsidR="0050784D">
        <w:rPr>
          <w:b/>
        </w:rPr>
        <w:t>20. veljače</w:t>
      </w:r>
      <w:r w:rsidR="00AF3607">
        <w:rPr>
          <w:b/>
        </w:rPr>
        <w:t xml:space="preserve"> 2017</w:t>
      </w:r>
      <w:r w:rsidRPr="00062CE9">
        <w:rPr>
          <w:b/>
        </w:rPr>
        <w:t>. godine</w:t>
      </w:r>
    </w:p>
    <w:p w:rsidRDefault="0000618C" w:rsidP="0085498B" w:rsidR="0000618C" w:rsidRPr="00062CE9">
      <w:pPr>
        <w:jc w:val="both"/>
        <w:rPr>
          <w:b/>
        </w:rPr>
      </w:pPr>
    </w:p>
    <w:p w:rsidRDefault="0000618C" w:rsidP="0085498B" w:rsidR="0000618C" w:rsidRPr="00062CE9">
      <w:pPr>
        <w:jc w:val="both"/>
        <w:rPr>
          <w:b/>
        </w:rPr>
      </w:pPr>
    </w:p>
    <w:p w:rsidRDefault="0000618C" w:rsidP="0085498B" w:rsidR="0000618C" w:rsidRPr="00062CE9">
      <w:pPr>
        <w:jc w:val="both"/>
        <w:rPr>
          <w:b/>
        </w:rPr>
      </w:pP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  <w:t>Stečajni sudac:</w:t>
      </w:r>
    </w:p>
    <w:p w:rsidRDefault="0000618C" w:rsidP="0085498B" w:rsidR="0000618C" w:rsidRPr="00062CE9">
      <w:pPr>
        <w:jc w:val="both"/>
        <w:rPr>
          <w:b/>
        </w:rPr>
      </w:pPr>
    </w:p>
    <w:p w:rsidRDefault="0000618C" w:rsidP="0085498B" w:rsidR="00DE15EB" w:rsidRPr="00062CE9">
      <w:pPr>
        <w:jc w:val="both"/>
        <w:rPr>
          <w:b/>
        </w:rPr>
      </w:pP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="00C120FF" w:rsidRPr="00062CE9">
        <w:rPr>
          <w:b/>
        </w:rPr>
        <w:t>Diana Butigan Granić</w:t>
      </w:r>
    </w:p>
    <w:p w:rsidRDefault="00E068CC" w:rsidP="001E5073" w:rsidR="00E068CC">
      <w:pPr>
        <w:jc w:val="both"/>
        <w:rPr>
          <w:b/>
        </w:rPr>
      </w:pPr>
    </w:p>
    <w:p w:rsidRDefault="002427EF" w:rsidP="001E5073" w:rsidR="001E5073" w:rsidRPr="00062CE9">
      <w:pPr>
        <w:jc w:val="both"/>
        <w:rPr>
          <w:b/>
        </w:rPr>
      </w:pPr>
      <w:r w:rsidRPr="00062CE9">
        <w:rPr>
          <w:b/>
        </w:rPr>
        <w:t>DN-a:</w:t>
      </w:r>
    </w:p>
    <w:p w:rsidRDefault="000135FE" w:rsidP="000135FE" w:rsidR="000135FE" w:rsidRPr="00421BA8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421BA8">
        <w:rPr>
          <w:rFonts w:hAnsi="Times New Roman" w:ascii="Times New Roman"/>
          <w:sz w:val="24"/>
          <w:szCs w:val="24"/>
        </w:rPr>
        <w:t>e-oglasna ploča</w:t>
      </w:r>
    </w:p>
    <w:p w:rsidRDefault="00421BA8" w:rsidP="00421BA8" w:rsidR="00421BA8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062CE9">
        <w:rPr>
          <w:rFonts w:hAnsi="Times New Roman" w:ascii="Times New Roman"/>
          <w:sz w:val="24"/>
          <w:szCs w:val="24"/>
        </w:rPr>
        <w:t>Stečajni upravitelj</w:t>
      </w:r>
      <w:r>
        <w:rPr>
          <w:rFonts w:hAnsi="Times New Roman" w:ascii="Times New Roman"/>
          <w:sz w:val="24"/>
          <w:szCs w:val="24"/>
        </w:rPr>
        <w:t xml:space="preserve"> – e-oglasna ploča </w:t>
      </w:r>
    </w:p>
    <w:p w:rsidRDefault="00A60861" w:rsidP="00421BA8" w:rsidR="00A60861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ŽDO GUO – e-oglasna ploča </w:t>
      </w:r>
      <w:r w:rsidR="000135FE">
        <w:rPr>
          <w:rFonts w:hAnsi="Times New Roman" w:ascii="Times New Roman"/>
          <w:sz w:val="24"/>
          <w:szCs w:val="24"/>
        </w:rPr>
        <w:t xml:space="preserve"> </w:t>
      </w:r>
      <w:r w:rsidR="008A564D">
        <w:rPr>
          <w:rFonts w:hAnsi="Times New Roman" w:ascii="Times New Roman"/>
          <w:sz w:val="24"/>
          <w:szCs w:val="24"/>
        </w:rPr>
        <w:t xml:space="preserve">e-oglasna ploča  </w:t>
      </w:r>
    </w:p>
    <w:p w:rsidRDefault="0050784D" w:rsidP="00421BA8" w:rsidR="0050784D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H-ABDUCO d.o.o., Zagreb, Sl. avenija 6 A</w:t>
      </w:r>
      <w:r w:rsidR="008A564D">
        <w:rPr>
          <w:rFonts w:hAnsi="Times New Roman" w:ascii="Times New Roman"/>
          <w:sz w:val="24"/>
          <w:szCs w:val="24"/>
        </w:rPr>
        <w:t xml:space="preserve"> - e-oglasna ploča  </w:t>
      </w:r>
    </w:p>
    <w:p w:rsidRDefault="0050784D" w:rsidP="0050784D" w:rsidR="00421BA8" w:rsidRPr="0050784D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INA d.d., Zagreb, Av. V. Holjevca 10</w:t>
      </w:r>
      <w:r w:rsidR="008A564D">
        <w:rPr>
          <w:rFonts w:hAnsi="Times New Roman" w:ascii="Times New Roman"/>
          <w:sz w:val="24"/>
          <w:szCs w:val="24"/>
        </w:rPr>
        <w:t xml:space="preserve"> - e-oglasna ploča  </w:t>
      </w:r>
    </w:p>
    <w:sectPr w:rsidSect="0050784D" w:rsidR="00421BA8" w:rsidRPr="0050784D">
      <w:pgSz w:h="16838" w:w="11906"/>
      <w:pgMar w:gutter="0" w:footer="709" w:header="709" w:left="1797" w:bottom="1440" w:right="1558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EC6479"/>
    <w:multiLevelType w:val="hybridMultilevel"/>
    <w:tmpl w:val="6D58391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69D02D9"/>
    <w:multiLevelType w:val="hybridMultilevel"/>
    <w:tmpl w:val="FB6ACB6C"/>
    <w:lvl w:tplc="30C2ECE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6EC5598"/>
    <w:multiLevelType w:val="hybridMultilevel"/>
    <w:tmpl w:val="EAF42EC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6F40429"/>
    <w:multiLevelType w:val="hybridMultilevel"/>
    <w:tmpl w:val="A0765D72"/>
    <w:lvl w:tplc="9ADC75E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0618C"/>
    <w:rsid w:val="000135FE"/>
    <w:rsid w:val="00062CE9"/>
    <w:rsid w:val="000666E1"/>
    <w:rsid w:val="000709C9"/>
    <w:rsid w:val="000E4A3C"/>
    <w:rsid w:val="000F192B"/>
    <w:rsid w:val="000F63BF"/>
    <w:rsid w:val="001366CB"/>
    <w:rsid w:val="00141AA8"/>
    <w:rsid w:val="00170272"/>
    <w:rsid w:val="00195207"/>
    <w:rsid w:val="001E5073"/>
    <w:rsid w:val="00202915"/>
    <w:rsid w:val="0023325C"/>
    <w:rsid w:val="002427EF"/>
    <w:rsid w:val="002858A4"/>
    <w:rsid w:val="002D0B0E"/>
    <w:rsid w:val="00302616"/>
    <w:rsid w:val="003036EF"/>
    <w:rsid w:val="0030608D"/>
    <w:rsid w:val="003510BE"/>
    <w:rsid w:val="003946E0"/>
    <w:rsid w:val="003A1FD0"/>
    <w:rsid w:val="003D26B1"/>
    <w:rsid w:val="004106C4"/>
    <w:rsid w:val="00421BA8"/>
    <w:rsid w:val="00451B57"/>
    <w:rsid w:val="0050784D"/>
    <w:rsid w:val="0055583A"/>
    <w:rsid w:val="00563081"/>
    <w:rsid w:val="005835D6"/>
    <w:rsid w:val="005E78A7"/>
    <w:rsid w:val="00647167"/>
    <w:rsid w:val="006713D7"/>
    <w:rsid w:val="006E3AB0"/>
    <w:rsid w:val="006F0AD7"/>
    <w:rsid w:val="00721792"/>
    <w:rsid w:val="00732297"/>
    <w:rsid w:val="007734B9"/>
    <w:rsid w:val="0078412E"/>
    <w:rsid w:val="0079551B"/>
    <w:rsid w:val="007D2107"/>
    <w:rsid w:val="0081747C"/>
    <w:rsid w:val="0085498B"/>
    <w:rsid w:val="008631D1"/>
    <w:rsid w:val="008A12CD"/>
    <w:rsid w:val="008A564D"/>
    <w:rsid w:val="008E263B"/>
    <w:rsid w:val="008E4C30"/>
    <w:rsid w:val="009367A0"/>
    <w:rsid w:val="00990D2B"/>
    <w:rsid w:val="009A1F5F"/>
    <w:rsid w:val="009C21EE"/>
    <w:rsid w:val="00A12545"/>
    <w:rsid w:val="00A34EDD"/>
    <w:rsid w:val="00A563C8"/>
    <w:rsid w:val="00A60861"/>
    <w:rsid w:val="00A849BD"/>
    <w:rsid w:val="00AB4D03"/>
    <w:rsid w:val="00AF3607"/>
    <w:rsid w:val="00B16D00"/>
    <w:rsid w:val="00B60DBC"/>
    <w:rsid w:val="00BD2BAF"/>
    <w:rsid w:val="00BD70AF"/>
    <w:rsid w:val="00C120FF"/>
    <w:rsid w:val="00C15124"/>
    <w:rsid w:val="00C24103"/>
    <w:rsid w:val="00CA4A4A"/>
    <w:rsid w:val="00CE3168"/>
    <w:rsid w:val="00D04DCB"/>
    <w:rsid w:val="00D34BB6"/>
    <w:rsid w:val="00D45145"/>
    <w:rsid w:val="00DD7449"/>
    <w:rsid w:val="00DE15EB"/>
    <w:rsid w:val="00E068CC"/>
    <w:rsid w:val="00E129E3"/>
    <w:rsid w:val="00E53481"/>
    <w:rsid w:val="00E85089"/>
    <w:rsid w:val="00E975EC"/>
    <w:rsid w:val="00EB2D8D"/>
    <w:rsid w:val="00F816B4"/>
    <w:rsid w:val="00F91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70272"/>
    <w:rPr>
      <w:rFonts w:cs="Tahoma" w:hAnsi="Tahoma" w:ascii="Tahoma"/>
      <w:sz w:val="16"/>
      <w:szCs w:val="16"/>
    </w:rPr>
  </w:style>
  <w:style w:customStyle="true" w:styleId="msolistparagraph0" w:type="paragraph">
    <w:name w:val="msolistparagraph"/>
    <w:basedOn w:val="Normal"/>
    <w:rsid w:val="001E5073"/>
    <w:pPr>
      <w:ind w:left="720"/>
    </w:pPr>
    <w:rPr>
      <w:rFonts w:hAnsi="Calibri" w:asci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6F0A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0AD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0AD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0AD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0AD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70272"/>
    <w:rPr>
      <w:rFonts w:ascii="Tahoma" w:cs="Tahoma" w:hAnsi="Tahoma"/>
      <w:sz w:val="16"/>
      <w:szCs w:val="16"/>
    </w:rPr>
  </w:style>
  <w:style w:customStyle="1" w:styleId="msolistparagraph0" w:type="paragraph">
    <w:name w:val="msolistparagraph"/>
    <w:basedOn w:val="Normal"/>
    <w:rsid w:val="001E5073"/>
    <w:pPr>
      <w:ind w:left="720"/>
    </w:pPr>
    <w:rPr>
      <w:rFonts w:ascii="Calibri" w:hAns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6F0A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0AD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0AD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0AD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0AD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1390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- dioba</izvorni_sadrzaj>
    <derivirana_varijabla naziv="DomainObject.Primjedba_1">poziv - dioba</derivirana_varijabla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St-37/2015</izvorni_sadrzaj>
    <derivirana_varijabla naziv="DomainObject.Predmet.OznakaBroj_1">St-37/2015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ENERGOMONT d.o.o. za inžinjering, proizvodnju, montažu i trgovinu</izvorni_sadrzaj>
    <derivirana_varijabla naziv="DomainObject.Predmet.ProtustrankaFormated_1">  ENERGOMONT d.o.o. za inžinjering, proizvodnju, montažu i trgovinu</derivirana_varijabla>
  </DomainObject.Predmet.ProtustrankaFormated>
  <DomainObject.Predmet.ProtustrankaFormatedOIB>
    <izvorni_sadrzaj>  ENERGOMONT d.o.o. za inžinjering, proizvodnju, montažu i trgovinu, OIB 40210673969</izvorni_sadrzaj>
    <derivirana_varijabla naziv="DomainObject.Predmet.ProtustrankaFormatedOIB_1">  ENERGOMONT d.o.o. za inžinjering, proizvodnju, montažu i trgovinu, OIB 40210673969</derivirana_varijabla>
  </DomainObject.Predmet.ProtustrankaFormatedOIB>
  <DomainObject.Predmet.ProtustrankaFormatedWithAdress>
    <izvorni_sadrzaj> ENERGOMONT d.o.o. za inžinjering, proizvodnju, montažu i trgovinu, Dalmatinska/bb, 20340 Ploče</izvorni_sadrzaj>
    <derivirana_varijabla naziv="DomainObject.Predmet.ProtustrankaFormatedWithAdress_1"> ENERGOMONT d.o.o. za inžinjering, proizvodnju, montažu i trgovinu, Dalmatinska/bb, 20340 Ploče</derivirana_varijabla>
  </DomainObject.Predmet.ProtustrankaFormatedWithAdress>
  <DomainObject.Predmet.ProtustrankaFormatedWithAdressOIB>
    <izvorni_sadrzaj> ENERGOMONT d.o.o. za inžinjering, proizvodnju, montažu i trgovinu, OIB 40210673969, Dalmatinska/bb, 20340 Ploče</izvorni_sadrzaj>
    <derivirana_varijabla naziv="DomainObject.Predmet.ProtustrankaFormatedWithAdressOIB_1"> ENERGOMONT d.o.o. za inžinjering, proizvodnju, montažu i trgovinu, OIB 40210673969, Dalmatinska/bb, 20340 Ploče</derivirana_varijabla>
  </DomainObject.Predmet.ProtustrankaFormatedWithAdressOIB>
  <DomainObject.Predmet.ProtustrankaWithAdress>
    <izvorni_sadrzaj>ENERGOMONT d.o.o. za inžinjering, proizvodnju, montažu i trgovinu Dalmatinska/bb, 20340 Ploče</izvorni_sadrzaj>
    <derivirana_varijabla naziv="DomainObject.Predmet.ProtustrankaWithAdress_1">ENERGOMONT d.o.o. za inžinjering, proizvodnju, montažu i trgovinu Dalmatinska/bb, 20340 Ploče</derivirana_varijabla>
  </DomainObject.Predmet.ProtustrankaWithAdress>
  <DomainObject.Predmet.ProtustrankaWithAdressOIB>
    <izvorni_sadrzaj>ENERGOMONT d.o.o. za inžinjering, proizvodnju, montažu i trgovinu, OIB 40210673969, Dalmatinska/bb, 20340 Ploče</izvorni_sadrzaj>
    <derivirana_varijabla naziv="DomainObject.Predmet.ProtustrankaWithAdressOIB_1">ENERGOMONT d.o.o. za inžinjering, proizvodnju, montažu i trgovinu, OIB 40210673969, Dalmatinska/bb, 20340 Ploče</derivirana_varijabla>
  </DomainObject.Predmet.ProtustrankaWithAdressOIB>
  <DomainObject.Predmet.ProtustrankaNazivFormated>
    <izvorni_sadrzaj>ENERGOMONT d.o.o. za inžinjering, proizvodnju, montažu i trgovinu</izvorni_sadrzaj>
    <derivirana_varijabla naziv="DomainObject.Predmet.ProtustrankaNazivFormated_1">ENERGOMONT d.o.o. za inžinjering, proizvodnju, montažu i trgovinu</derivirana_varijabla>
  </DomainObject.Predmet.ProtustrankaNazivFormated>
  <DomainObject.Predmet.ProtustrankaNazivFormatedOIB>
    <izvorni_sadrzaj>ENERGOMONT d.o.o. za inžinjering, proizvodnju, montažu i trgovinu, OIB 40210673969</izvorni_sadrzaj>
    <derivirana_varijabla naziv="DomainObject.Predmet.ProtustrankaNazivFormatedOIB_1">ENERGOMONT d.o.o. za inžinjering, proizvodnju, montažu i trgovinu, OIB 40210673969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Dubrovnik; Mladen Barišić</izvorni_sadrzaj>
    <derivirana_varijabla naziv="DomainObject.Predmet.StrankaFormated_1">  Ministarstvo financija, Porezna uprava, Područni ured Dubrovnik; Mladen Barišić</derivirana_varijabla>
  </DomainObject.Predmet.StrankaFormated>
  <DomainObject.Predmet.StrankaFormatedOIB>
    <izvorni_sadrzaj>  Ministarstvo financija, Porezna uprava, Područni ured Dubrovnik, OIB 18683136487; Mladen Barišić, OIB 95367164821</izvorni_sadrzaj>
    <derivirana_varijabla naziv="DomainObject.Predmet.StrankaFormatedOIB_1">  Ministarstvo financija, Porezna uprava, Područni ured Dubrovnik, OIB 18683136487; Mladen Barišić, OIB 95367164821</derivirana_varijabla>
  </DomainObject.Predmet.StrankaFormatedOIB>
  <DomainObject.Predmet.StrankaFormatedWithAdress>
    <izvorni_sadrzaj> Ministarstvo financija, Porezna uprava, Područni ured Dubrovnik, Vukovarska 6, 20000 Dubrovnik; Mladen Barišić, Nikole Pavića 20, 10000 Zagreb</izvorni_sadrzaj>
    <derivirana_varijabla naziv="DomainObject.Predmet.StrankaFormatedWithAdress_1"> Ministarstvo financija, Porezna uprava, Područni ured Dubrovnik, Vukovarska 6, 20000 Dubrovnik; Mladen Barišić, Nikole Pavića 20, 10000 Zagreb</derivirana_varijabla>
  </DomainObject.Predmet.StrankaFormatedWithAdress>
  <DomainObject.Predmet.StrankaFormatedWithAdressOIB>
    <izvorni_sadrzaj> Ministarstvo financija, Porezna uprava, Područni ured Dubrovnik, OIB 18683136487, Vukovarska 6, 20000 Dubrovnik; Mladen Barišić, OIB 95367164821, Nikole Pavića 20, 10000 Zagreb</izvorni_sadrzaj>
    <derivirana_varijabla naziv="DomainObject.Predmet.StrankaFormatedWithAdressOIB_1"> Ministarstvo financija, Porezna uprava, Područni ured Dubrovnik, OIB 18683136487, Vukovarska 6, 20000 Dubrovnik; Mladen Barišić, OIB 95367164821, Nikole Pavića 20, 10000 Zagreb</derivirana_varijabla>
  </DomainObject.Predmet.StrankaFormatedWithAdressOIB>
  <DomainObject.Predmet.StrankaWithAdress>
    <izvorni_sadrzaj>Ministarstvo financija, Porezna uprava, Područni ured Dubrovnik Vukovarska 6,20000 Dubrovnik,Mladen Barišić Nikole Pavića 20,10000 Zagreb</izvorni_sadrzaj>
    <derivirana_varijabla naziv="DomainObject.Predmet.StrankaWithAdress_1">Ministarstvo financija, Porezna uprava, Područni ured Dubrovnik Vukovarska 6,20000 Dubrovnik,Mladen Barišić Nikole Pavića 20,10000 Zagreb</derivirana_varijabla>
  </DomainObject.Predmet.StrankaWithAdress>
  <DomainObject.Predmet.StrankaWithAdressOIB>
    <izvorni_sadrzaj>Ministarstvo financija, Porezna uprava, Područni ured Dubrovnik, OIB 18683136487, Vukovarska 6,20000 Dubrovnik,Mladen Barišić, OIB 95367164821, Nikole Pavića 20,10000 Zagreb</izvorni_sadrzaj>
    <derivirana_varijabla naziv="DomainObject.Predmet.StrankaWithAdressOIB_1">Ministarstvo financija, Porezna uprava, Područni ured Dubrovnik, OIB 18683136487, Vukovarska 6,20000 Dubrovnik,Mladen Barišić, OIB 95367164821, Nikole Pavića 20,10000 Zagreb</derivirana_varijabla>
  </DomainObject.Predmet.StrankaWithAdressOIB>
  <DomainObject.Predmet.StrankaNazivFormated>
    <izvorni_sadrzaj>Ministarstvo financija, Porezna uprava, Područni ured Dubrovnik,Mladen Barišić</izvorni_sadrzaj>
    <derivirana_varijabla naziv="DomainObject.Predmet.StrankaNazivFormated_1">Ministarstvo financija, Porezna uprava, Područni ured Dubrovnik,Mladen Barišić</derivirana_varijabla>
  </DomainObject.Predmet.StrankaNazivFormated>
  <DomainObject.Predmet.StrankaNazivFormatedOIB>
    <izvorni_sadrzaj>Ministarstvo financija, Porezna uprava, Područni ured Dubrovnik, OIB 18683136487,Mladen Barišić, OIB 95367164821</izvorni_sadrzaj>
    <derivirana_varijabla naziv="DomainObject.Predmet.StrankaNazivFormatedOIB_1">Ministarstvo financija, Porezna uprava, Područni ured Dubrovnik, OIB 18683136487,Mladen Barišić, OIB 95367164821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Ministarstvo financija, Porezna uprava, Područni ured Dubrovnik</item>
      <item>Mladen Barišić</item>
    </izvorni_sadrzaj>
    <derivirana_varijabla naziv="DomainObject.Predmet.StrankaListFormated_1">
      <item>Ministarstvo financija, Porezna uprava, Područni ured Dubrovnik</item>
      <item>Mladen Barišić</item>
    </derivirana_varijabla>
  </DomainObject.Predmet.StrankaListFormated>
  <DomainObject.Predmet.StrankaListFormatedOIB>
    <izvorni_sadrzaj>
      <item>Ministarstvo financija, Porezna uprava, Područni ured Dubrovnik, OIB 18683136487</item>
      <item>Mladen Barišić, OIB 95367164821</item>
    </izvorni_sadrzaj>
    <derivirana_varijabla naziv="DomainObject.Predmet.StrankaListFormatedOIB_1">
      <item>Ministarstvo financija, Porezna uprava, Područni ured Dubrovnik, OIB 18683136487</item>
      <item>Mladen Barišić, OIB 95367164821</item>
    </derivirana_varijabla>
  </DomainObject.Predmet.StrankaListFormatedOIB>
  <DomainObject.Predmet.StrankaListFormatedWithAdress>
    <izvorni_sadrzaj>
      <item>Ministarstvo financija, Porezna uprava, Područni ured Dubrovnik, Vukovarska 6, 20000 Dubrovnik</item>
      <item>Mladen Barišić, Nikole Pavića 20, 10000 Zagreb</item>
    </izvorni_sadrzaj>
    <derivirana_varijabla naziv="DomainObject.Predmet.StrankaListFormatedWithAdress_1">
      <item>Ministarstvo financija, Porezna uprava, Područni ured Dubrovnik, Vukovarska 6, 20000 Dubrovnik</item>
      <item>Mladen Barišić, Nikole Pavića 20, 10000 Zagreb</item>
    </derivirana_varijabla>
  </DomainObject.Predmet.StrankaListFormatedWithAdress>
  <DomainObject.Predmet.StrankaListFormatedWithAdressOIB>
    <izvorni_sadrzaj>
      <item>Ministarstvo financija, Porezna uprava, Područni ured Dubrovnik, OIB 18683136487, Vukovarska 6, 20000 Dubrovnik</item>
      <item>Mladen Barišić, OIB 95367164821, Nikole Pavića 20, 10000 Zagreb</item>
    </izvorni_sadrzaj>
    <derivirana_varijabla naziv="DomainObject.Predmet.StrankaListFormatedWithAdressOIB_1">
      <item>Ministarstvo financija, Porezna uprava, Područni ured Dubrovnik, OIB 18683136487, Vukovarska 6, 20000 Dubrovnik</item>
      <item>Mladen Barišić, OIB 95367164821, Nikole Pavića 20, 10000 Zagreb</item>
    </derivirana_varijabla>
  </DomainObject.Predmet.StrankaListFormatedWithAdressOIB>
  <DomainObject.Predmet.StrankaListNazivFormated>
    <izvorni_sadrzaj>
      <item>Ministarstvo financija, Porezna uprava, Područni ured Dubrovnik</item>
      <item>Mladen Barišić</item>
    </izvorni_sadrzaj>
    <derivirana_varijabla naziv="DomainObject.Predmet.StrankaListNazivFormated_1">
      <item>Ministarstvo financija, Porezna uprava, Područni ured Dubrovnik</item>
      <item>Mladen Barišić</item>
    </derivirana_varijabla>
  </DomainObject.Predmet.StrankaListNazivFormated>
  <DomainObject.Predmet.StrankaListNazivFormatedOIB>
    <izvorni_sadrzaj>
      <item>Ministarstvo financija, Porezna uprava, Područni ured Dubrovnik, OIB 18683136487</item>
      <item>Mladen Barišić, OIB 95367164821</item>
    </izvorni_sadrzaj>
    <derivirana_varijabla naziv="DomainObject.Predmet.StrankaListNazivFormatedOIB_1">
      <item>Ministarstvo financija, Porezna uprava, Područni ured Dubrovnik, OIB 18683136487</item>
      <item>Mladen Barišić, OIB 95367164821</item>
    </derivirana_varijabla>
  </DomainObject.Predmet.StrankaListNazivFormatedOIB>
  <DomainObject.Predmet.ProtuStrankaListFormated>
    <izvorni_sadrzaj>
      <item>ENERGOMONT d.o.o. za inžinjering, proizvodnju, montažu i trgovinu</item>
    </izvorni_sadrzaj>
    <derivirana_varijabla naziv="DomainObject.Predmet.ProtuStrankaListFormated_1">
      <item>ENERGOMONT d.o.o. za inžinjering, proizvodnju, montažu i trgovinu</item>
    </derivirana_varijabla>
  </DomainObject.Predmet.ProtuStrankaListFormated>
  <DomainObject.Predmet.ProtuStrankaListFormatedOIB>
    <izvorni_sadrzaj>
      <item>ENERGOMONT d.o.o. za inžinjering, proizvodnju, montažu i trgovinu, OIB 40210673969</item>
    </izvorni_sadrzaj>
    <derivirana_varijabla naziv="DomainObject.Predmet.ProtuStrankaListFormatedOIB_1">
      <item>ENERGOMONT d.o.o. za inžinjering, proizvodnju, montažu i trgovinu, OIB 40210673969</item>
    </derivirana_varijabla>
  </DomainObject.Predmet.ProtuStrankaListFormatedOIB>
  <DomainObject.Predmet.ProtuStrankaListFormatedWithAdress>
    <izvorni_sadrzaj>
      <item>ENERGOMONT d.o.o. za inžinjering, proizvodnju, montažu i trgovinu, Dalmatinska/bb, 20340 Ploče</item>
    </izvorni_sadrzaj>
    <derivirana_varijabla naziv="DomainObject.Predmet.ProtuStrankaListFormatedWithAdress_1">
      <item>ENERGOMONT d.o.o. za inžinjering, proizvodnju, montažu i trgovinu, Dalmatinska/bb, 20340 Ploče</item>
    </derivirana_varijabla>
  </DomainObject.Predmet.ProtuStrankaListFormatedWithAdress>
  <DomainObject.Predmet.ProtuStrankaListFormatedWithAdressOIB>
    <izvorni_sadrzaj>
      <item>ENERGOMONT d.o.o. za inžinjering, proizvodnju, montažu i trgovinu, OIB 40210673969, Dalmatinska/bb, 20340 Ploče</item>
    </izvorni_sadrzaj>
    <derivirana_varijabla naziv="DomainObject.Predmet.ProtuStrankaListFormatedWithAdressOIB_1">
      <item>ENERGOMONT d.o.o. za inžinjering, proizvodnju, montažu i trgovinu, OIB 40210673969, Dalmatinska/bb, 20340 Ploče</item>
    </derivirana_varijabla>
  </DomainObject.Predmet.ProtuStrankaListFormatedWithAdressOIB>
  <DomainObject.Predmet.ProtuStrankaListNazivFormated>
    <izvorni_sadrzaj>
      <item>ENERGOMONT d.o.o. za inžinjering, proizvodnju, montažu i trgovinu</item>
    </izvorni_sadrzaj>
    <derivirana_varijabla naziv="DomainObject.Predmet.ProtuStrankaListNazivFormated_1">
      <item>ENERGOMONT d.o.o. za inžinjering, proizvodnju, montažu i trgovinu</item>
    </derivirana_varijabla>
  </DomainObject.Predmet.ProtuStrankaListNazivFormated>
  <DomainObject.Predmet.ProtuStrankaListNazivFormatedOIB>
    <izvorni_sadrzaj>
      <item>ENERGOMONT d.o.o. za inžinjering, proizvodnju, montažu i trgovinu, OIB 40210673969</item>
    </izvorni_sadrzaj>
    <derivirana_varijabla naziv="DomainObject.Predmet.ProtuStrankaListNazivFormatedOIB_1">
      <item>ENERGOMONT d.o.o. za inžinjering, proizvodnju, montažu i trgovinu, OIB 40210673969</item>
    </derivirana_varijabla>
  </DomainObject.Predmet.ProtuStrankaListNazivFormatedOIB>
  <DomainObject.Predmet.OstaliListFormated>
    <izvorni_sadrzaj>
      <item>Županijsko državno odvjetništvo, Građansko upravni odjel</item>
      <item>Maroje Stjepović</item>
      <item>odv. Dino Hadžiomerović</item>
      <item>pun.- Milomir Gustin</item>
      <item>odv. Željko Vidović</item>
    </izvorni_sadrzaj>
    <derivirana_varijabla naziv="DomainObject.Predmet.OstaliListFormated_1">
      <item>Županijsko državno odvjetništvo, Građansko upravni odjel</item>
      <item>Maroje Stjepović</item>
      <item>odv. Dino Hadžiomerović</item>
      <item>pun.- Milomir Gustin</item>
      <item>odv. Željko Vidović</item>
    </derivirana_varijabla>
  </DomainObject.Predmet.OstaliListFormated>
  <DomainObject.Predmet.OstaliListFormatedOIB>
    <izvorni_sadrzaj>
      <item>Županijsko državno odvjetništvo, Građansko upravni odjel</item>
      <item>Maroje Stjepović, OIB 57640555089</item>
      <item>odv. Dino Hadžiomerović</item>
      <item>pun.- Milomir Gustin</item>
      <item>odv. Željko Vidović</item>
    </izvorni_sadrzaj>
    <derivirana_varijabla naziv="DomainObject.Predmet.OstaliListFormatedOIB_1">
      <item>Županijsko državno odvjetništvo, Građansko upravni odjel</item>
      <item>Maroje Stjepović, OIB 57640555089</item>
      <item>odv. Dino Hadžiomerović</item>
      <item>pun.- Milomir Gustin</item>
      <item>odv. Željko Vidović</item>
    </derivirana_varijabla>
  </DomainObject.Predmet.OstaliListFormatedOIB>
  <DomainObject.Predmet.OstaliListFormatedWithAdress>
    <izvorni_sadrzaj>
      <item>Županijsko državno odvjetništvo, Građansko upravni odjel, Dropčeva 1, 20000 Dubrovnik</item>
      <item>Maroje Stjepović, Pera Budmani 10, 20000 Dubrovnik</item>
      <item>odv. Dino Hadžiomerović</item>
      <item>pun.- Milomir Gustin</item>
      <item>odv. Željko Vidović</item>
    </izvorni_sadrzaj>
    <derivirana_varijabla naziv="DomainObject.Predmet.OstaliListFormatedWithAdress_1">
      <item>Županijsko državno odvjetništvo, Građansko upravni odjel, Dropčeva 1, 20000 Dubrovnik</item>
      <item>Maroje Stjepović, Pera Budmani 10, 20000 Dubrovnik</item>
      <item>odv. Dino Hadžiomerović</item>
      <item>pun.- Milomir Gustin</item>
      <item>odv. Željko Vidović</item>
    </derivirana_varijabla>
  </DomainObject.Predmet.OstaliListFormatedWithAdress>
  <DomainObject.Predmet.OstaliListFormatedWithAdressOIB>
    <izvorni_sadrzaj>
      <item>Županijsko državno odvjetništvo, Građansko upravni odjel, Dropčeva 1, 20000 Dubrovnik</item>
      <item>Maroje Stjepović, OIB 57640555089, Pera Budmani 10, 20000 Dubrovnik</item>
      <item>odv. Dino Hadžiomerović</item>
      <item>pun.- Milomir Gustin</item>
      <item>odv. Željko Vidović</item>
    </izvorni_sadrzaj>
    <derivirana_varijabla naziv="DomainObject.Predmet.OstaliListFormatedWithAdressOIB_1">
      <item>Županijsko državno odvjetništvo, Građansko upravni odjel, Dropčeva 1, 20000 Dubrovnik</item>
      <item>Maroje Stjepović, OIB 57640555089, Pera Budmani 10, 20000 Dubrovnik</item>
      <item>odv. Dino Hadžiomerović</item>
      <item>pun.- Milomir Gustin</item>
      <item>odv. Željko Vidović</item>
    </derivirana_varijabla>
  </DomainObject.Predmet.OstaliListFormatedWithAdressOIB>
  <DomainObject.Predmet.OstaliListNazivFormated>
    <izvorni_sadrzaj>
      <item>Županijsko državno odvjetništvo, Građansko upravni odjel</item>
      <item>Maroje Stjepović</item>
      <item>odv. Dino Hadžiomerović</item>
      <item>pun.- Milomir Gustin</item>
      <item>odv. Željko Vidović</item>
    </izvorni_sadrzaj>
    <derivirana_varijabla naziv="DomainObject.Predmet.OstaliListNazivFormated_1">
      <item>Županijsko državno odvjetništvo, Građansko upravni odjel</item>
      <item>Maroje Stjepović</item>
      <item>odv. Dino Hadžiomerović</item>
      <item>pun.- Milomir Gustin</item>
      <item>odv. Željko Vidović</item>
    </derivirana_varijabla>
  </DomainObject.Predmet.OstaliListNazivFormated>
  <DomainObject.Predmet.OstaliListNazivFormatedOIB>
    <izvorni_sadrzaj>
      <item>Županijsko državno odvjetništvo, Građansko upravni odjel</item>
      <item>Maroje Stjepović, OIB 57640555089</item>
      <item>odv. Dino Hadžiomerović</item>
      <item>pun.- Milomir Gustin</item>
      <item>odv. Željko Vidović</item>
    </izvorni_sadrzaj>
    <derivirana_varijabla naziv="DomainObject.Predmet.OstaliListNazivFormatedOIB_1">
      <item>Županijsko državno odvjetništvo, Građansko upravni odjel</item>
      <item>Maroje Stjepović, OIB 57640555089</item>
      <item>odv. Dino Hadžiomerović</item>
      <item>pun.- Milomir Gustin</item>
      <item>odv. Željko Vidović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Dubrovnik i dr.</izvorni_sadrzaj>
    <derivirana_varijabla naziv="DomainObject.Predmet.StrankaIDrugi_1">Ministarstvo financija, Porezna uprava, Područni ured Dubrovnik i dr.</derivirana_varijabla>
  </DomainObject.Predmet.StrankaIDrugi>
  <DomainObject.Predmet.ProtustrankaIDrugi>
    <izvorni_sadrzaj>ENERGOMONT d.o.o. za inžinjering, proizvodnju, montažu i trgovinu</izvorni_sadrzaj>
    <derivirana_varijabla naziv="DomainObject.Predmet.ProtustrankaIDrugi_1">ENERGOMONT d.o.o. za inžinjering, proizvodnju, montažu i trgovinu</derivirana_varijabla>
  </DomainObject.Predmet.ProtustrankaIDrugi>
  <DomainObject.Predmet.StrankaIDrugiAdressOIB>
    <izvorni_sadrzaj>Ministarstvo financija, Porezna uprava, Područni ured Dubrovnik, OIB 18683136487, Vukovarska 6, 20000 Dubrovnik i dr.</izvorni_sadrzaj>
    <derivirana_varijabla naziv="DomainObject.Predmet.StrankaIDrugiAdressOIB_1">Ministarstvo financija, Porezna uprava, Područni ured Dubrovnik, OIB 18683136487, Vukovarska 6, 20000 Dubrovnik i dr.</derivirana_varijabla>
  </DomainObject.Predmet.StrankaIDrugiAdressOIB>
  <DomainObject.Predmet.ProtustrankaIDrugiAdressOIB>
    <izvorni_sadrzaj>ENERGOMONT d.o.o. za inžinjering, proizvodnju, montažu i trgovinu, OIB 40210673969, Dalmatinska/bb, 20340 Ploče</izvorni_sadrzaj>
    <derivirana_varijabla naziv="DomainObject.Predmet.ProtustrankaIDrugiAdressOIB_1">ENERGOMONT d.o.o. za inžinjering, proizvodnju, montažu i trgovinu, OIB 40210673969, Dalmatinska/bb,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financija, Porezna uprava, Područni ured Dubrovnik</item>
      <item>ENERGOMONT d.o.o. za inžinjering, proizvodnju, montažu i trgovinu</item>
      <item>Županijsko državno odvjetništvo, Građansko upravni odjel</item>
      <item>Maroje Stjepović</item>
      <item>odv. Dino Hadžiomerović</item>
      <item>pun.- Milomir Gustin</item>
      <item>odv. Željko Vidović</item>
      <item>Mladen Barišić</item>
    </izvorni_sadrzaj>
    <derivirana_varijabla naziv="DomainObject.Predmet.SudioniciListNaziv_1">
      <item>Ministarstvo financija, Porezna uprava, Područni ured Dubrovnik</item>
      <item>ENERGOMONT d.o.o. za inžinjering, proizvodnju, montažu i trgovinu</item>
      <item>Županijsko državno odvjetništvo, Građansko upravni odjel</item>
      <item>Maroje Stjepović</item>
      <item>odv. Dino Hadžiomerović</item>
      <item>pun.- Milomir Gustin</item>
      <item>odv. Željko Vidović</item>
      <item>Mladen Barišić</item>
    </derivirana_varijabla>
  </DomainObject.Predmet.SudioniciListNaziv>
  <DomainObject.Predmet.SudioniciListAdressOIB>
    <izvorni_sadrzaj>
      <item>Ministarstvo financija, Porezna uprava, Područni ured Dubrovnik, OIB 18683136487, Vukovarska 6,20000 Dubrovnik</item>
      <item>ENERGOMONT d.o.o. za inžinjering, proizvodnju, montažu i trgovinu, OIB 40210673969, Dalmatinska/bb,20340 Ploče</item>
      <item>Županijsko državno odvjetništvo, Građansko upravni odjel, Dropčeva 1,20000 Dubrovnik</item>
      <item>Maroje Stjepović, OIB 57640555089, Pera Budmani 10,20000 Dubrovnik</item>
      <item>odv. Dino Hadžiomerović</item>
      <item>pun.- Milomir Gustin</item>
      <item>odv. Željko Vidović</item>
      <item>Mladen Barišić, OIB 95367164821, Nikole Pavića 20,10000 Zagreb</item>
    </izvorni_sadrzaj>
    <derivirana_varijabla naziv="DomainObject.Predmet.SudioniciListAdressOIB_1">
      <item>Ministarstvo financija, Porezna uprava, Područni ured Dubrovnik, OIB 18683136487, Vukovarska 6,20000 Dubrovnik</item>
      <item>ENERGOMONT d.o.o. za inžinjering, proizvodnju, montažu i trgovinu, OIB 40210673969, Dalmatinska/bb,20340 Ploče</item>
      <item>Županijsko državno odvjetništvo, Građansko upravni odjel, Dropčeva 1,20000 Dubrovnik</item>
      <item>Maroje Stjepović, OIB 57640555089, Pera Budmani 10,20000 Dubrovnik</item>
      <item>odv. Dino Hadžiomerović</item>
      <item>pun.- Milomir Gustin</item>
      <item>odv. Željko Vidović</item>
      <item>Mladen Barišić, OIB 95367164821, Nikole Pavića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40210673969</item>
      <item>, OIB null</item>
      <item>, OIB 57640555089</item>
      <item>, OIB null</item>
      <item>, OIB null</item>
      <item>, OIB null</item>
      <item>, OIB 95367164821</item>
    </izvorni_sadrzaj>
    <derivirana_varijabla naziv="DomainObject.Predmet.SudioniciListNazivOIB_1">
      <item>, OIB 18683136487</item>
      <item>, OIB 40210673969</item>
      <item>, OIB null</item>
      <item>, OIB 57640555089</item>
      <item>, OIB null</item>
      <item>, OIB null</item>
      <item>, OIB null</item>
      <item>, OIB 95367164821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253</properties:Words>
  <properties:Characters>1321</properties:Characters>
  <properties:Lines>46</properties:Lines>
  <properties:Paragraphs>22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1602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2474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2017-02-20T12:57:00Z</dcterms:created>
  <dc:creator>RH-TDU</dc:creator>
  <cp:lastModifiedBy>Mara Marčinko</cp:lastModifiedBy>
  <cp:lastPrinted>2015-10-02T12:08:00Z</cp:lastPrinted>
  <dcterms:modified xmlns:xsi="http://www.w3.org/2001/XMLSchema-instance" xsi:type="dcterms:W3CDTF">2017-02-20T13:15:00Z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