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fcd2" w14:paraId="aa4fcd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B50722">
        <w:rPr>
          <w:rFonts w:hAnsi="Times New Roman" w:ascii="Times New Roman"/>
          <w:szCs w:val="24"/>
          <w:lang w:val="hr-HR"/>
        </w:rPr>
        <w:t>5222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242071">
        <w:rPr>
          <w:rFonts w:hAnsi="Times New Roman" w:ascii="Times New Roman"/>
          <w:szCs w:val="24"/>
          <w:lang w:val="hr-HR"/>
        </w:rPr>
        <w:t xml:space="preserve"> </w:t>
      </w:r>
      <w:r w:rsidR="00B50722" w:rsidRPr="00B50722">
        <w:rPr>
          <w:rFonts w:hAnsi="Times New Roman" w:ascii="Times New Roman"/>
          <w:szCs w:val="24"/>
          <w:lang w:val="hr-HR"/>
        </w:rPr>
        <w:t>JA MOGU SVE d.o.o.</w:t>
      </w:r>
      <w:r w:rsidR="009374DE">
        <w:rPr>
          <w:rFonts w:hAnsi="Times New Roman" w:ascii="Times New Roman"/>
          <w:szCs w:val="24"/>
          <w:lang w:val="hr-HR"/>
        </w:rPr>
        <w:t xml:space="preserve">, Zagreb (Grad Zagreb), </w:t>
      </w:r>
      <w:r w:rsidR="00B50722">
        <w:rPr>
          <w:rFonts w:hAnsi="Times New Roman" w:ascii="Times New Roman"/>
          <w:szCs w:val="24"/>
          <w:lang w:val="hr-HR"/>
        </w:rPr>
        <w:t>Dominika Mandića 32/A</w:t>
      </w:r>
      <w:r w:rsidR="009374DE">
        <w:rPr>
          <w:rFonts w:hAnsi="Times New Roman" w:ascii="Times New Roman"/>
          <w:szCs w:val="24"/>
          <w:lang w:val="hr-HR"/>
        </w:rPr>
        <w:t xml:space="preserve">, OIB: </w:t>
      </w:r>
      <w:r w:rsidR="00B50722" w:rsidRPr="00B50722">
        <w:rPr>
          <w:rFonts w:hAnsi="Times New Roman" w:ascii="Times New Roman"/>
          <w:szCs w:val="24"/>
          <w:lang w:val="hr-HR"/>
        </w:rPr>
        <w:t>01125180597</w:t>
      </w:r>
      <w:r w:rsidR="00694BEF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B50722" w:rsidRPr="00B50722">
        <w:rPr>
          <w:rFonts w:hAnsi="Times New Roman" w:ascii="Times New Roman"/>
          <w:szCs w:val="24"/>
          <w:lang w:val="hr-HR"/>
        </w:rPr>
        <w:t>JA MOGU SVE d.o.o.</w:t>
      </w:r>
      <w:r w:rsidR="00B50722">
        <w:rPr>
          <w:rFonts w:hAnsi="Times New Roman" w:ascii="Times New Roman"/>
          <w:szCs w:val="24"/>
          <w:lang w:val="hr-HR"/>
        </w:rPr>
        <w:t xml:space="preserve">, Zagreb (Grad Zagreb), Dominika Mandića 32/A, OIB: </w:t>
      </w:r>
      <w:r w:rsidR="00B50722" w:rsidRPr="00B50722">
        <w:rPr>
          <w:rFonts w:hAnsi="Times New Roman" w:ascii="Times New Roman"/>
          <w:szCs w:val="24"/>
          <w:lang w:val="hr-HR"/>
        </w:rPr>
        <w:t>01125180597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B50722" w:rsidRPr="00B50722">
        <w:rPr>
          <w:rFonts w:hAnsi="Times New Roman" w:ascii="Times New Roman"/>
          <w:szCs w:val="24"/>
          <w:lang w:val="hr-HR"/>
        </w:rPr>
        <w:t>JA MOGU SVE d.o.o.</w:t>
      </w:r>
      <w:r w:rsidR="00B50722">
        <w:rPr>
          <w:rFonts w:hAnsi="Times New Roman" w:ascii="Times New Roman"/>
          <w:szCs w:val="24"/>
          <w:lang w:val="hr-HR"/>
        </w:rPr>
        <w:t xml:space="preserve">, Zagreb (Grad Zagreb), Dominika Mandića 32/A, OIB: </w:t>
      </w:r>
      <w:r w:rsidR="00B50722" w:rsidRPr="00B50722">
        <w:rPr>
          <w:rFonts w:hAnsi="Times New Roman" w:ascii="Times New Roman"/>
          <w:szCs w:val="24"/>
          <w:lang w:val="hr-HR"/>
        </w:rPr>
        <w:t>01125180597</w:t>
      </w:r>
      <w:r w:rsidR="00242071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681230">
        <w:rPr>
          <w:rFonts w:hAnsi="Times New Roman" w:ascii="Times New Roman"/>
          <w:szCs w:val="24"/>
          <w:lang w:val="hr-HR"/>
        </w:rPr>
        <w:t>18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6620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681230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C662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5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30CD2"/>
    <w:rsid w:val="00242071"/>
    <w:rsid w:val="002E422F"/>
    <w:rsid w:val="00342182"/>
    <w:rsid w:val="0034337C"/>
    <w:rsid w:val="0035735F"/>
    <w:rsid w:val="003E54E2"/>
    <w:rsid w:val="0042162E"/>
    <w:rsid w:val="00422898"/>
    <w:rsid w:val="004862C1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81230"/>
    <w:rsid w:val="00694BEF"/>
    <w:rsid w:val="006D3846"/>
    <w:rsid w:val="006F3C67"/>
    <w:rsid w:val="0074450F"/>
    <w:rsid w:val="007A29F9"/>
    <w:rsid w:val="00801591"/>
    <w:rsid w:val="00840E3D"/>
    <w:rsid w:val="008968CC"/>
    <w:rsid w:val="008B4ECC"/>
    <w:rsid w:val="008E3BB4"/>
    <w:rsid w:val="008F5966"/>
    <w:rsid w:val="00932D82"/>
    <w:rsid w:val="009374DE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50722"/>
    <w:rsid w:val="00BC6E3C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E5750"/>
    <w:rsid w:val="00F62A72"/>
    <w:rsid w:val="00F667BC"/>
    <w:rsid w:val="00FC5E27"/>
    <w:rsid w:val="00FC6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6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6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6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6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66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6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6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6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6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5222</izvorni_sadrzaj>
    <derivirana_varijabla naziv="DomainObject.Predmet.Broj_1">5222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St-5222/2015</izvorni_sadrzaj>
    <derivirana_varijabla naziv="DomainObject.Predmet.OznakaBroj_1">St-5222/2015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 MOGU SVE d.o.o. zastupanog po punomoćniku Jasmina Bjelica</izvorni_sadrzaj>
    <derivirana_varijabla naziv="DomainObject.Predmet.ProtustrankaFormated_1">  JA MOGU SVE d.o.o. zastupanog po punomoćniku Jasmina Bjelica</derivirana_varijabla>
  </DomainObject.Predmet.ProtustrankaFormated>
  <DomainObject.Predmet.ProtustrankaFormatedOIB>
    <izvorni_sadrzaj>  JA MOGU SVE d.o.o., OIB 01125180597 zastupanog po punomoćniku Jasmina Bjelica</izvorni_sadrzaj>
    <derivirana_varijabla naziv="DomainObject.Predmet.ProtustrankaFormatedOIB_1">  JA MOGU SVE d.o.o., OIB 01125180597 zastupanog po punomoćniku Jasmina Bjelica</derivirana_varijabla>
  </DomainObject.Predmet.ProtustrankaFormatedOIB>
  <DomainObject.Predmet.ProtustrankaFormatedWithAdress>
    <izvorni_sadrzaj> JA MOGU SVE d.o.o., Dominika Mandića 32/A, 10000 Zagreb zastupanog po punomoćniku Jasmina Bjelica</izvorni_sadrzaj>
    <derivirana_varijabla naziv="DomainObject.Predmet.ProtustrankaFormatedWithAdress_1"> JA MOGU SVE d.o.o., Dominika Mandića 32/A, 10000 Zagreb zastupanog po punomoćniku Jasmina Bjelica</derivirana_varijabla>
  </DomainObject.Predmet.ProtustrankaFormatedWithAdress>
  <DomainObject.Predmet.ProtustrankaFormatedWithAdressOIB>
    <izvorni_sadrzaj> JA MOGU SVE d.o.o., OIB 01125180597, Dominika Mandića 32/A, 10000 Zagreb zastupanog po punomoćniku Jasmina Bjelica</izvorni_sadrzaj>
    <derivirana_varijabla naziv="DomainObject.Predmet.ProtustrankaFormatedWithAdressOIB_1"> JA MOGU SVE d.o.o., OIB 01125180597, Dominika Mandića 32/A, 10000 Zagreb zastupanog po punomoćniku Jasmina Bjelica</derivirana_varijabla>
  </DomainObject.Predmet.ProtustrankaFormatedWithAdressOIB>
  <DomainObject.Predmet.ProtustrankaWithAdress>
    <izvorni_sadrzaj>JA MOGU SVE d.o.o. Dominika Mandića 32/A, 10000 Zagreb</izvorni_sadrzaj>
    <derivirana_varijabla naziv="DomainObject.Predmet.ProtustrankaWithAdress_1">JA MOGU SVE d.o.o. Dominika Mandića 32/A, 10000 Zagreb</derivirana_varijabla>
  </DomainObject.Predmet.ProtustrankaWithAdress>
  <DomainObject.Predmet.ProtustrankaWithAdressOIB>
    <izvorni_sadrzaj>JA MOGU SVE d.o.o., OIB 01125180597, Dominika Mandića 32/A, 10000 Zagreb</izvorni_sadrzaj>
    <derivirana_varijabla naziv="DomainObject.Predmet.ProtustrankaWithAdressOIB_1">JA MOGU SVE d.o.o., OIB 01125180597, Dominika Mandića 32/A, 10000 Zagreb</derivirana_varijabla>
  </DomainObject.Predmet.ProtustrankaWithAdressOIB>
  <DomainObject.Predmet.ProtustrankaNazivFormated>
    <izvorni_sadrzaj>JA MOGU SVE d.o.o.</izvorni_sadrzaj>
    <derivirana_varijabla naziv="DomainObject.Predmet.ProtustrankaNazivFormated_1">JA MOGU SVE d.o.o.</derivirana_varijabla>
  </DomainObject.Predmet.ProtustrankaNazivFormated>
  <DomainObject.Predmet.ProtustrankaNazivFormatedOIB>
    <izvorni_sadrzaj>JA MOGU SVE d.o.o., OIB 01125180597</izvorni_sadrzaj>
    <derivirana_varijabla naziv="DomainObject.Predmet.ProtustrankaNazivFormatedOIB_1">JA MOGU SVE d.o.o., OIB 01125180597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 MOGU SVE d.o.o. zastupanog po punomoćniku Jasmina Bjelica</item>
    </izvorni_sadrzaj>
    <derivirana_varijabla naziv="DomainObject.Predmet.ProtuStrankaListFormated_1">
      <item>JA MOGU SVE d.o.o. zastupanog po punomoćniku Jasmina Bjelica</item>
    </derivirana_varijabla>
  </DomainObject.Predmet.ProtuStrankaListFormated>
  <DomainObject.Predmet.ProtuStrankaListFormatedOIB>
    <izvorni_sadrzaj>
      <item>JA MOGU SVE d.o.o., OIB 01125180597 zastupanog po punomoćniku Jasmina Bjelica</item>
    </izvorni_sadrzaj>
    <derivirana_varijabla naziv="DomainObject.Predmet.ProtuStrankaListFormatedOIB_1">
      <item>JA MOGU SVE d.o.o., OIB 01125180597 zastupanog po punomoćniku Jasmina Bjelica</item>
    </derivirana_varijabla>
  </DomainObject.Predmet.ProtuStrankaListFormatedOIB>
  <DomainObject.Predmet.ProtuStrankaListFormatedWithAdress>
    <izvorni_sadrzaj>
      <item>JA MOGU SVE d.o.o., Dominika Mandića 32/A, 10000 Zagreb zastupanog po punomoćniku Jasmina Bjelica</item>
    </izvorni_sadrzaj>
    <derivirana_varijabla naziv="DomainObject.Predmet.ProtuStrankaListFormatedWithAdress_1">
      <item>JA MOGU SVE d.o.o., Dominika Mandića 32/A, 10000 Zagreb zastupanog po punomoćniku Jasmina Bjelica</item>
    </derivirana_varijabla>
  </DomainObject.Predmet.ProtuStrankaListFormatedWithAdress>
  <DomainObject.Predmet.ProtuStrankaListFormatedWithAdressOIB>
    <izvorni_sadrzaj>
      <item>JA MOGU SVE d.o.o., OIB 01125180597, Dominika Mandića 32/A, 10000 Zagreb zastupanog po punomoćniku Jasmina Bjelica</item>
    </izvorni_sadrzaj>
    <derivirana_varijabla naziv="DomainObject.Predmet.ProtuStrankaListFormatedWithAdressOIB_1">
      <item>JA MOGU SVE d.o.o., OIB 01125180597, Dominika Mandića 32/A, 10000 Zagreb zastupanog po punomoćniku Jasmina Bjelica</item>
    </derivirana_varijabla>
  </DomainObject.Predmet.ProtuStrankaListFormatedWithAdressOIB>
  <DomainObject.Predmet.ProtuStrankaListNazivFormated>
    <izvorni_sadrzaj>
      <item>JA MOGU SVE d.o.o.</item>
    </izvorni_sadrzaj>
    <derivirana_varijabla naziv="DomainObject.Predmet.ProtuStrankaListNazivFormated_1">
      <item>JA MOGU SVE d.o.o.</item>
    </derivirana_varijabla>
  </DomainObject.Predmet.ProtuStrankaListNazivFormated>
  <DomainObject.Predmet.ProtuStrankaListNazivFormatedOIB>
    <izvorni_sadrzaj>
      <item>JA MOGU SVE d.o.o., OIB 01125180597</item>
    </izvorni_sadrzaj>
    <derivirana_varijabla naziv="DomainObject.Predmet.ProtuStrankaListNazivFormatedOIB_1">
      <item>JA MOGU SVE d.o.o., OIB 01125180597</item>
    </derivirana_varijabla>
  </DomainObject.Predmet.ProtuStrankaListNazivFormatedOIB>
  <DomainObject.Predmet.OstaliListFormated>
    <izvorni_sadrzaj>
      <item>Jasmina Bjelica punomoćnik sudionika u postupku JA MOGU SVE d.o.o.</item>
    </izvorni_sadrzaj>
    <derivirana_varijabla naziv="DomainObject.Predmet.OstaliListFormated_1">
      <item>Jasmina Bjelica punomoćnik sudionika u postupku JA MOGU SVE d.o.o.</item>
    </derivirana_varijabla>
  </DomainObject.Predmet.OstaliListFormated>
  <DomainObject.Predmet.OstaliListFormatedOIB>
    <izvorni_sadrzaj>
      <item>Jasmina Bjelica, OIB 89383571440 punomoćnik sudionika u postupku JA MOGU SVE d.o.o.</item>
    </izvorni_sadrzaj>
    <derivirana_varijabla naziv="DomainObject.Predmet.OstaliListFormatedOIB_1">
      <item>Jasmina Bjelica, OIB 89383571440 punomoćnik sudionika u postupku JA MOGU SVE d.o.o.</item>
    </derivirana_varijabla>
  </DomainObject.Predmet.OstaliListFormatedOIB>
  <DomainObject.Predmet.OstaliListFormatedWithAdress>
    <izvorni_sadrzaj>
      <item>Jasmina Bjelica, Dominika Mandića 32a, 10000 Zagreb punomoćnik sudionika u postupku JA MOGU SVE d.o.o.</item>
    </izvorni_sadrzaj>
    <derivirana_varijabla naziv="DomainObject.Predmet.OstaliListFormatedWithAdress_1">
      <item>Jasmina Bjelica, Dominika Mandića 32a, 10000 Zagreb punomoćnik sudionika u postupku JA MOGU SVE d.o.o.</item>
    </derivirana_varijabla>
  </DomainObject.Predmet.OstaliListFormatedWithAdress>
  <DomainObject.Predmet.OstaliListFormatedWithAdressOIB>
    <izvorni_sadrzaj>
      <item>Jasmina Bjelica, OIB 89383571440, Dominika Mandića 32a, 10000 Zagreb punomoćnik sudionika u postupku JA MOGU SVE d.o.o.</item>
    </izvorni_sadrzaj>
    <derivirana_varijabla naziv="DomainObject.Predmet.OstaliListFormatedWithAdressOIB_1">
      <item>Jasmina Bjelica, OIB 89383571440, Dominika Mandića 32a, 10000 Zagreb punomoćnik sudionika u postupku JA MOGU SVE d.o.o.</item>
    </derivirana_varijabla>
  </DomainObject.Predmet.OstaliListFormatedWithAdressOIB>
  <DomainObject.Predmet.OstaliListNazivFormated>
    <izvorni_sadrzaj>
      <item>Jasmina Bjelica</item>
    </izvorni_sadrzaj>
    <derivirana_varijabla naziv="DomainObject.Predmet.OstaliListNazivFormated_1">
      <item>Jasmina Bjelica</item>
    </derivirana_varijabla>
  </DomainObject.Predmet.OstaliListNazivFormated>
  <DomainObject.Predmet.OstaliListNazivFormatedOIB>
    <izvorni_sadrzaj>
      <item>Jasmina Bjelica, OIB 89383571440</item>
    </izvorni_sadrzaj>
    <derivirana_varijabla naziv="DomainObject.Predmet.OstaliListNazivFormatedOIB_1">
      <item>Jasmina Bjelica, OIB 89383571440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 MOGU SVE d.o.o.</izvorni_sadrzaj>
    <derivirana_varijabla naziv="DomainObject.Predmet.ProtustrankaIDrugi_1">JA MOGU SVE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 MOGU SVE d.o.o., OIB 01125180597, Dominika Mandića 32/A, 10000 Zagreb</izvorni_sadrzaj>
    <derivirana_varijabla naziv="DomainObject.Predmet.ProtustrankaIDrugiAdressOIB_1">JA MOGU SVE d.o.o., OIB 01125180597, Dominika Mandića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 MOGU SVE d.o.o.</item>
      <item>FINA Regionalni centar Zagreb</item>
      <item>Jasmina Bjelica</item>
    </izvorni_sadrzaj>
    <derivirana_varijabla naziv="DomainObject.Predmet.SudioniciListNaziv_1">
      <item>JA MOGU SVE d.o.o.</item>
      <item>FINA Regionalni centar Zagreb</item>
      <item>Jasmina Bjelica</item>
    </derivirana_varijabla>
  </DomainObject.Predmet.SudioniciListNaziv>
  <DomainObject.Predmet.SudioniciListAdressOIB>
    <izvorni_sadrzaj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izvorni_sadrzaj>
    <derivirana_varijabla naziv="DomainObject.Predmet.SudioniciListAdressOIB_1">
      <item>JA MOGU SVE d.o.o., OIB 01125180597, Dominika Mandića 32/A,10000 Zagreb</item>
      <item>FINA Regionalni centar Zagreb, OIB 85821130368, Trg svibanjskih žrtava 1995. Br. 1,10000 Zagreb</item>
      <item>Jasmina Bjelica, OIB 89383571440, Dominika Mandića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01125180597</item>
      <item>, OIB 85821130368</item>
      <item>, OIB 89383571440</item>
    </izvorni_sadrzaj>
    <derivirana_varijabla naziv="DomainObject.Predmet.SudioniciListNazivOIB_1">
      <item>, OIB 01125180597</item>
      <item>, OIB 85821130368</item>
      <item>, OIB 89383571440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0D7019-C1AF-405A-8867-6740066B0B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337</properties:Words>
  <properties:Characters>1755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2015-12-18T09:41:00Z</dcterms:created>
  <dc:creator>Sudsko vijeæe</dc:creator>
  <cp:lastModifiedBy>Katarina Babić</cp:lastModifiedBy>
  <cp:lastPrinted>2015-12-18T09:34:00Z</cp:lastPrinted>
  <dcterms:modified xmlns:xsi="http://www.w3.org/2001/XMLSchema-instance" xsi:type="dcterms:W3CDTF">2015-12-18T09:43:00Z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